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bb53" w14:paraId="fd1bb53" w:rsidRDefault="00517BB3" w:rsidP="00355BF4" w:rsidR="00355BF4" w:rsidRPr="00F2341C">
      <w:pPr>
        <w15:collapsed w:val="false"/>
        <w:rPr>
          <w:rFonts w:hAnsi="Times New Roman" w:ascii="Times New Roman"/>
          <w:color w:val="auto"/>
          <w:sz w:val="24"/>
          <w:szCs w:val="24"/>
          <w:lang w:val="pl-PL"/>
        </w:rPr>
      </w:pPr>
      <w:bookmarkStart w:name="_GoBack" w:id="0"/>
      <w:bookmarkEnd w:id="0"/>
      <w:r w:rsidRPr="00F2341C">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55BF4" w:rsidP="00355BF4" w:rsidR="00355BF4" w:rsidRPr="00F2341C">
      <w:pPr>
        <w:rPr>
          <w:rFonts w:hAnsi="Times New Roman" w:ascii="Times New Roman"/>
          <w:color w:val="auto"/>
          <w:sz w:val="24"/>
          <w:szCs w:val="24"/>
          <w:lang w:val="pl-PL"/>
        </w:rPr>
      </w:pPr>
      <w:r w:rsidRPr="00F2341C">
        <w:rPr>
          <w:rFonts w:hAnsi="Times New Roman" w:ascii="Times New Roman"/>
          <w:color w:val="auto"/>
          <w:sz w:val="24"/>
          <w:szCs w:val="24"/>
          <w:lang w:val="pl-PL"/>
        </w:rPr>
        <w:t>REPUBLIKA HRVATSKA</w:t>
      </w:r>
    </w:p>
    <w:p w:rsidRDefault="00355BF4" w:rsidP="00355BF4" w:rsidR="00355BF4" w:rsidRPr="00F2341C">
      <w:pPr>
        <w:rPr>
          <w:rFonts w:hAnsi="Times New Roman" w:ascii="Times New Roman"/>
          <w:color w:val="auto"/>
          <w:sz w:val="24"/>
          <w:szCs w:val="24"/>
          <w:lang w:val="pl-PL"/>
        </w:rPr>
      </w:pPr>
      <w:r w:rsidRPr="00F2341C">
        <w:rPr>
          <w:rFonts w:hAnsi="Times New Roman" w:ascii="Times New Roman"/>
          <w:color w:val="auto"/>
          <w:sz w:val="24"/>
          <w:szCs w:val="24"/>
          <w:lang w:val="pl-PL"/>
        </w:rPr>
        <w:t>TRGOVAČKI SUD U ZAGREBU</w:t>
      </w: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hr-HR"/>
        </w:rPr>
        <w:t>Zagreb, Amruševa 2/II</w:t>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00443FA5"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7 St-</w:t>
      </w:r>
      <w:r w:rsidR="00AA33F3" w:rsidRPr="00F2341C">
        <w:rPr>
          <w:rFonts w:hAnsi="Times New Roman" w:ascii="Times New Roman"/>
          <w:color w:val="auto"/>
          <w:sz w:val="24"/>
          <w:szCs w:val="24"/>
          <w:lang w:val="pl-PL"/>
        </w:rPr>
        <w:t>338/15</w:t>
      </w:r>
    </w:p>
    <w:p w:rsidRDefault="00A707C8" w:rsidP="00355BF4" w:rsidR="00A707C8" w:rsidRPr="00F2341C">
      <w:pPr>
        <w:jc w:val="both"/>
        <w:rPr>
          <w:rFonts w:hAnsi="Times New Roman" w:ascii="Times New Roman"/>
          <w:color w:val="auto"/>
          <w:sz w:val="24"/>
          <w:szCs w:val="24"/>
          <w:lang w:val="pl-PL"/>
        </w:rPr>
      </w:pPr>
    </w:p>
    <w:p w:rsidRDefault="00355BF4" w:rsidP="00355BF4" w:rsidR="00355BF4" w:rsidRPr="00F2341C">
      <w:pPr>
        <w:jc w:val="center"/>
        <w:rPr>
          <w:rFonts w:hAnsi="Times New Roman" w:ascii="Times New Roman"/>
          <w:color w:val="auto"/>
          <w:sz w:val="24"/>
          <w:szCs w:val="24"/>
          <w:lang w:val="pl-PL"/>
        </w:rPr>
      </w:pPr>
      <w:r w:rsidRPr="00F2341C">
        <w:rPr>
          <w:rFonts w:hAnsi="Times New Roman" w:ascii="Times New Roman"/>
          <w:color w:val="auto"/>
          <w:sz w:val="24"/>
          <w:szCs w:val="24"/>
          <w:lang w:val="pl-PL"/>
        </w:rPr>
        <w:t>U  I M E  R E P U B L I K E  H R V A T S K E</w:t>
      </w:r>
    </w:p>
    <w:p w:rsidRDefault="00355BF4" w:rsidP="00355BF4" w:rsidR="00355BF4" w:rsidRPr="00F2341C">
      <w:pPr>
        <w:jc w:val="center"/>
        <w:rPr>
          <w:rFonts w:hAnsi="Times New Roman" w:ascii="Times New Roman"/>
          <w:color w:val="auto"/>
          <w:sz w:val="24"/>
          <w:szCs w:val="24"/>
          <w:lang w:val="pl-PL"/>
        </w:rPr>
      </w:pPr>
      <w:r w:rsidRPr="00F2341C">
        <w:rPr>
          <w:rFonts w:hAnsi="Times New Roman" w:ascii="Times New Roman"/>
          <w:color w:val="auto"/>
          <w:sz w:val="24"/>
          <w:szCs w:val="24"/>
          <w:lang w:val="pl-PL"/>
        </w:rPr>
        <w:t>R J E Š E N J E</w:t>
      </w: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ab/>
      </w:r>
    </w:p>
    <w:p w:rsidRDefault="00355BF4" w:rsidP="00355BF4" w:rsidR="00482513" w:rsidRPr="00F2341C">
      <w:pPr>
        <w:jc w:val="both"/>
        <w:rPr>
          <w:rFonts w:hAnsi="Times New Roman" w:ascii="Times New Roman"/>
          <w:color w:val="auto"/>
          <w:sz w:val="24"/>
          <w:szCs w:val="24"/>
        </w:rPr>
      </w:pPr>
      <w:r w:rsidRPr="00F2341C">
        <w:rPr>
          <w:rFonts w:hAnsi="Times New Roman" w:ascii="Times New Roman"/>
          <w:color w:val="auto"/>
          <w:sz w:val="24"/>
          <w:szCs w:val="24"/>
          <w:lang w:val="pl-PL"/>
        </w:rPr>
        <w:tab/>
      </w:r>
      <w:r w:rsidR="004748D2" w:rsidRPr="00F2341C">
        <w:rPr>
          <w:rFonts w:hAnsi="Times New Roman" w:ascii="Times New Roman"/>
          <w:color w:val="auto"/>
          <w:sz w:val="24"/>
          <w:szCs w:val="24"/>
        </w:rPr>
        <w:t xml:space="preserve">Trgovački sud u Zagrebu, po sucu pojedincu Vesni Malenica kao stečajnom sucu u prethodnom postupku radi utvrđivanja uvjeta za otvaranje stečajnog postupka nad dužnikom </w:t>
      </w:r>
      <w:r w:rsidR="00AA33F3" w:rsidRPr="00F2341C">
        <w:rPr>
          <w:rFonts w:hAnsi="Times New Roman" w:ascii="Times New Roman"/>
          <w:color w:val="auto"/>
          <w:sz w:val="24"/>
          <w:szCs w:val="24"/>
        </w:rPr>
        <w:t>PASTOR PROJEKTIRANJE d. o. o. iz Zagreba, Selska cesta 90/A, OIB 67065728907, 28. travnja 2016.</w:t>
      </w:r>
    </w:p>
    <w:p w:rsidRDefault="00AA33F3" w:rsidP="00355BF4" w:rsidR="00AA33F3" w:rsidRPr="00F2341C">
      <w:pPr>
        <w:jc w:val="both"/>
        <w:rPr>
          <w:rFonts w:hAnsi="Times New Roman" w:ascii="Times New Roman"/>
          <w:color w:val="auto"/>
          <w:sz w:val="24"/>
          <w:szCs w:val="24"/>
          <w:lang w:val="pl-PL"/>
        </w:rPr>
      </w:pPr>
    </w:p>
    <w:p w:rsidRDefault="00355BF4" w:rsidP="00355BF4" w:rsidR="00355BF4" w:rsidRPr="00F2341C">
      <w:pPr>
        <w:jc w:val="center"/>
        <w:rPr>
          <w:rFonts w:hAnsi="Times New Roman" w:ascii="Times New Roman"/>
          <w:color w:val="auto"/>
          <w:sz w:val="24"/>
          <w:szCs w:val="24"/>
          <w:lang w:val="pl-PL"/>
        </w:rPr>
      </w:pPr>
      <w:r w:rsidRPr="00F2341C">
        <w:rPr>
          <w:rFonts w:hAnsi="Times New Roman" w:ascii="Times New Roman"/>
          <w:color w:val="auto"/>
          <w:sz w:val="24"/>
          <w:szCs w:val="24"/>
          <w:lang w:val="pl-PL"/>
        </w:rPr>
        <w:t>r i j e š i o  j e</w:t>
      </w:r>
    </w:p>
    <w:p w:rsidRDefault="00355BF4" w:rsidP="00355BF4" w:rsidR="00355BF4" w:rsidRPr="00F2341C">
      <w:pPr>
        <w:ind w:right="507" w:left="720"/>
        <w:jc w:val="center"/>
        <w:rPr>
          <w:rFonts w:hAnsi="Times New Roman" w:ascii="Times New Roman"/>
          <w:color w:val="auto"/>
          <w:sz w:val="24"/>
          <w:szCs w:val="24"/>
          <w:lang w:val="pl-PL"/>
        </w:rPr>
      </w:pPr>
    </w:p>
    <w:p w:rsidRDefault="00355BF4" w:rsidP="00355BF4" w:rsidR="00355BF4" w:rsidRPr="00F2341C">
      <w:pPr>
        <w:ind w:right="-51"/>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1. Otvara se stečajni po</w:t>
      </w:r>
      <w:r w:rsidR="004748D2" w:rsidRPr="00F2341C">
        <w:rPr>
          <w:rFonts w:hAnsi="Times New Roman" w:ascii="Times New Roman"/>
          <w:color w:val="auto"/>
          <w:sz w:val="24"/>
          <w:szCs w:val="24"/>
          <w:lang w:val="pl-PL"/>
        </w:rPr>
        <w:t xml:space="preserve">stupak nad trgovačkim društvom </w:t>
      </w:r>
      <w:r w:rsidR="00AA33F3" w:rsidRPr="00F2341C">
        <w:rPr>
          <w:rFonts w:hAnsi="Times New Roman" w:ascii="Times New Roman"/>
          <w:color w:val="auto"/>
          <w:sz w:val="24"/>
          <w:szCs w:val="24"/>
        </w:rPr>
        <w:t>PASTOR PROJEKTIRANJE d. o. o. iz Zagreba, Selska cesta 90/A, OIB 67065728907</w:t>
      </w:r>
      <w:r w:rsidRPr="00F2341C">
        <w:rPr>
          <w:rFonts w:hAnsi="Times New Roman" w:ascii="Times New Roman"/>
          <w:color w:val="auto"/>
          <w:sz w:val="24"/>
          <w:szCs w:val="24"/>
          <w:lang w:val="pl-PL"/>
        </w:rPr>
        <w:t>.</w:t>
      </w:r>
    </w:p>
    <w:p w:rsidRDefault="00355BF4" w:rsidP="00355BF4" w:rsidR="00355BF4" w:rsidRPr="00F2341C">
      <w:pPr>
        <w:ind w:right="-51"/>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 xml:space="preserve">2. Stečajnim upraviteljem imenuje se </w:t>
      </w:r>
      <w:r w:rsidR="00AA33F3" w:rsidRPr="00F2341C">
        <w:rPr>
          <w:rFonts w:hAnsi="Times New Roman" w:ascii="Times New Roman"/>
          <w:color w:val="auto"/>
          <w:sz w:val="24"/>
          <w:szCs w:val="24"/>
          <w:lang w:val="pl-PL"/>
        </w:rPr>
        <w:t>Sandra Gregorić Jelinek iz Zagreba, Klenovac 5, OIB 76527594917</w:t>
      </w:r>
      <w:r w:rsidR="004748D2" w:rsidRPr="00F2341C">
        <w:rPr>
          <w:rFonts w:hAnsi="Times New Roman" w:ascii="Times New Roman"/>
          <w:color w:val="auto"/>
          <w:sz w:val="24"/>
          <w:szCs w:val="24"/>
        </w:rPr>
        <w:t>.</w:t>
      </w:r>
    </w:p>
    <w:p w:rsidRDefault="00355BF4" w:rsidP="00355BF4" w:rsidR="00355BF4" w:rsidRPr="00F2341C">
      <w:pPr>
        <w:ind w:right="-51"/>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 xml:space="preserve">3. Zaključuje se stečajni postupak nad dužnikom </w:t>
      </w:r>
      <w:r w:rsidR="00AA33F3" w:rsidRPr="00F2341C">
        <w:rPr>
          <w:rFonts w:hAnsi="Times New Roman" w:ascii="Times New Roman"/>
          <w:color w:val="auto"/>
          <w:sz w:val="24"/>
          <w:szCs w:val="24"/>
        </w:rPr>
        <w:t>PASTOR PROJEKTIRANJE d. o. o. iz Zagreba, Selska cesta 90/A, OIB 67065728907</w:t>
      </w:r>
      <w:r w:rsidRPr="00F2341C">
        <w:rPr>
          <w:rFonts w:hAnsi="Times New Roman" w:ascii="Times New Roman"/>
          <w:color w:val="auto"/>
          <w:sz w:val="24"/>
          <w:szCs w:val="24"/>
          <w:lang w:val="pl-PL"/>
        </w:rPr>
        <w:t xml:space="preserve">. </w:t>
      </w:r>
    </w:p>
    <w:p w:rsidRDefault="00355BF4" w:rsidP="00355BF4" w:rsidR="00355BF4" w:rsidRPr="00F2341C">
      <w:pPr>
        <w:ind w:right="-51"/>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4. Nastali troškovi podmiriti će se iz Fonda  za pokriće troškova stečajnog postupka.</w:t>
      </w:r>
    </w:p>
    <w:p w:rsidRDefault="00355BF4" w:rsidP="00355BF4" w:rsidR="00355BF4" w:rsidRPr="00F2341C">
      <w:pPr>
        <w:ind w:right="-51"/>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 xml:space="preserve">5. Ovo rješenje objaviti će </w:t>
      </w:r>
      <w:r w:rsidR="004748D2" w:rsidRPr="00F2341C">
        <w:rPr>
          <w:rFonts w:hAnsi="Times New Roman" w:ascii="Times New Roman"/>
          <w:color w:val="auto"/>
          <w:sz w:val="24"/>
          <w:szCs w:val="24"/>
          <w:lang w:val="pl-PL"/>
        </w:rPr>
        <w:t xml:space="preserve">se na e-oglasnoj ploči </w:t>
      </w:r>
      <w:r w:rsidRPr="00F2341C">
        <w:rPr>
          <w:rFonts w:hAnsi="Times New Roman" w:ascii="Times New Roman"/>
          <w:color w:val="auto"/>
          <w:sz w:val="24"/>
          <w:szCs w:val="24"/>
          <w:lang w:val="pl-PL"/>
        </w:rPr>
        <w:t>i nakon pravomoćnosti dostaviti sudskom registru ovog suda radi brisanja dužnika iz registra.</w:t>
      </w:r>
    </w:p>
    <w:p w:rsidRDefault="00355BF4" w:rsidP="00355BF4" w:rsidR="00355BF4" w:rsidRPr="00F2341C">
      <w:pPr>
        <w:jc w:val="both"/>
        <w:rPr>
          <w:rFonts w:hAnsi="Times New Roman" w:ascii="Times New Roman"/>
          <w:color w:val="auto"/>
          <w:sz w:val="24"/>
          <w:szCs w:val="24"/>
          <w:lang w:val="pl-PL"/>
        </w:rPr>
      </w:pPr>
    </w:p>
    <w:p w:rsidRDefault="00355BF4" w:rsidP="00355BF4" w:rsidR="00355BF4" w:rsidRPr="00F2341C">
      <w:pPr>
        <w:jc w:val="center"/>
        <w:rPr>
          <w:rFonts w:hAnsi="Times New Roman" w:ascii="Times New Roman"/>
          <w:color w:val="auto"/>
          <w:sz w:val="24"/>
          <w:szCs w:val="24"/>
          <w:lang w:val="pl-PL"/>
        </w:rPr>
      </w:pPr>
      <w:r w:rsidRPr="00F2341C">
        <w:rPr>
          <w:rFonts w:hAnsi="Times New Roman" w:ascii="Times New Roman"/>
          <w:color w:val="auto"/>
          <w:sz w:val="24"/>
          <w:szCs w:val="24"/>
          <w:lang w:val="pl-PL"/>
        </w:rPr>
        <w:t>Obrazloženje</w:t>
      </w:r>
    </w:p>
    <w:p w:rsidRDefault="00355BF4" w:rsidP="00355BF4" w:rsidR="00355BF4" w:rsidRPr="00F2341C">
      <w:pPr>
        <w:jc w:val="center"/>
        <w:rPr>
          <w:rFonts w:hAnsi="Times New Roman" w:ascii="Times New Roman"/>
          <w:color w:val="auto"/>
          <w:sz w:val="24"/>
          <w:szCs w:val="24"/>
          <w:lang w:val="pl-PL"/>
        </w:rPr>
      </w:pPr>
    </w:p>
    <w:p w:rsidRDefault="00AA33F3" w:rsidP="00AA33F3" w:rsidR="00AA33F3" w:rsidRPr="00F2341C">
      <w:pPr>
        <w:ind w:firstLine="720"/>
        <w:jc w:val="both"/>
        <w:rPr>
          <w:rFonts w:hAnsi="Times New Roman" w:ascii="Times New Roman"/>
          <w:color w:val="auto"/>
          <w:sz w:val="24"/>
          <w:szCs w:val="24"/>
        </w:rPr>
      </w:pPr>
      <w:r w:rsidRPr="00F2341C">
        <w:rPr>
          <w:rFonts w:hAnsi="Times New Roman" w:ascii="Times New Roman"/>
          <w:color w:val="auto"/>
          <w:sz w:val="24"/>
          <w:szCs w:val="24"/>
          <w:lang w:val="pl-PL"/>
        </w:rPr>
        <w:t xml:space="preserve">Predlagatelj – zakonski zastupnik dužnika </w:t>
      </w:r>
      <w:r w:rsidRPr="00F2341C">
        <w:rPr>
          <w:rFonts w:hAnsi="Times New Roman" w:ascii="Times New Roman"/>
          <w:color w:val="auto"/>
          <w:sz w:val="24"/>
          <w:szCs w:val="24"/>
        </w:rPr>
        <w:t>Daniel Štern iz Zagreb, Šljivik 3/C, OIB 04121049948</w:t>
      </w:r>
      <w:r w:rsidRPr="00F2341C">
        <w:rPr>
          <w:rFonts w:hAnsi="Times New Roman" w:ascii="Times New Roman"/>
          <w:color w:val="auto"/>
          <w:sz w:val="24"/>
          <w:szCs w:val="24"/>
          <w:lang w:val="pl-PL"/>
        </w:rPr>
        <w:t xml:space="preserve">, podnio je ovom sudu 11. svibnja 2015. prijedlog za otvaranje stečajnog postupka nad dužnikom </w:t>
      </w:r>
      <w:r w:rsidRPr="00F2341C">
        <w:rPr>
          <w:rFonts w:hAnsi="Times New Roman" w:ascii="Times New Roman"/>
          <w:color w:val="auto"/>
          <w:sz w:val="24"/>
          <w:szCs w:val="24"/>
        </w:rPr>
        <w:t>PASTOR PROJEKTIRANJE d. o. o. iz Zagreba, Selska cesta 90/A, OIB 67065728907.</w:t>
      </w:r>
      <w:r w:rsidRPr="00F2341C">
        <w:rPr>
          <w:rFonts w:hAnsi="Times New Roman" w:ascii="Times New Roman"/>
          <w:color w:val="auto"/>
          <w:sz w:val="24"/>
          <w:szCs w:val="24"/>
          <w:lang w:val="pl-PL"/>
        </w:rPr>
        <w:t xml:space="preserve">  </w:t>
      </w:r>
      <w:r w:rsidRPr="00F2341C">
        <w:rPr>
          <w:rFonts w:hAnsi="Times New Roman" w:ascii="Times New Roman"/>
          <w:color w:val="auto"/>
          <w:sz w:val="24"/>
          <w:szCs w:val="24"/>
        </w:rPr>
        <w:t xml:space="preserve"> </w:t>
      </w:r>
    </w:p>
    <w:p w:rsidRDefault="00AA33F3" w:rsidP="00AA33F3" w:rsidR="00AA33F3"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U svom prijedlogu predlagatelj navodi da dužnik nije u mogućnosti ispuniti svoje dospjele zakonske obveze prema predlagatelju budući da isti nema sredstava na računu. Predlagatelj ima dospjelu novčanu tražbinu prema dužniku temeljem neisplaćenih doprinosa za period od ožujka 2013. do siječnja 2014.</w:t>
      </w:r>
    </w:p>
    <w:p w:rsidRDefault="00AA33F3" w:rsidP="00AA33F3" w:rsidR="00AA33F3"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Kako je predlagatelj učinio vjerojatnim postojanje stečajnih razloga, to je rješenjem ovog suda broj St-338/15 od 16. srpnja 2015. pokrenut prethodni postupak radi utvrđivanja uvjeta za otvaranje stečajnog postupka.</w:t>
      </w:r>
    </w:p>
    <w:p w:rsidRDefault="00355BF4" w:rsidP="00355BF4" w:rsidR="00482513"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Prema odredbi čl. 4 st. 1 i 2 Stečajnog zakona (NN 44/96, 29/99, 129/00, 123/03 i 82/06,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AA33F3" w:rsidP="00AA33F3" w:rsidR="00AA33F3" w:rsidRPr="00F2341C">
      <w:pPr>
        <w:ind w:firstLine="708"/>
        <w:jc w:val="both"/>
        <w:rPr>
          <w:rFonts w:hAnsi="Times New Roman" w:ascii="Times New Roman"/>
          <w:color w:val="auto"/>
          <w:sz w:val="24"/>
          <w:szCs w:val="24"/>
        </w:rPr>
      </w:pPr>
      <w:r w:rsidRPr="00F2341C">
        <w:rPr>
          <w:rFonts w:hAnsi="Times New Roman" w:ascii="Times New Roman"/>
          <w:color w:val="auto"/>
          <w:sz w:val="24"/>
          <w:szCs w:val="24"/>
          <w:lang w:val="hr-HR"/>
        </w:rPr>
        <w:t xml:space="preserve">Na ročištu radi utvrđivanja uvjeta za otvaranje stečajnog postupka nad dužnikom, održanom 7. ožujka 2016.,  direktor </w:t>
      </w:r>
      <w:r w:rsidRPr="00F2341C">
        <w:rPr>
          <w:rFonts w:hAnsi="Times New Roman" w:ascii="Times New Roman"/>
          <w:color w:val="auto"/>
          <w:sz w:val="24"/>
          <w:szCs w:val="24"/>
        </w:rPr>
        <w:t>dužnika nije se protivio prijedlogu za otvaranje stečajnog postupka, navodeći društvo ne obavlja djelatnost, nema zaposlenika i nema imovine.</w:t>
      </w:r>
    </w:p>
    <w:p w:rsidRDefault="00AA33F3" w:rsidP="00AA33F3" w:rsidR="00AA33F3" w:rsidRPr="00F2341C">
      <w:pPr>
        <w:ind w:firstLine="708"/>
        <w:jc w:val="both"/>
        <w:rPr>
          <w:rFonts w:hAnsi="Times New Roman" w:ascii="Times New Roman"/>
          <w:color w:val="auto"/>
          <w:sz w:val="24"/>
          <w:szCs w:val="24"/>
        </w:rPr>
      </w:pPr>
      <w:r w:rsidRPr="00F2341C">
        <w:rPr>
          <w:rFonts w:hAnsi="Times New Roman" w:ascii="Times New Roman"/>
          <w:color w:val="auto"/>
          <w:sz w:val="24"/>
          <w:szCs w:val="24"/>
        </w:rPr>
        <w:lastRenderedPageBreak/>
        <w:t>Privremeni stečajni upravitelj sačinio je pisano izvješće iz kojeg proizlazi da su kod dužnika ostvareni uvjeti za otvaranje stečajnog postupka i to nesposobnost za plaćanje I prezaduženost.Društvo nema nikakvu imovinu  kojom bi se mogli pokriti troškovi stečajnog postupka niti namiriti vjerovnici.</w:t>
      </w:r>
    </w:p>
    <w:p w:rsidRDefault="00AA33F3" w:rsidP="00355BF4" w:rsidR="00AA33F3"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ab/>
        <w:t>Slijedom navedenog, pozvani su vjerovnici na uplatu iznosa od 38.807,47 kn na ime predujma za vođenje stečajnog postupka, u skladu s odredbom čl. 63 Stečajnog zakona. Ovo stoga, što imovina dužnika nije dostatna ni za troškove vođenja prethodnog kao i stečajnog postupka, te ni za namirenje vjerovnika.</w:t>
      </w:r>
    </w:p>
    <w:p w:rsidRDefault="00355BF4" w:rsidP="00355BF4" w:rsidR="00355BF4"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355BF4" w:rsidP="00355BF4" w:rsidR="00355BF4"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Međutim, prema stavku 1 čl. 63 SZ-a postupak se neće zaključiti ako se u roku koji rješenjem odredi stečajni sudac predujmi dostatan iznos novca za pokriće troškova kako prethodnog tako i otvorenog stečajnog postupka.</w:t>
      </w:r>
    </w:p>
    <w:p w:rsidRDefault="00355BF4" w:rsidP="00355BF4" w:rsidR="00355BF4"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 xml:space="preserve">Pravomoćnim rješenjem ovog suda od </w:t>
      </w:r>
      <w:r w:rsidR="00AA33F3" w:rsidRPr="00F2341C">
        <w:rPr>
          <w:rFonts w:hAnsi="Times New Roman" w:ascii="Times New Roman"/>
          <w:color w:val="auto"/>
          <w:sz w:val="24"/>
          <w:szCs w:val="24"/>
          <w:lang w:val="hr-HR"/>
        </w:rPr>
        <w:t>7. ožujka</w:t>
      </w:r>
      <w:r w:rsidR="009027EE" w:rsidRPr="00F2341C">
        <w:rPr>
          <w:rFonts w:hAnsi="Times New Roman" w:ascii="Times New Roman"/>
          <w:color w:val="auto"/>
          <w:sz w:val="24"/>
          <w:szCs w:val="24"/>
          <w:lang w:val="hr-HR"/>
        </w:rPr>
        <w:t xml:space="preserve"> </w:t>
      </w:r>
      <w:r w:rsidR="00AA33F3" w:rsidRPr="00F2341C">
        <w:rPr>
          <w:rFonts w:hAnsi="Times New Roman" w:ascii="Times New Roman"/>
          <w:color w:val="auto"/>
          <w:sz w:val="24"/>
          <w:szCs w:val="24"/>
          <w:lang w:val="hr-HR"/>
        </w:rPr>
        <w:t>2016</w:t>
      </w:r>
      <w:r w:rsidRPr="00F2341C">
        <w:rPr>
          <w:rFonts w:hAnsi="Times New Roman" w:ascii="Times New Roman"/>
          <w:color w:val="auto"/>
          <w:sz w:val="24"/>
          <w:szCs w:val="24"/>
          <w:lang w:val="hr-HR"/>
        </w:rPr>
        <w:t xml:space="preserve">. pozvane su zainteresirane osobe u roku od 15 dana od objave poziva za plaćanje predujma uplatiti iznos od </w:t>
      </w:r>
      <w:r w:rsidR="00AA33F3" w:rsidRPr="00F2341C">
        <w:rPr>
          <w:rFonts w:hAnsi="Times New Roman" w:ascii="Times New Roman"/>
          <w:color w:val="auto"/>
          <w:sz w:val="24"/>
          <w:szCs w:val="24"/>
          <w:lang w:val="hr-HR"/>
        </w:rPr>
        <w:t>38.807,47</w:t>
      </w:r>
      <w:r w:rsidRPr="00F2341C">
        <w:rPr>
          <w:rFonts w:hAnsi="Times New Roman" w:ascii="Times New Roman"/>
          <w:color w:val="auto"/>
          <w:sz w:val="24"/>
          <w:szCs w:val="24"/>
          <w:lang w:val="hr-HR"/>
        </w:rPr>
        <w:t xml:space="preserve"> kn za pokriće troškova prethodnog i stečajnog postupka. </w:t>
      </w:r>
    </w:p>
    <w:p w:rsidRDefault="00355BF4" w:rsidP="00355BF4" w:rsidR="00355BF4"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 xml:space="preserve">To rješenje objavljeno je </w:t>
      </w:r>
      <w:r w:rsidR="00482513" w:rsidRPr="00F2341C">
        <w:rPr>
          <w:rFonts w:hAnsi="Times New Roman" w:ascii="Times New Roman"/>
          <w:color w:val="auto"/>
          <w:sz w:val="24"/>
          <w:szCs w:val="24"/>
          <w:lang w:val="hr-HR"/>
        </w:rPr>
        <w:t xml:space="preserve">na e-oglasnoj ploči </w:t>
      </w:r>
      <w:r w:rsidR="00AA33F3" w:rsidRPr="00F2341C">
        <w:rPr>
          <w:rFonts w:hAnsi="Times New Roman" w:ascii="Times New Roman"/>
          <w:color w:val="auto"/>
          <w:sz w:val="24"/>
          <w:szCs w:val="24"/>
          <w:lang w:val="hr-HR"/>
        </w:rPr>
        <w:t>7. ožujka 2015</w:t>
      </w:r>
      <w:r w:rsidRPr="00F2341C">
        <w:rPr>
          <w:rFonts w:hAnsi="Times New Roman" w:ascii="Times New Roman"/>
          <w:color w:val="auto"/>
          <w:sz w:val="24"/>
          <w:szCs w:val="24"/>
          <w:lang w:val="hr-HR"/>
        </w:rPr>
        <w:t>. U roku određenom rješenjem nije uplaćen naprijed navedeni iznos za pokriće troškova prethodnog i stečajnog postupka.</w:t>
      </w:r>
    </w:p>
    <w:p w:rsidRDefault="00355BF4" w:rsidP="00355BF4" w:rsidR="00355BF4" w:rsidRPr="00F2341C">
      <w:pPr>
        <w:jc w:val="both"/>
        <w:rPr>
          <w:rFonts w:hAnsi="Times New Roman" w:ascii="Times New Roman"/>
          <w:color w:val="auto"/>
          <w:sz w:val="24"/>
          <w:szCs w:val="24"/>
          <w:lang w:val="hr-HR"/>
        </w:rPr>
      </w:pPr>
      <w:r w:rsidRPr="00F2341C">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w:t>
      </w:r>
      <w:r w:rsidR="00AA33F3" w:rsidRPr="00F2341C">
        <w:rPr>
          <w:rFonts w:hAnsi="Times New Roman" w:ascii="Times New Roman"/>
          <w:color w:val="auto"/>
          <w:sz w:val="24"/>
          <w:szCs w:val="24"/>
          <w:lang w:val="hr-HR"/>
        </w:rPr>
        <w:t>7. ožujka</w:t>
      </w:r>
      <w:r w:rsidR="00067B2D">
        <w:rPr>
          <w:rFonts w:hAnsi="Times New Roman" w:ascii="Times New Roman"/>
          <w:color w:val="auto"/>
          <w:sz w:val="24"/>
          <w:szCs w:val="24"/>
          <w:lang w:val="hr-HR"/>
        </w:rPr>
        <w:t xml:space="preserve"> </w:t>
      </w:r>
      <w:r w:rsidR="00AA33F3" w:rsidRPr="00F2341C">
        <w:rPr>
          <w:rFonts w:hAnsi="Times New Roman" w:ascii="Times New Roman"/>
          <w:color w:val="auto"/>
          <w:sz w:val="24"/>
          <w:szCs w:val="24"/>
          <w:lang w:val="hr-HR"/>
        </w:rPr>
        <w:t>2016</w:t>
      </w:r>
      <w:r w:rsidRPr="00F2341C">
        <w:rPr>
          <w:rFonts w:hAnsi="Times New Roman" w:ascii="Times New Roman"/>
          <w:color w:val="auto"/>
          <w:sz w:val="24"/>
          <w:szCs w:val="24"/>
          <w:lang w:val="hr-HR"/>
        </w:rPr>
        <w:t>., to je valjalo primjenom odredbe čl. 63 st. 1 SZ-a nad dužnikom otvoriti i istodobno zaključiti stečajni postupak, te imenovati stečajnog upravitelja s ovlastima i obvezama propisanim odredbom čl. 63 st. 5 SZ-a.</w:t>
      </w:r>
    </w:p>
    <w:p w:rsidRDefault="00355BF4" w:rsidP="00355BF4" w:rsidR="00355BF4" w:rsidRPr="00F2341C">
      <w:pPr>
        <w:jc w:val="center"/>
        <w:rPr>
          <w:rFonts w:hAnsi="Times New Roman" w:ascii="Times New Roman"/>
          <w:color w:val="auto"/>
          <w:sz w:val="24"/>
          <w:szCs w:val="24"/>
          <w:lang w:val="hr-HR"/>
        </w:rPr>
      </w:pPr>
      <w:r w:rsidRPr="00F2341C">
        <w:rPr>
          <w:rFonts w:hAnsi="Times New Roman" w:ascii="Times New Roman"/>
          <w:color w:val="auto"/>
          <w:sz w:val="24"/>
          <w:szCs w:val="24"/>
          <w:lang w:val="hr-HR"/>
        </w:rPr>
        <w:t xml:space="preserve">Zagreb, </w:t>
      </w:r>
      <w:r w:rsidR="00AA33F3" w:rsidRPr="00F2341C">
        <w:rPr>
          <w:rFonts w:hAnsi="Times New Roman" w:ascii="Times New Roman"/>
          <w:color w:val="auto"/>
          <w:sz w:val="24"/>
          <w:szCs w:val="24"/>
          <w:lang w:val="hr-HR"/>
        </w:rPr>
        <w:t>28. travanj 2016.</w:t>
      </w:r>
    </w:p>
    <w:p w:rsidRDefault="00355BF4" w:rsidP="00355BF4" w:rsidR="00355BF4" w:rsidRPr="00F2341C">
      <w:pPr>
        <w:jc w:val="center"/>
        <w:rPr>
          <w:rFonts w:hAnsi="Times New Roman" w:ascii="Times New Roman"/>
          <w:color w:val="auto"/>
          <w:sz w:val="24"/>
          <w:szCs w:val="24"/>
          <w:lang w:val="hr-HR"/>
        </w:rPr>
      </w:pP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hr-HR"/>
        </w:rPr>
        <w:tab/>
      </w:r>
      <w:r w:rsidRPr="00F2341C">
        <w:rPr>
          <w:rFonts w:hAnsi="Times New Roman" w:ascii="Times New Roman"/>
          <w:color w:val="auto"/>
          <w:sz w:val="24"/>
          <w:szCs w:val="24"/>
          <w:lang w:val="pl-PL"/>
        </w:rPr>
        <w:t>SUDAC:</w:t>
      </w: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r>
      <w:r w:rsidRPr="00F2341C">
        <w:rPr>
          <w:rFonts w:hAnsi="Times New Roman" w:ascii="Times New Roman"/>
          <w:color w:val="auto"/>
          <w:sz w:val="24"/>
          <w:szCs w:val="24"/>
          <w:lang w:val="pl-PL"/>
        </w:rPr>
        <w:tab/>
        <w:t xml:space="preserve">Vesna Malenica </w:t>
      </w:r>
      <w:r w:rsidR="00405E76">
        <w:rPr>
          <w:rFonts w:hAnsi="Times New Roman" w:ascii="Times New Roman"/>
          <w:color w:val="auto"/>
          <w:sz w:val="24"/>
          <w:szCs w:val="24"/>
          <w:lang w:val="pl-PL"/>
        </w:rPr>
        <w:t xml:space="preserve">v. r. </w:t>
      </w: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POUKA O PRAVNOM LIJEKU:</w:t>
      </w:r>
    </w:p>
    <w:p w:rsidRDefault="00355BF4" w:rsidP="00355BF4" w:rsidR="00355BF4" w:rsidRPr="00F2341C">
      <w:pPr>
        <w:jc w:val="both"/>
        <w:rPr>
          <w:rFonts w:hAnsi="Times New Roman" w:ascii="Times New Roman"/>
          <w:color w:val="auto"/>
          <w:sz w:val="24"/>
          <w:szCs w:val="24"/>
          <w:lang w:val="pl-PL"/>
        </w:rPr>
      </w:pPr>
      <w:r w:rsidRPr="00F2341C">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55BF4" w:rsidP="00355BF4" w:rsidR="00355BF4" w:rsidRPr="00F2341C">
      <w:pPr>
        <w:jc w:val="both"/>
        <w:rPr>
          <w:rFonts w:hAnsi="Times New Roman" w:ascii="Times New Roman"/>
          <w:color w:val="auto"/>
          <w:sz w:val="24"/>
          <w:szCs w:val="24"/>
          <w:lang w:val="pl-PL"/>
        </w:rPr>
      </w:pPr>
    </w:p>
    <w:p w:rsidRDefault="00405E76" w:rsidP="00AB7A2F" w:rsidR="00405E76" w:rsidRPr="00405E76">
      <w:pPr>
        <w:ind w:firstLine="708" w:left="4248"/>
        <w:jc w:val="both"/>
        <w:rPr>
          <w:rFonts w:hAnsi="Times New Roman" w:ascii="Times New Roman"/>
          <w:color w:val="auto"/>
          <w:sz w:val="24"/>
          <w:szCs w:val="24"/>
          <w:lang w:val="pl-PL"/>
        </w:rPr>
      </w:pPr>
      <w:r w:rsidRPr="00405E76">
        <w:rPr>
          <w:rFonts w:hAnsi="Times New Roman" w:ascii="Times New Roman"/>
          <w:color w:val="auto"/>
          <w:sz w:val="24"/>
          <w:szCs w:val="24"/>
          <w:lang w:val="pl-PL"/>
        </w:rPr>
        <w:t>Za točnost otpravka – ovl. službenik</w:t>
      </w:r>
    </w:p>
    <w:p w:rsidRDefault="00405E76" w:rsidP="00995CE9" w:rsidR="00405E76" w:rsidRPr="00405E76">
      <w:pPr>
        <w:jc w:val="both"/>
        <w:rPr>
          <w:rFonts w:hAnsi="Times New Roman" w:ascii="Times New Roman"/>
          <w:color w:val="auto"/>
          <w:sz w:val="24"/>
          <w:szCs w:val="24"/>
        </w:rPr>
      </w:pP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r>
      <w:r w:rsidRPr="00405E76">
        <w:rPr>
          <w:rFonts w:hAnsi="Times New Roman" w:ascii="Times New Roman"/>
          <w:color w:val="auto"/>
          <w:sz w:val="24"/>
          <w:szCs w:val="24"/>
          <w:lang w:val="pl-PL"/>
        </w:rPr>
        <w:tab/>
        <w:t>Kristina Švajger</w:t>
      </w:r>
    </w:p>
    <w:p w:rsidRDefault="00355BF4" w:rsidP="00355BF4" w:rsidR="00355BF4" w:rsidRPr="00405E76">
      <w:pPr>
        <w:rPr>
          <w:rFonts w:hAnsi="Times New Roman" w:ascii="Times New Roman"/>
          <w:color w:val="auto"/>
          <w:sz w:val="24"/>
          <w:szCs w:val="24"/>
          <w:lang w:val="pl-PL"/>
        </w:rPr>
      </w:pPr>
    </w:p>
    <w:p w:rsidRDefault="00871137" w:rsidP="00355BF4" w:rsidR="00871137" w:rsidRPr="00F2341C">
      <w:pPr>
        <w:rPr>
          <w:rFonts w:hAnsi="Times New Roman" w:ascii="Times New Roman"/>
          <w:color w:val="auto"/>
          <w:sz w:val="24"/>
          <w:szCs w:val="24"/>
        </w:rPr>
      </w:pPr>
    </w:p>
    <w:sectPr w:rsidSect="00D85964" w:rsidR="00871137" w:rsidRPr="00F2341C">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057" w:rsidR="00F95057">
      <w:r>
        <w:separator/>
      </w:r>
    </w:p>
  </w:endnote>
  <w:endnote w:id="0" w:type="continuationSeparator">
    <w:p w:rsidRDefault="00F95057" w:rsidR="00F950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057" w:rsidR="00F95057">
      <w:r>
        <w:separator/>
      </w:r>
    </w:p>
  </w:footnote>
  <w:footnote w:id="0" w:type="continuationSeparator">
    <w:p w:rsidRDefault="00F95057" w:rsidR="00F950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5E76">
      <w:rPr>
        <w:rStyle w:val="Brojstranice"/>
        <w:noProof/>
      </w:rPr>
      <w:t>2</w:t>
    </w:r>
    <w:r>
      <w:rPr>
        <w:rStyle w:val="Brojstranice"/>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AA33F3">
      <w:rPr>
        <w:rFonts w:hAnsi="Verdana" w:ascii="Verdana"/>
        <w:color w:val="auto"/>
        <w:sz w:val="22"/>
        <w:szCs w:val="22"/>
      </w:rPr>
      <w:t>338</w:t>
    </w:r>
    <w:r w:rsidR="00482513">
      <w:rPr>
        <w:rFonts w:hAnsi="Verdana" w:ascii="Verdana"/>
        <w:color w:val="auto"/>
        <w:sz w:val="22"/>
        <w:szCs w:val="22"/>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4696A"/>
    <w:rsid w:val="00067B2D"/>
    <w:rsid w:val="000E093E"/>
    <w:rsid w:val="00101496"/>
    <w:rsid w:val="00102EBB"/>
    <w:rsid w:val="00114082"/>
    <w:rsid w:val="001218D5"/>
    <w:rsid w:val="002C62C4"/>
    <w:rsid w:val="002E299E"/>
    <w:rsid w:val="003450C6"/>
    <w:rsid w:val="00346C0F"/>
    <w:rsid w:val="00355BF4"/>
    <w:rsid w:val="00405E76"/>
    <w:rsid w:val="00443FA5"/>
    <w:rsid w:val="00446169"/>
    <w:rsid w:val="004748D2"/>
    <w:rsid w:val="00482513"/>
    <w:rsid w:val="004C3B7F"/>
    <w:rsid w:val="004E26A0"/>
    <w:rsid w:val="00517BB3"/>
    <w:rsid w:val="00520A1F"/>
    <w:rsid w:val="00584E68"/>
    <w:rsid w:val="005C5019"/>
    <w:rsid w:val="006031BB"/>
    <w:rsid w:val="006B11E6"/>
    <w:rsid w:val="007062EF"/>
    <w:rsid w:val="00716442"/>
    <w:rsid w:val="00762591"/>
    <w:rsid w:val="007C5E77"/>
    <w:rsid w:val="00814109"/>
    <w:rsid w:val="0082353D"/>
    <w:rsid w:val="008507C3"/>
    <w:rsid w:val="008566DB"/>
    <w:rsid w:val="00871137"/>
    <w:rsid w:val="009027EE"/>
    <w:rsid w:val="00966A94"/>
    <w:rsid w:val="009D1236"/>
    <w:rsid w:val="00A707C8"/>
    <w:rsid w:val="00A86503"/>
    <w:rsid w:val="00AA33F3"/>
    <w:rsid w:val="00AA6FB4"/>
    <w:rsid w:val="00AB69C3"/>
    <w:rsid w:val="00AD478B"/>
    <w:rsid w:val="00B40502"/>
    <w:rsid w:val="00B67AEC"/>
    <w:rsid w:val="00BC3D02"/>
    <w:rsid w:val="00BC5661"/>
    <w:rsid w:val="00BC5DBF"/>
    <w:rsid w:val="00BE39D2"/>
    <w:rsid w:val="00C11A6A"/>
    <w:rsid w:val="00CA1251"/>
    <w:rsid w:val="00CD0A15"/>
    <w:rsid w:val="00D27911"/>
    <w:rsid w:val="00D579C8"/>
    <w:rsid w:val="00D72B53"/>
    <w:rsid w:val="00D85964"/>
    <w:rsid w:val="00DA14DE"/>
    <w:rsid w:val="00EB45A0"/>
    <w:rsid w:val="00EC515F"/>
    <w:rsid w:val="00F2341C"/>
    <w:rsid w:val="00F517D6"/>
    <w:rsid w:val="00F52BBF"/>
    <w:rsid w:val="00F95057"/>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F2341C"/>
    <w:rPr>
      <w:rFonts w:cs="Tahoma" w:hAnsi="Tahoma" w:ascii="Tahoma"/>
      <w:sz w:val="16"/>
      <w:szCs w:val="16"/>
    </w:rPr>
  </w:style>
  <w:style w:customStyle="true" w:styleId="TekstbaloniaChar" w:type="character">
    <w:name w:val="Tekst balončića Char"/>
    <w:basedOn w:val="Zadanifontodlomka"/>
    <w:link w:val="Tekstbalonia"/>
    <w:rsid w:val="00F2341C"/>
    <w:rPr>
      <w:rFonts w:cs="Tahoma" w:hAnsi="Tahoma" w:ascii="Tahoma"/>
      <w:color w:val="0000FF"/>
      <w:sz w:val="16"/>
      <w:szCs w:val="16"/>
      <w:lang w:val="en-AU"/>
    </w:rPr>
  </w:style>
  <w:style w:styleId="Tekstrezerviranogmjesta" w:type="character">
    <w:name w:val="Placeholder Text"/>
    <w:basedOn w:val="Zadanifontodlomka"/>
    <w:uiPriority w:val="99"/>
    <w:semiHidden/>
    <w:rsid w:val="00405E76"/>
    <w:rPr>
      <w:color w:val="808080"/>
      <w:bdr w:space="0" w:sz="0" w:color="auto" w:val="none"/>
      <w:shd w:fill="auto" w:color="auto" w:val="clear"/>
    </w:rPr>
  </w:style>
  <w:style w:customStyle="true" w:styleId="eSPISCCParagraphDefaultFont" w:type="character">
    <w:name w:val="eSPIS_CC_Paragraph Default Font"/>
    <w:basedOn w:val="Zadanifontodlomka"/>
    <w:rsid w:val="00405E76"/>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405E76"/>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5E76"/>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5E76"/>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F2341C"/>
    <w:rPr>
      <w:rFonts w:ascii="Tahoma" w:cs="Tahoma" w:hAnsi="Tahoma"/>
      <w:sz w:val="16"/>
      <w:szCs w:val="16"/>
    </w:rPr>
  </w:style>
  <w:style w:customStyle="1" w:styleId="TekstbaloniaChar" w:type="character">
    <w:name w:val="Tekst balončića Char"/>
    <w:basedOn w:val="Zadanifontodlomka"/>
    <w:link w:val="Tekstbalonia"/>
    <w:rsid w:val="00F2341C"/>
    <w:rPr>
      <w:rFonts w:ascii="Tahoma" w:cs="Tahoma" w:hAnsi="Tahoma"/>
      <w:color w:val="0000FF"/>
      <w:sz w:val="16"/>
      <w:szCs w:val="16"/>
      <w:lang w:val="en-AU"/>
    </w:rPr>
  </w:style>
  <w:style w:styleId="Tekstrezerviranogmjesta" w:type="character">
    <w:name w:val="Placeholder Text"/>
    <w:basedOn w:val="Zadanifontodlomka"/>
    <w:uiPriority w:val="99"/>
    <w:semiHidden/>
    <w:rsid w:val="00405E76"/>
    <w:rPr>
      <w:color w:val="808080"/>
      <w:bdr w:color="auto" w:space="0" w:sz="0" w:val="none"/>
      <w:shd w:color="auto" w:fill="auto" w:val="clear"/>
    </w:rPr>
  </w:style>
  <w:style w:customStyle="1" w:styleId="eSPISCCParagraphDefaultFont" w:type="character">
    <w:name w:val="eSPIS_CC_Paragraph Default Font"/>
    <w:basedOn w:val="Zadanifontodlomka"/>
    <w:rsid w:val="00405E76"/>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405E76"/>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5E76"/>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5E76"/>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St-338/2015</izvorni_sadrzaj>
    <derivirana_varijabla naziv="DomainObject.Predmet.OznakaBroj_1">St-338/2015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PROJEKTIRANJE d.o.o.</izvorni_sadrzaj>
    <derivirana_varijabla naziv="DomainObject.Predmet.ProtustrankaFormated_1">  PASTOR PROJEKTIRANJE d.o.o.</derivirana_varijabla>
  </DomainObject.Predmet.ProtustrankaFormated>
  <DomainObject.Predmet.ProtustrankaFormatedOIB>
    <izvorni_sadrzaj>  PASTOR PROJEKTIRANJE d.o.o., OIB 67065728907</izvorni_sadrzaj>
    <derivirana_varijabla naziv="DomainObject.Predmet.ProtustrankaFormatedOIB_1">  PASTOR PROJEKTIRANJE d.o.o., OIB 67065728907</derivirana_varijabla>
  </DomainObject.Predmet.ProtustrankaFormatedOIB>
  <DomainObject.Predmet.ProtustrankaFormatedWithAdress>
    <izvorni_sadrzaj> PASTOR PROJEKTIRANJE d.o.o., Selska cesta 90/a, 10000 Zagreb</izvorni_sadrzaj>
    <derivirana_varijabla naziv="DomainObject.Predmet.ProtustrankaFormatedWithAdress_1"> PASTOR PROJEKTIRANJE d.o.o., Selska cesta 90/a, 10000 Zagreb</derivirana_varijabla>
  </DomainObject.Predmet.ProtustrankaFormatedWithAdress>
  <DomainObject.Predmet.ProtustrankaFormatedWithAdressOIB>
    <izvorni_sadrzaj> PASTOR PROJEKTIRANJE d.o.o., OIB 67065728907, Selska cesta 90/a, 10000 Zagreb</izvorni_sadrzaj>
    <derivirana_varijabla naziv="DomainObject.Predmet.ProtustrankaFormatedWithAdressOIB_1"> PASTOR PROJEKTIRANJE d.o.o., OIB 67065728907, Selska cesta 90/a, 10000 Zagreb</derivirana_varijabla>
  </DomainObject.Predmet.ProtustrankaFormatedWithAdressOIB>
  <DomainObject.Predmet.ProtustrankaWithAdress>
    <izvorni_sadrzaj>PASTOR PROJEKTIRANJE d.o.o. Selska cesta 90/a, 10000 Zagreb</izvorni_sadrzaj>
    <derivirana_varijabla naziv="DomainObject.Predmet.ProtustrankaWithAdress_1">PASTOR PROJEKTIRANJE d.o.o. Selska cesta 90/a, 10000 Zagreb</derivirana_varijabla>
  </DomainObject.Predmet.ProtustrankaWithAdress>
  <DomainObject.Predmet.ProtustrankaWithAdressOIB>
    <izvorni_sadrzaj>PASTOR PROJEKTIRANJE d.o.o., OIB 67065728907, Selska cesta 90/a, 10000 Zagreb</izvorni_sadrzaj>
    <derivirana_varijabla naziv="DomainObject.Predmet.ProtustrankaWithAdressOIB_1">PASTOR PROJEKTIRANJE d.o.o., OIB 67065728907, Selska cesta 90/a, 10000 Zagreb</derivirana_varijabla>
  </DomainObject.Predmet.ProtustrankaWithAdressOIB>
  <DomainObject.Predmet.ProtustrankaNazivFormated>
    <izvorni_sadrzaj>PASTOR PROJEKTIRANJE d.o.o.</izvorni_sadrzaj>
    <derivirana_varijabla naziv="DomainObject.Predmet.ProtustrankaNazivFormated_1">PASTOR PROJEKTIRANJE d.o.o.</derivirana_varijabla>
  </DomainObject.Predmet.ProtustrankaNazivFormated>
  <DomainObject.Predmet.ProtustrankaNazivFormatedOIB>
    <izvorni_sadrzaj>PASTOR PROJEKTIRANJE d.o.o., OIB 67065728907</izvorni_sadrzaj>
    <derivirana_varijabla naziv="DomainObject.Predmet.ProtustrankaNazivFormatedOIB_1">PASTOR PROJEKTIRANJE d.o.o., OIB 67065728907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Štern; ostali - vjerovnici</izvorni_sadrzaj>
    <derivirana_varijabla naziv="DomainObject.Predmet.StrankaFormated_1">  Daniel Štern; ostali - vjerovnici</derivirana_varijabla>
  </DomainObject.Predmet.StrankaFormated>
  <DomainObject.Predmet.StrankaFormatedOIB>
    <izvorni_sadrzaj>  Daniel Štern, OIB 04121049948; ostali - vjerovnici</izvorni_sadrzaj>
    <derivirana_varijabla naziv="DomainObject.Predmet.StrankaFormatedOIB_1">  Daniel Štern, OIB 04121049948; ostali - vjerovnici</derivirana_varijabla>
  </DomainObject.Predmet.StrankaFormatedOIB>
  <DomainObject.Predmet.StrankaFormatedWithAdress>
    <izvorni_sadrzaj> Daniel Štern, Šljivik 3/C, 10000 Zagreb; ostali - vjerovnici</izvorni_sadrzaj>
    <derivirana_varijabla naziv="DomainObject.Predmet.StrankaFormatedWithAdress_1"> Daniel Štern, Šljivik 3/C, 10000 Zagreb; ostali - vjerovnici</derivirana_varijabla>
  </DomainObject.Predmet.StrankaFormatedWithAdress>
  <DomainObject.Predmet.StrankaFormatedWithAdressOIB>
    <izvorni_sadrzaj> Daniel Štern, OIB 04121049948, Šljivik 3/C, 10000 Zagreb; ostali - vjerovnici</izvorni_sadrzaj>
    <derivirana_varijabla naziv="DomainObject.Predmet.StrankaFormatedWithAdressOIB_1"> Daniel Štern, OIB 04121049948, Šljivik 3/C, 10000 Zagreb; ostali - vjerovnici</derivirana_varijabla>
  </DomainObject.Predmet.StrankaFormatedWithAdressOIB>
  <DomainObject.Predmet.StrankaWithAdress>
    <izvorni_sadrzaj>Daniel Štern Šljivik 3/C,10000 Zagreb,ostali - vjerovnici </izvorni_sadrzaj>
    <derivirana_varijabla naziv="DomainObject.Predmet.StrankaWithAdress_1">Daniel Štern Šljivik 3/C,10000 Zagreb,ostali - vjerovnici </derivirana_varijabla>
  </DomainObject.Predmet.StrankaWithAdress>
  <DomainObject.Predmet.StrankaWithAdressOIB>
    <izvorni_sadrzaj>Daniel Štern, OIB 04121049948, Šljivik 3/C,10000 Zagreb,ostali - vjerovnici</izvorni_sadrzaj>
    <derivirana_varijabla naziv="DomainObject.Predmet.StrankaWithAdressOIB_1">Daniel Štern, OIB 04121049948, Šljivik 3/C,10000 Zagreb,ostali - vjerovnici</derivirana_varijabla>
  </DomainObject.Predmet.StrankaWithAdressOIB>
  <DomainObject.Predmet.StrankaNazivFormated>
    <izvorni_sadrzaj>Daniel Štern,ostali - vjerovnici</izvorni_sadrzaj>
    <derivirana_varijabla naziv="DomainObject.Predmet.StrankaNazivFormated_1">Daniel Štern,ostali - vjerovnici</derivirana_varijabla>
  </DomainObject.Predmet.StrankaNazivFormated>
  <DomainObject.Predmet.StrankaNazivFormatedOIB>
    <izvorni_sadrzaj>Daniel Štern, OIB 04121049948,ostali - vjerovnici</izvorni_sadrzaj>
    <derivirana_varijabla naziv="DomainObject.Predmet.StrankaNazivFormatedOIB_1">Daniel Štern, OIB 04121049948,ostali - 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Daniel Štern</item>
      <item>ostali - vjerovnici</item>
    </izvorni_sadrzaj>
    <derivirana_varijabla naziv="DomainObject.Predmet.StrankaListFormated_1">
      <item>Daniel Štern</item>
      <item>ostali - vjerovnici</item>
    </derivirana_varijabla>
  </DomainObject.Predmet.StrankaListFormated>
  <DomainObject.Predmet.StrankaListFormatedOIB>
    <izvorni_sadrzaj>
      <item>Daniel Štern, OIB 04121049948</item>
      <item>ostali - vjerovnici</item>
    </izvorni_sadrzaj>
    <derivirana_varijabla naziv="DomainObject.Predmet.StrankaListFormatedOIB_1">
      <item>Daniel Štern, OIB 04121049948</item>
      <item>ostali - vjerovnici</item>
    </derivirana_varijabla>
  </DomainObject.Predmet.StrankaListFormatedOIB>
  <DomainObject.Predmet.StrankaListFormatedWithAdress>
    <izvorni_sadrzaj>
      <item>Daniel Štern, Šljivik 3/C, 10000 Zagreb</item>
      <item>ostali - vjerovnici</item>
    </izvorni_sadrzaj>
    <derivirana_varijabla naziv="DomainObject.Predmet.StrankaListFormatedWithAdress_1">
      <item>Daniel Štern, Šljivik 3/C, 10000 Zagreb</item>
      <item>ostali - vjerovnici</item>
    </derivirana_varijabla>
  </DomainObject.Predmet.StrankaListFormatedWithAdress>
  <DomainObject.Predmet.StrankaListFormatedWithAdressOIB>
    <izvorni_sadrzaj>
      <item>Daniel Štern, OIB 04121049948, Šljivik 3/C, 10000 Zagreb</item>
      <item>ostali - vjerovnici</item>
    </izvorni_sadrzaj>
    <derivirana_varijabla naziv="DomainObject.Predmet.StrankaListFormatedWithAdressOIB_1">
      <item>Daniel Štern, OIB 04121049948, Šljivik 3/C, 10000 Zagreb</item>
      <item>ostali - vjerovnici</item>
    </derivirana_varijabla>
  </DomainObject.Predmet.StrankaListFormatedWithAdressOIB>
  <DomainObject.Predmet.StrankaListNazivFormated>
    <izvorni_sadrzaj>
      <item>Daniel Štern</item>
      <item>ostali - vjerovnici</item>
    </izvorni_sadrzaj>
    <derivirana_varijabla naziv="DomainObject.Predmet.StrankaListNazivFormated_1">
      <item>Daniel Štern</item>
      <item>ostali - vjerovnici</item>
    </derivirana_varijabla>
  </DomainObject.Predmet.StrankaListNazivFormated>
  <DomainObject.Predmet.StrankaListNazivFormatedOIB>
    <izvorni_sadrzaj>
      <item>Daniel Štern, OIB 04121049948</item>
      <item>ostali - vjerovnici</item>
    </izvorni_sadrzaj>
    <derivirana_varijabla naziv="DomainObject.Predmet.StrankaListNazivFormatedOIB_1">
      <item>Daniel Štern, OIB 04121049948</item>
      <item>ostali - vjerovnici</item>
    </derivirana_varijabla>
  </DomainObject.Predmet.StrankaListNazivFormatedOIB>
  <DomainObject.Predmet.ProtuStrankaListFormated>
    <izvorni_sadrzaj>
      <item>PASTOR PROJEKTIRANJE d.o.o.</item>
    </izvorni_sadrzaj>
    <derivirana_varijabla naziv="DomainObject.Predmet.ProtuStrankaListFormated_1">
      <item>PASTOR PROJEKTIRANJE d.o.o.</item>
    </derivirana_varijabla>
  </DomainObject.Predmet.ProtuStrankaListFormated>
  <DomainObject.Predmet.ProtuStrankaListFormatedOIB>
    <izvorni_sadrzaj>
      <item>PASTOR PROJEKTIRANJE d.o.o., OIB 67065728907</item>
    </izvorni_sadrzaj>
    <derivirana_varijabla naziv="DomainObject.Predmet.ProtuStrankaListFormatedOIB_1">
      <item>PASTOR PROJEKTIRANJE d.o.o., OIB 67065728907</item>
    </derivirana_varijabla>
  </DomainObject.Predmet.ProtuStrankaListFormatedOIB>
  <DomainObject.Predmet.ProtuStrankaListFormatedWithAdress>
    <izvorni_sadrzaj>
      <item>PASTOR PROJEKTIRANJE d.o.o., Selska cesta 90/a, 10000 Zagreb</item>
    </izvorni_sadrzaj>
    <derivirana_varijabla naziv="DomainObject.Predmet.ProtuStrankaListFormatedWithAdress_1">
      <item>PASTOR PROJEKTIRANJE d.o.o., Selska cesta 90/a, 10000 Zagreb</item>
    </derivirana_varijabla>
  </DomainObject.Predmet.ProtuStrankaListFormatedWithAdress>
  <DomainObject.Predmet.ProtuStrankaListFormatedWithAdressOIB>
    <izvorni_sadrzaj>
      <item>PASTOR PROJEKTIRANJE d.o.o., OIB 67065728907, Selska cesta 90/a, 10000 Zagreb</item>
    </izvorni_sadrzaj>
    <derivirana_varijabla naziv="DomainObject.Predmet.ProtuStrankaListFormatedWithAdressOIB_1">
      <item>PASTOR PROJEKTIRANJE d.o.o., OIB 67065728907, Selska cesta 90/a, 10000 Zagreb</item>
    </derivirana_varijabla>
  </DomainObject.Predmet.ProtuStrankaListFormatedWithAdressOIB>
  <DomainObject.Predmet.ProtuStrankaListNazivFormated>
    <izvorni_sadrzaj>
      <item>PASTOR PROJEKTIRANJE d.o.o.</item>
    </izvorni_sadrzaj>
    <derivirana_varijabla naziv="DomainObject.Predmet.ProtuStrankaListNazivFormated_1">
      <item>PASTOR PROJEKTIRANJE d.o.o.</item>
    </derivirana_varijabla>
  </DomainObject.Predmet.ProtuStrankaListNazivFormated>
  <DomainObject.Predmet.ProtuStrankaListNazivFormatedOIB>
    <izvorni_sadrzaj>
      <item>PASTOR PROJEKTIRANJE d.o.o., OIB 67065728907</item>
    </izvorni_sadrzaj>
    <derivirana_varijabla naziv="DomainObject.Predmet.ProtuStrankaListNazivFormatedOIB_1">
      <item>PASTOR PROJEKTIRANJE d.o.o., OIB 67065728907</item>
    </derivirana_varijabla>
  </DomainObject.Predmet.ProtuStrankaListNazivFormatedOIB>
  <DomainObject.Predmet.OstaliListFormated>
    <izvorni_sadrzaj>
      <item>Daniel Štern</item>
      <item>Helena Popović Petrušić</item>
      <item>Sandra Gregorić Jelinek</item>
      <item>ODVJETNIČKO DRUŠTVO ČERIN, MAR, ŽUVANIĆ ŠTAMBUK društvo s ograničenom odgovornošću</item>
    </izvorni_sadrzaj>
    <derivirana_varijabla naziv="DomainObject.Predmet.OstaliListFormated_1">
      <item>Daniel Štern</item>
      <item>Helena Popović Petrušić</item>
      <item>Sandra Gregorić Jelinek</item>
      <item>ODVJETNIČKO DRUŠTVO ČERIN, MAR, ŽUVANIĆ ŠTAMBUK društvo s ograničenom odgovornošću</item>
    </derivirana_varijabla>
  </DomainObject.Predmet.OstaliListFormated>
  <DomainObject.Predmet.OstaliListFormatedOIB>
    <izvorni_sadrzaj>
      <item>Daniel Štern, OIB 04121049948</item>
      <item>Helena Popović Petrušić, OIB 32834996826</item>
      <item>Sandra Gregorić Jelinek, OIB 76527594917</item>
      <item>ODVJETNIČKO DRUŠTVO ČERIN, MAR, ŽUVANIĆ ŠTAMBUK društvo s ograničenom odgovornošću, OIB 65986891408</item>
    </izvorni_sadrzaj>
    <derivirana_varijabla naziv="DomainObject.Predmet.OstaliListFormatedOIB_1">
      <item>Daniel Štern, OIB 04121049948</item>
      <item>Helena Popović Petrušić, OIB 32834996826</item>
      <item>Sandra Gregorić Jelinek, OIB 76527594917</item>
      <item>ODVJETNIČKO DRUŠTVO ČERIN, MAR, ŽUVANIĆ ŠTAMBUK društvo s ograničenom odgovornošću, OIB 65986891408</item>
    </derivirana_varijabla>
  </DomainObject.Predmet.OstaliListFormatedOIB>
  <DomainObject.Predmet.OstaliListFormatedWithAdress>
    <izvorni_sadrzaj>
      <item>Daniel Štern, Šljivik 3/c, 10000 Zagreb</item>
      <item>Helena Popović Petrušić, Ulica Krešimira Purića 23, 10430 Samobor</item>
      <item>Sandra Gregorić Jelinek, Klenovac 5, 10000 Zagreb</item>
      <item>ODVJETNIČKO DRUŠTVO ČERIN, MAR, ŽUVANIĆ ŠTAMBUK društvo s ograničenom odgovornošću, Jurišićeva 9, 10000 Zagreb</item>
    </izvorni_sadrzaj>
    <derivirana_varijabla naziv="DomainObject.Predmet.OstaliListFormatedWithAdress_1">
      <item>Daniel Štern, Šljivik 3/c, 10000 Zagreb</item>
      <item>Helena Popović Petrušić, Ulica Krešimira Purića 23, 10430 Samobor</item>
      <item>Sandra Gregorić Jelinek, Klenovac 5, 10000 Zagreb</item>
      <item>ODVJETNIČKO DRUŠTVO ČERIN, MAR, ŽUVANIĆ ŠTAMBUK društvo s ograničenom odgovornošću, Jurišićeva 9, 10000 Zagreb</item>
    </derivirana_varijabla>
  </DomainObject.Predmet.OstaliListFormatedWithAdress>
  <DomainObject.Predmet.OstaliListFormatedWithAdressOIB>
    <izvorni_sadrzaj>
      <item>Daniel Štern, OIB 04121049948, Šljivik 3/c, 10000 Zagreb</item>
      <item>Helena Popović Petrušić, OIB 32834996826, Ulica Krešimira Purića 23, 10430 Samobor</item>
      <item>Sandra Gregorić Jelinek, OIB 76527594917, Klenovac 5, 10000 Zagreb</item>
      <item>ODVJETNIČKO DRUŠTVO ČERIN, MAR, ŽUVANIĆ ŠTAMBUK društvo s ograničenom odgovornošću, OIB 65986891408, Jurišićeva 9, 10000 Zagreb</item>
    </izvorni_sadrzaj>
    <derivirana_varijabla naziv="DomainObject.Predmet.OstaliListFormatedWithAdressOIB_1">
      <item>Daniel Štern, OIB 04121049948, Šljivik 3/c, 10000 Zagreb</item>
      <item>Helena Popović Petrušić, OIB 32834996826, Ulica Krešimira Purića 23, 10430 Samobor</item>
      <item>Sandra Gregorić Jelinek, OIB 76527594917, Klenovac 5, 10000 Zagreb</item>
      <item>ODVJETNIČKO DRUŠTVO ČERIN, MAR, ŽUVANIĆ ŠTAMBUK društvo s ograničenom odgovornošću, OIB 65986891408, Jurišićeva 9, 10000 Zagreb</item>
    </derivirana_varijabla>
  </DomainObject.Predmet.OstaliListFormatedWithAdressOIB>
  <DomainObject.Predmet.OstaliListNazivFormated>
    <izvorni_sadrzaj>
      <item>Daniel Štern</item>
      <item>Helena Popović Petrušić</item>
      <item>Sandra Gregorić Jelinek</item>
      <item>ODVJETNIČKO DRUŠTVO ČERIN, MAR, ŽUVANIĆ ŠTAMBUK društvo s ograničenom odgovornošću</item>
    </izvorni_sadrzaj>
    <derivirana_varijabla naziv="DomainObject.Predmet.OstaliListNazivFormated_1">
      <item>Daniel Štern</item>
      <item>Helena Popović Petrušić</item>
      <item>Sandra Gregorić Jelinek</item>
      <item>ODVJETNIČKO DRUŠTVO ČERIN, MAR, ŽUVANIĆ ŠTAMBUK društvo s ograničenom odgovornošću</item>
    </derivirana_varijabla>
  </DomainObject.Predmet.OstaliListNazivFormated>
  <DomainObject.Predmet.OstaliListNazivFormatedOIB>
    <izvorni_sadrzaj>
      <item>Daniel Štern, OIB 04121049948</item>
      <item>Helena Popović Petrušić, OIB 32834996826</item>
      <item>Sandra Gregorić Jelinek, OIB 76527594917</item>
      <item>ODVJETNIČKO DRUŠTVO ČERIN, MAR, ŽUVANIĆ ŠTAMBUK društvo s ograničenom odgovornošću, OIB 65986891408</item>
    </izvorni_sadrzaj>
    <derivirana_varijabla naziv="DomainObject.Predmet.OstaliListNazivFormatedOIB_1">
      <item>Daniel Štern, OIB 04121049948</item>
      <item>Helena Popović Petrušić, OIB 32834996826</item>
      <item>Sandra Gregorić Jelinek, OIB 76527594917</item>
      <item>ODVJETNIČKO DRUŠTVO ČERIN, MAR, ŽUVANIĆ ŠTAMBUK društvo s ograničenom odgovornošću, OIB 65986891408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Daniel Štern i dr.</izvorni_sadrzaj>
    <derivirana_varijabla naziv="DomainObject.Predmet.StrankaIDrugi_1">Daniel Štern i dr.</derivirana_varijabla>
  </DomainObject.Predmet.StrankaIDrugi>
  <DomainObject.Predmet.ProtustrankaIDrugi>
    <izvorni_sadrzaj>PASTOR PROJEKTIRANJE d.o.o.</izvorni_sadrzaj>
    <derivirana_varijabla naziv="DomainObject.Predmet.ProtustrankaIDrugi_1">PASTOR PROJEKTIRANJE d.o.o.</derivirana_varijabla>
  </DomainObject.Predmet.ProtustrankaIDrugi>
  <DomainObject.Predmet.StrankaIDrugiAdressOIB>
    <izvorni_sadrzaj>Daniel Štern, OIB 04121049948, Šljivik 3/C, 10000 Zagreb i dr.</izvorni_sadrzaj>
    <derivirana_varijabla naziv="DomainObject.Predmet.StrankaIDrugiAdressOIB_1">Daniel Štern, OIB 04121049948, Šljivik 3/C, 10000 Zagreb i dr.</derivirana_varijabla>
  </DomainObject.Predmet.StrankaIDrugiAdressOIB>
  <DomainObject.Predmet.ProtustrankaIDrugiAdressOIB>
    <izvorni_sadrzaj>PASTOR PROJEKTIRANJE d.o.o., OIB 67065728907, Selska cesta 90/a, 10000 Zagreb</izvorni_sadrzaj>
    <derivirana_varijabla naziv="DomainObject.Predmet.ProtustrankaIDrugiAdressOIB_1">PASTOR PROJEKTIRANJE d.o.o., OIB 67065728907,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Štern</item>
      <item>PASTOR PROJEKTIRANJE d.o.o.</item>
      <item>Daniel Štern</item>
      <item>Helena Popović Petrušić</item>
      <item>Sandra Gregorić Jelinek</item>
      <item>ODVJETNIČKO DRUŠTVO ČERIN, MAR, ŽUVANIĆ ŠTAMBUK društvo s ograničenom odgovornošću</item>
      <item>ostali - vjerovnici</item>
    </izvorni_sadrzaj>
    <derivirana_varijabla naziv="DomainObject.Predmet.SudioniciListNaziv_1">
      <item>Daniel Štern</item>
      <item>PASTOR PROJEKTIRANJE d.o.o.</item>
      <item>Daniel Štern</item>
      <item>Helena Popović Petrušić</item>
      <item>Sandra Gregorić Jelinek</item>
      <item>ODVJETNIČKO DRUŠTVO ČERIN, MAR, ŽUVANIĆ ŠTAMBUK društvo s ograničenom odgovornošću</item>
      <item>ostali - vjerovnici</item>
    </derivirana_varijabla>
  </DomainObject.Predmet.SudioniciListNaziv>
  <DomainObject.Predmet.SudioniciListAdressOIB>
    <izvorni_sadrzaj>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item>Sandra Gregorić Jelinek, OIB 76527594917, Klenovac 5,10000 Zagreb</item>
      <item>ODVJETNIČKO DRUŠTVO ČERIN, MAR, ŽUVANIĆ ŠTAMBUK društvo s ograničenom odgovornošću, OIB 65986891408, Jurišićeva 9,10000 Zagreb</item>
      <item>ostali - vjerovnici</item>
    </izvorni_sadrzaj>
    <derivirana_varijabla naziv="DomainObject.Predmet.SudioniciListAdressOIB_1">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item>Sandra Gregorić Jelinek, OIB 76527594917, Klenovac 5,10000 Zagreb</item>
      <item>ODVJETNIČKO DRUŠTVO ČERIN, MAR, ŽUVANIĆ ŠTAMBUK društvo s ograničenom odgovornošću, OIB 65986891408, Jurišićeva 9,10000 Zagreb</item>
      <item>ostali - 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04121049948</item>
      <item>, OIB 67065728907</item>
      <item>, OIB 04121049948</item>
      <item>, OIB 32834996826</item>
      <item>, OIB 76527594917</item>
      <item>, OIB 65986891408</item>
      <item>, OIB null</item>
    </izvorni_sadrzaj>
    <derivirana_varijabla naziv="DomainObject.Predmet.SudioniciListNazivOIB_1">
      <item>, OIB 04121049948</item>
      <item>, OIB 67065728907</item>
      <item>, OIB 04121049948</item>
      <item>, OIB 32834996826</item>
      <item>, OIB 76527594917</item>
      <item>, OIB 65986891408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749</properties:Words>
  <properties:Characters>4097</properties:Characters>
  <properties:Lines>85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2016-04-28T13:44:00Z</dcterms:created>
  <dc:creator>ksvajger</dc:creator>
  <cp:lastModifiedBy>Kristina Švajger</cp:lastModifiedBy>
  <cp:lastPrinted>2016-04-28T13:47:00Z</cp:lastPrinted>
  <dcterms:modified xmlns:xsi="http://www.w3.org/2001/XMLSchema-instance" xsi:type="dcterms:W3CDTF">2016-04-28T13:47:00Z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