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c95d4" w14:paraId="3fc95d4" w:rsidRDefault="00325398" w:rsidP="00325398" w:rsidR="00325398">
      <w:pPr>
        <w15:collapsed w:val="false"/>
      </w:pPr>
      <w:bookmarkStart w:name="_GoBack" w:id="0"/>
      <w:bookmarkEnd w:id="0"/>
      <w:r>
        <w:t xml:space="preserve">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2292A">
        <w:t>6201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6041B">
        <w:t>2</w:t>
      </w:r>
      <w:r w:rsidR="00F86BCE">
        <w:t>7</w:t>
      </w:r>
      <w:r w:rsidR="008F7D47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95C77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62292A" w:rsidRPr="006138A3">
        <w:t xml:space="preserve">BRANITELJSKA ZADRUGA FENIKS-VIL, </w:t>
      </w:r>
      <w:proofErr w:type="spellStart"/>
      <w:r w:rsidR="0062292A" w:rsidRPr="006138A3">
        <w:t>Kerestinec</w:t>
      </w:r>
      <w:proofErr w:type="spellEnd"/>
      <w:r w:rsidR="0062292A" w:rsidRPr="006138A3">
        <w:t>, Rimski trg 1</w:t>
      </w:r>
      <w:r w:rsidR="0062292A" w:rsidRPr="00646035">
        <w:t xml:space="preserve">, </w:t>
      </w:r>
      <w:r w:rsidR="0062292A">
        <w:t>(</w:t>
      </w:r>
      <w:r w:rsidR="0062292A" w:rsidRPr="00646035">
        <w:t xml:space="preserve">OIB: </w:t>
      </w:r>
      <w:r w:rsidR="0062292A" w:rsidRPr="006138A3">
        <w:t>20901705508</w:t>
      </w:r>
      <w:r w:rsidR="00215F32">
        <w:t>)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62292A">
        <w:t>1.441,98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46041B">
        <w:t>2</w:t>
      </w:r>
      <w:r w:rsidR="00F86BCE">
        <w:t>7</w:t>
      </w:r>
      <w:r w:rsidR="00215F3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0"/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0CF8" w:rsidR="00B20CF8">
      <w:r>
        <w:separator/>
      </w:r>
    </w:p>
  </w:endnote>
  <w:endnote w:id="0" w:type="continuationSeparator">
    <w:p w:rsidRDefault="00B20CF8" w:rsidR="00B20C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0CF8" w:rsidR="00B20CF8">
      <w:r>
        <w:separator/>
      </w:r>
    </w:p>
  </w:footnote>
  <w:footnote w:id="0" w:type="continuationSeparator">
    <w:p w:rsidRDefault="00B20CF8" w:rsidR="00B20C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42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30568"/>
    <w:rsid w:val="00043A61"/>
    <w:rsid w:val="000447C1"/>
    <w:rsid w:val="00050C9B"/>
    <w:rsid w:val="00055D8F"/>
    <w:rsid w:val="00062C86"/>
    <w:rsid w:val="00064761"/>
    <w:rsid w:val="000C0476"/>
    <w:rsid w:val="000C49D1"/>
    <w:rsid w:val="001043B2"/>
    <w:rsid w:val="00111FDB"/>
    <w:rsid w:val="00114EAD"/>
    <w:rsid w:val="00145617"/>
    <w:rsid w:val="001564A5"/>
    <w:rsid w:val="001569B3"/>
    <w:rsid w:val="00157F84"/>
    <w:rsid w:val="00162361"/>
    <w:rsid w:val="00166A38"/>
    <w:rsid w:val="00176265"/>
    <w:rsid w:val="001827B6"/>
    <w:rsid w:val="00185571"/>
    <w:rsid w:val="001862A2"/>
    <w:rsid w:val="001908BC"/>
    <w:rsid w:val="001A359B"/>
    <w:rsid w:val="001B012F"/>
    <w:rsid w:val="001C0993"/>
    <w:rsid w:val="001D5DC6"/>
    <w:rsid w:val="001E2A04"/>
    <w:rsid w:val="001E50FB"/>
    <w:rsid w:val="001F42B1"/>
    <w:rsid w:val="001F6933"/>
    <w:rsid w:val="0020588D"/>
    <w:rsid w:val="00211D4E"/>
    <w:rsid w:val="00215F32"/>
    <w:rsid w:val="00221C21"/>
    <w:rsid w:val="00230A63"/>
    <w:rsid w:val="002349EE"/>
    <w:rsid w:val="0024555A"/>
    <w:rsid w:val="00263D6D"/>
    <w:rsid w:val="00264D19"/>
    <w:rsid w:val="00292BF0"/>
    <w:rsid w:val="00297E94"/>
    <w:rsid w:val="002B2D05"/>
    <w:rsid w:val="002B399D"/>
    <w:rsid w:val="002B3DDC"/>
    <w:rsid w:val="002C0F13"/>
    <w:rsid w:val="002D6A96"/>
    <w:rsid w:val="002E3279"/>
    <w:rsid w:val="002F07C4"/>
    <w:rsid w:val="003224EE"/>
    <w:rsid w:val="003226AC"/>
    <w:rsid w:val="00325398"/>
    <w:rsid w:val="003551CD"/>
    <w:rsid w:val="00367DBF"/>
    <w:rsid w:val="0038246E"/>
    <w:rsid w:val="00397143"/>
    <w:rsid w:val="003A21EE"/>
    <w:rsid w:val="003A2F14"/>
    <w:rsid w:val="003A5A58"/>
    <w:rsid w:val="003B05D1"/>
    <w:rsid w:val="003C20F2"/>
    <w:rsid w:val="003D35F9"/>
    <w:rsid w:val="003D41D9"/>
    <w:rsid w:val="003E3A15"/>
    <w:rsid w:val="00413F4C"/>
    <w:rsid w:val="00431C2D"/>
    <w:rsid w:val="00453A0D"/>
    <w:rsid w:val="0046041B"/>
    <w:rsid w:val="00480B05"/>
    <w:rsid w:val="004B3001"/>
    <w:rsid w:val="004B337A"/>
    <w:rsid w:val="004D73D8"/>
    <w:rsid w:val="004E39DF"/>
    <w:rsid w:val="004E4145"/>
    <w:rsid w:val="004E42D0"/>
    <w:rsid w:val="004E4594"/>
    <w:rsid w:val="004F02D6"/>
    <w:rsid w:val="004F3962"/>
    <w:rsid w:val="00507243"/>
    <w:rsid w:val="00507A29"/>
    <w:rsid w:val="005103D0"/>
    <w:rsid w:val="005177F7"/>
    <w:rsid w:val="00530143"/>
    <w:rsid w:val="0053333E"/>
    <w:rsid w:val="0053446F"/>
    <w:rsid w:val="00542CD7"/>
    <w:rsid w:val="00550283"/>
    <w:rsid w:val="00560F6F"/>
    <w:rsid w:val="00572798"/>
    <w:rsid w:val="005761F2"/>
    <w:rsid w:val="00582E55"/>
    <w:rsid w:val="00590AEF"/>
    <w:rsid w:val="00591994"/>
    <w:rsid w:val="0059501E"/>
    <w:rsid w:val="005A0039"/>
    <w:rsid w:val="005B09DC"/>
    <w:rsid w:val="005B3DEC"/>
    <w:rsid w:val="005D476D"/>
    <w:rsid w:val="005D6CE6"/>
    <w:rsid w:val="005E4AB8"/>
    <w:rsid w:val="005F0073"/>
    <w:rsid w:val="005F4627"/>
    <w:rsid w:val="005F7F6A"/>
    <w:rsid w:val="0060130F"/>
    <w:rsid w:val="0060432A"/>
    <w:rsid w:val="0062292A"/>
    <w:rsid w:val="00627F6A"/>
    <w:rsid w:val="00657B8E"/>
    <w:rsid w:val="00693C79"/>
    <w:rsid w:val="00696FD8"/>
    <w:rsid w:val="006A2C62"/>
    <w:rsid w:val="007052E3"/>
    <w:rsid w:val="0071599B"/>
    <w:rsid w:val="00715E9E"/>
    <w:rsid w:val="00735BFD"/>
    <w:rsid w:val="00740F3B"/>
    <w:rsid w:val="00755557"/>
    <w:rsid w:val="00763462"/>
    <w:rsid w:val="00771F38"/>
    <w:rsid w:val="0078044F"/>
    <w:rsid w:val="0079475B"/>
    <w:rsid w:val="007A5A3C"/>
    <w:rsid w:val="007B3492"/>
    <w:rsid w:val="007B4682"/>
    <w:rsid w:val="007B46FB"/>
    <w:rsid w:val="007B5AFD"/>
    <w:rsid w:val="007C014B"/>
    <w:rsid w:val="007C08D9"/>
    <w:rsid w:val="007D132B"/>
    <w:rsid w:val="007D5A5D"/>
    <w:rsid w:val="007E281B"/>
    <w:rsid w:val="007F73D9"/>
    <w:rsid w:val="008046CD"/>
    <w:rsid w:val="008155EE"/>
    <w:rsid w:val="008235E3"/>
    <w:rsid w:val="00847EED"/>
    <w:rsid w:val="008613BD"/>
    <w:rsid w:val="00863025"/>
    <w:rsid w:val="00871F01"/>
    <w:rsid w:val="008908D0"/>
    <w:rsid w:val="008D5455"/>
    <w:rsid w:val="008D57E3"/>
    <w:rsid w:val="008E12DC"/>
    <w:rsid w:val="008E5CF3"/>
    <w:rsid w:val="008F7D47"/>
    <w:rsid w:val="00904CA8"/>
    <w:rsid w:val="0091395F"/>
    <w:rsid w:val="0091590D"/>
    <w:rsid w:val="00920CA0"/>
    <w:rsid w:val="009303DC"/>
    <w:rsid w:val="0094089C"/>
    <w:rsid w:val="009419D8"/>
    <w:rsid w:val="0094572F"/>
    <w:rsid w:val="00981CE5"/>
    <w:rsid w:val="00995C77"/>
    <w:rsid w:val="009A1DED"/>
    <w:rsid w:val="009C7FD4"/>
    <w:rsid w:val="009E4F42"/>
    <w:rsid w:val="009F1299"/>
    <w:rsid w:val="00A16D3F"/>
    <w:rsid w:val="00A3086F"/>
    <w:rsid w:val="00A33AFE"/>
    <w:rsid w:val="00A36C9E"/>
    <w:rsid w:val="00A37513"/>
    <w:rsid w:val="00A661D2"/>
    <w:rsid w:val="00A67D7C"/>
    <w:rsid w:val="00A71431"/>
    <w:rsid w:val="00A941B2"/>
    <w:rsid w:val="00AA61A6"/>
    <w:rsid w:val="00AB31A3"/>
    <w:rsid w:val="00AB46EE"/>
    <w:rsid w:val="00AB59CE"/>
    <w:rsid w:val="00AB7F35"/>
    <w:rsid w:val="00AC4528"/>
    <w:rsid w:val="00AD027A"/>
    <w:rsid w:val="00AD7EA3"/>
    <w:rsid w:val="00B20CF8"/>
    <w:rsid w:val="00B44CAF"/>
    <w:rsid w:val="00B46BED"/>
    <w:rsid w:val="00B54A8D"/>
    <w:rsid w:val="00B6055D"/>
    <w:rsid w:val="00B63833"/>
    <w:rsid w:val="00B82F18"/>
    <w:rsid w:val="00BA1BA7"/>
    <w:rsid w:val="00BA42BD"/>
    <w:rsid w:val="00BC1362"/>
    <w:rsid w:val="00BE7EAD"/>
    <w:rsid w:val="00BF4F3A"/>
    <w:rsid w:val="00BF7FDC"/>
    <w:rsid w:val="00C06A02"/>
    <w:rsid w:val="00C17E1D"/>
    <w:rsid w:val="00C3177E"/>
    <w:rsid w:val="00C40783"/>
    <w:rsid w:val="00C639C1"/>
    <w:rsid w:val="00C836B9"/>
    <w:rsid w:val="00C958E9"/>
    <w:rsid w:val="00CA67B4"/>
    <w:rsid w:val="00CB0864"/>
    <w:rsid w:val="00CD4D0C"/>
    <w:rsid w:val="00CD649A"/>
    <w:rsid w:val="00CD6DD3"/>
    <w:rsid w:val="00CE676D"/>
    <w:rsid w:val="00CE7362"/>
    <w:rsid w:val="00CF1C46"/>
    <w:rsid w:val="00CF3AC2"/>
    <w:rsid w:val="00CF45B2"/>
    <w:rsid w:val="00D01B78"/>
    <w:rsid w:val="00D16AA0"/>
    <w:rsid w:val="00D2215E"/>
    <w:rsid w:val="00D2340B"/>
    <w:rsid w:val="00D325CB"/>
    <w:rsid w:val="00D3360D"/>
    <w:rsid w:val="00D5445E"/>
    <w:rsid w:val="00D57D9E"/>
    <w:rsid w:val="00D63165"/>
    <w:rsid w:val="00D637D3"/>
    <w:rsid w:val="00D66226"/>
    <w:rsid w:val="00D808BB"/>
    <w:rsid w:val="00D93C52"/>
    <w:rsid w:val="00D95ACF"/>
    <w:rsid w:val="00DA49F9"/>
    <w:rsid w:val="00DC0E80"/>
    <w:rsid w:val="00DC52B9"/>
    <w:rsid w:val="00DD7360"/>
    <w:rsid w:val="00DE4E61"/>
    <w:rsid w:val="00E0515D"/>
    <w:rsid w:val="00E06DB8"/>
    <w:rsid w:val="00E1089A"/>
    <w:rsid w:val="00E133E7"/>
    <w:rsid w:val="00E30822"/>
    <w:rsid w:val="00E51DEB"/>
    <w:rsid w:val="00E60BC8"/>
    <w:rsid w:val="00E64C06"/>
    <w:rsid w:val="00E80FCC"/>
    <w:rsid w:val="00EA0B82"/>
    <w:rsid w:val="00EC3302"/>
    <w:rsid w:val="00ED6AA8"/>
    <w:rsid w:val="00F01D21"/>
    <w:rsid w:val="00F034D3"/>
    <w:rsid w:val="00F062EE"/>
    <w:rsid w:val="00F1693D"/>
    <w:rsid w:val="00F16DB9"/>
    <w:rsid w:val="00F3429F"/>
    <w:rsid w:val="00F359AE"/>
    <w:rsid w:val="00F4584E"/>
    <w:rsid w:val="00F623BF"/>
    <w:rsid w:val="00F642CC"/>
    <w:rsid w:val="00F86BCE"/>
    <w:rsid w:val="00F87B17"/>
    <w:rsid w:val="00F92344"/>
    <w:rsid w:val="00F92BD6"/>
    <w:rsid w:val="00FA4A0D"/>
    <w:rsid w:val="00FA65CF"/>
    <w:rsid w:val="00FC7917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2A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2A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2A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2A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2A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2A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2A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2A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2A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2A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6201</izvorni_sadrzaj>
    <derivirana_varijabla naziv="DomainObject.Predmet.Broj_1">6201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St-6201/2015</izvorni_sadrzaj>
    <derivirana_varijabla naziv="DomainObject.Predmet.OznakaBroj_1">St-6201/2015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FENIKS-VIL za ekološku proizvodnju, voćarstvo i uslužne djelatnosti</izvorni_sadrzaj>
    <derivirana_varijabla naziv="DomainObject.Predmet.ProtustrankaFormated_1">  BRANITELJSKA ZADRUGA FENIKS-VIL za ekološku proizvodnju, voćarstvo i uslužne djelatnosti</derivirana_varijabla>
  </DomainObject.Predmet.ProtustrankaFormated>
  <DomainObject.Predmet.ProtustrankaFormatedOIB>
    <izvorni_sadrzaj>  BRANITELJSKA ZADRUGA FENIKS-VIL za ekološku proizvodnju, voćarstvo i uslužne djelatnosti, OIB 20901705508</izvorni_sadrzaj>
    <derivirana_varijabla naziv="DomainObject.Predmet.ProtustrankaFormatedOIB_1">  BRANITELJSKA ZADRUGA FENIKS-VIL za ekološku proizvodnju, voćarstvo i uslužne djelatnosti, OIB 20901705508</derivirana_varijabla>
  </DomainObject.Predmet.ProtustrankaFormatedOIB>
  <DomainObject.Predmet.ProtustrankaFormatedWithAdress>
    <izvorni_sadrzaj> BRANITELJSKA ZADRUGA FENIKS-VIL za ekološku proizvodnju, voćarstvo i uslužne djelatnosti, Rimski trg 1, 10431 Kerestinec</izvorni_sadrzaj>
    <derivirana_varijabla naziv="DomainObject.Predmet.ProtustrankaFormatedWithAdress_1"> BRANITELJSKA ZADRUGA FENIKS-VIL za ekološku proizvodnju, voćarstvo i uslužne djelatnosti, Rimski trg 1, 10431 Kerestinec</derivirana_varijabla>
  </DomainObject.Predmet.ProtustrankaFormatedWithAdress>
  <DomainObject.Predmet.ProtustrankaFormatedWithAdressOIB>
    <izvorni_sadrzaj> BRANITELJSKA ZADRUGA FENIKS-VIL za ekološku proizvodnju, voćarstvo i uslužne djelatnosti, OIB 20901705508, Rimski trg 1, 10431 Kerestinec</izvorni_sadrzaj>
    <derivirana_varijabla naziv="DomainObject.Predmet.ProtustrankaFormatedWithAdressOIB_1"> BRANITELJSKA ZADRUGA FENIKS-VIL za ekološku proizvodnju, voćarstvo i uslužne djelatnosti, OIB 20901705508, Rimski trg 1, 10431 Kerestinec</derivirana_varijabla>
  </DomainObject.Predmet.ProtustrankaFormatedWithAdressOIB>
  <DomainObject.Predmet.ProtustrankaWithAdress>
    <izvorni_sadrzaj>BRANITELJSKA ZADRUGA FENIKS-VIL za ekološku proizvodnju, voćarstvo i uslužne djelatnosti Rimski trg 1, 10431 Kerestinec</izvorni_sadrzaj>
    <derivirana_varijabla naziv="DomainObject.Predmet.ProtustrankaWithAdress_1">BRANITELJSKA ZADRUGA FENIKS-VIL za ekološku proizvodnju, voćarstvo i uslužne djelatnosti Rimski trg 1, 10431 Kerestinec</derivirana_varijabla>
  </DomainObject.Predmet.ProtustrankaWithAdress>
  <DomainObject.Predmet.ProtustrankaWithAdressOIB>
    <izvorni_sadrzaj>BRANITELJSKA ZADRUGA FENIKS-VIL za ekološku proizvodnju, voćarstvo i uslužne djelatnosti, OIB 20901705508, Rimski trg 1, 10431 Kerestinec</izvorni_sadrzaj>
    <derivirana_varijabla naziv="DomainObject.Predmet.ProtustrankaWithAdressOIB_1">BRANITELJSKA ZADRUGA FENIKS-VIL za ekološku proizvodnju, voćarstvo i uslužne djelatnosti, OIB 20901705508, Rimski trg 1, 10431 Kerestinec</derivirana_varijabla>
  </DomainObject.Predmet.ProtustrankaWithAdressOIB>
  <DomainObject.Predmet.ProtustrankaNazivFormated>
    <izvorni_sadrzaj>BRANITELJSKA ZADRUGA FENIKS-VIL za ekološku proizvodnju, voćarstvo i uslužne djelatnosti</izvorni_sadrzaj>
    <derivirana_varijabla naziv="DomainObject.Predmet.ProtustrankaNazivFormated_1">BRANITELJSKA ZADRUGA FENIKS-VIL za ekološku proizvodnju, voćarstvo i uslužne djelatnosti</derivirana_varijabla>
  </DomainObject.Predmet.ProtustrankaNazivFormated>
  <DomainObject.Predmet.ProtustrankaNazivFormatedOIB>
    <izvorni_sadrzaj>BRANITELJSKA ZADRUGA FENIKS-VIL za ekološku proizvodnju, voćarstvo i uslužne djelatnosti, OIB 20901705508</izvorni_sadrzaj>
    <derivirana_varijabla naziv="DomainObject.Predmet.ProtustrankaNazivFormatedOIB_1">BRANITELJSKA ZADRUGA FENIKS-VIL za ekološku proizvodnju, voćarstvo i uslužne djelatnosti, OIB 20901705508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BRANITELJSKA ZADRUGA FENIKS-VIL za ekološku proizvodnju, voćarstvo i uslužne djelatnosti</item>
    </izvorni_sadrzaj>
    <derivirana_varijabla naziv="DomainObject.Predmet.ProtuStrankaListFormated_1">
      <item>BRANITELJSKA ZADRUGA FENIKS-VIL za ekološku proizvodnju, voćarstvo i uslužne djelatnosti</item>
    </derivirana_varijabla>
  </DomainObject.Predmet.ProtuStrankaListFormated>
  <DomainObject.Predmet.ProtuStrankaListFormatedOIB>
    <izvorni_sadrzaj>
      <item>BRANITELJSKA ZADRUGA FENIKS-VIL za ekološku proizvodnju, voćarstvo i uslužne djelatnosti, OIB 20901705508</item>
    </izvorni_sadrzaj>
    <derivirana_varijabla naziv="DomainObject.Predmet.ProtuStrankaListFormatedOIB_1">
      <item>BRANITELJSKA ZADRUGA FENIKS-VIL za ekološku proizvodnju, voćarstvo i uslužne djelatnosti, OIB 20901705508</item>
    </derivirana_varijabla>
  </DomainObject.Predmet.ProtuStrankaListFormatedOIB>
  <DomainObject.Predmet.ProtuStrankaListFormatedWithAdress>
    <izvorni_sadrzaj>
      <item>BRANITELJSKA ZADRUGA FENIKS-VIL za ekološku proizvodnju, voćarstvo i uslužne djelatnosti, Rimski trg 1, 10431 Kerestinec</item>
    </izvorni_sadrzaj>
    <derivirana_varijabla naziv="DomainObject.Predmet.ProtuStrankaListFormatedWithAdress_1">
      <item>BRANITELJSKA ZADRUGA FENIKS-VIL za ekološku proizvodnju, voćarstvo i uslužne djelatnosti, Rimski trg 1, 10431 Kerestinec</item>
    </derivirana_varijabla>
  </DomainObject.Predmet.ProtuStrankaListFormatedWithAdress>
  <DomainObject.Predmet.ProtuStrankaListFormatedWithAdressOIB>
    <izvorni_sadrzaj>
      <item>BRANITELJSKA ZADRUGA FENIKS-VIL za ekološku proizvodnju, voćarstvo i uslužne djelatnosti, OIB 20901705508, Rimski trg 1, 10431 Kerestinec</item>
    </izvorni_sadrzaj>
    <derivirana_varijabla naziv="DomainObject.Predmet.ProtuStrankaListFormatedWithAdressOIB_1">
      <item>BRANITELJSKA ZADRUGA FENIKS-VIL za ekološku proizvodnju, voćarstvo i uslužne djelatnosti, OIB 20901705508, Rimski trg 1, 10431 Kerestinec</item>
    </derivirana_varijabla>
  </DomainObject.Predmet.ProtuStrankaListFormatedWithAdressOIB>
  <DomainObject.Predmet.ProtuStrankaListNazivFormated>
    <izvorni_sadrzaj>
      <item>BRANITELJSKA ZADRUGA FENIKS-VIL za ekološku proizvodnju, voćarstvo i uslužne djelatnosti</item>
    </izvorni_sadrzaj>
    <derivirana_varijabla naziv="DomainObject.Predmet.ProtuStrankaListNazivFormated_1">
      <item>BRANITELJSKA ZADRUGA FENIKS-VIL za ekološku proizvodnju, voćarstvo i uslužne djelatnosti</item>
    </derivirana_varijabla>
  </DomainObject.Predmet.ProtuStrankaListNazivFormated>
  <DomainObject.Predmet.ProtuStrankaListNazivFormatedOIB>
    <izvorni_sadrzaj>
      <item>BRANITELJSKA ZADRUGA FENIKS-VIL za ekološku proizvodnju, voćarstvo i uslužne djelatnosti, OIB 20901705508</item>
    </izvorni_sadrzaj>
    <derivirana_varijabla naziv="DomainObject.Predmet.ProtuStrankaListNazivFormatedOIB_1">
      <item>BRANITELJSKA ZADRUGA FENIKS-VIL za ekološku proizvodnju, voćarstvo i uslužne djelatnosti, OIB 20901705508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BRANITELJSKA ZADRUGA FENIKS-VIL za ekološku proizvodnju, voćarstvo i uslužne djelatnosti</izvorni_sadrzaj>
    <derivirana_varijabla naziv="DomainObject.Predmet.ProtustrankaIDrugi_1">BRANITELJSKA ZADRUGA FENIKS-VIL za ekološku proizvodnju, voćarstvo i uslužne djelatnosti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BRANITELJSKA ZADRUGA FENIKS-VIL za ekološku proizvodnju, voćarstvo i uslužne djelatnosti, OIB 20901705508, Rimski trg 1, 10431 Kerestinec</izvorni_sadrzaj>
    <derivirana_varijabla naziv="DomainObject.Predmet.ProtustrankaIDrugiAdressOIB_1">BRANITELJSKA ZADRUGA FENIKS-VIL za ekološku proizvodnju, voćarstvo i uslužne djelatnosti, OIB 20901705508, Rimski trg 1, 10431 Kerestinec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BRANITELJSKA ZADRUGA FENIKS-VIL za ekološku proizvodnju, voćarstvo i uslužne djelatnosti</item>
    </izvorni_sadrzaj>
    <derivirana_varijabla naziv="DomainObject.Predmet.SudioniciListNaziv_1">
      <item>FINA Regionalni centar Zagreb</item>
      <item>BRANITELJSKA ZADRUGA FENIKS-VIL za ekološku proizvodnju, voćarstvo i uslužne djelatnosti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BRANITELJSKA ZADRUGA FENIKS-VIL za ekološku proizvodnju, voćarstvo i uslužne djelatnosti, OIB 20901705508, Rimski trg 1,10431 Kerestinec</item>
    </izvorni_sadrzaj>
    <derivirana_varijabla naziv="DomainObject.Predmet.SudioniciListAdressOIB_1">
      <item>FINA Regionalni centar Zagreb, OIB 85821130368, Trg svibanjskih žrtava 1995. br. 1,10000 Zagreb</item>
      <item>BRANITELJSKA ZADRUGA FENIKS-VIL za ekološku proizvodnju, voćarstvo i uslužne djelatnosti, OIB 20901705508, Rimski trg 1,10431 Kerestinec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20901705508</item>
    </izvorni_sadrzaj>
    <derivirana_varijabla naziv="DomainObject.Predmet.SudioniciListNazivOIB_1">
      <item>, OIB 85821130368</item>
      <item>, OIB 20901705508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1336</properties:Characters>
  <properties:Lines>46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2015-11-27T13:31:00Z</dcterms:created>
  <dc:creator>ilukac</dc:creator>
  <cp:lastModifiedBy>dvorana100</cp:lastModifiedBy>
  <cp:lastPrinted>2015-11-06T12:53:00Z</cp:lastPrinted>
  <dcterms:modified xmlns:xsi="http://www.w3.org/2001/XMLSchema-instance" xsi:type="dcterms:W3CDTF">2015-11-27T13:32:00Z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