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461b" w14:paraId="93a461b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A80B2D" w:rsidR="00A80B2D">
      <w:pPr>
        <w:ind w:firstLine="708" w:left="5664"/>
        <w:jc w:val="right"/>
        <w:rPr>
          <w:b/>
        </w:rPr>
      </w:pPr>
    </w:p>
    <w:p w:rsidRDefault="00A80B2D" w:rsidP="00A80B2D" w:rsidR="00A80B2D">
      <w:pPr>
        <w:ind w:firstLine="708" w:left="5664"/>
        <w:jc w:val="right"/>
      </w:pPr>
      <w:r w:rsidRPr="005F3621">
        <w:rPr>
          <w:b/>
        </w:rPr>
        <w:tab/>
      </w:r>
      <w:r>
        <w:rPr>
          <w:b/>
        </w:rPr>
        <w:t xml:space="preserve"> </w:t>
      </w:r>
      <w:r>
        <w:t>40.</w:t>
      </w:r>
      <w:r w:rsidRPr="00645508">
        <w:t>-St-</w:t>
      </w:r>
      <w:r>
        <w:t>420/14</w:t>
      </w:r>
    </w:p>
    <w:p w:rsidRDefault="00A80B2D" w:rsidP="00A80B2D" w:rsidR="00A80B2D">
      <w:pPr>
        <w:jc w:val="right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>
      <w:pPr>
        <w:jc w:val="center"/>
      </w:pPr>
      <w:r w:rsidRPr="00B654E9">
        <w:t>R J E Š E NJ E</w:t>
      </w:r>
    </w:p>
    <w:p w:rsidRDefault="009934C9" w:rsidP="00A80B2D" w:rsidR="009934C9" w:rsidRPr="00B654E9">
      <w:pPr>
        <w:jc w:val="center"/>
      </w:pPr>
    </w:p>
    <w:p w:rsidRDefault="00A80B2D" w:rsidP="00A80B2D" w:rsidR="00A80B2D" w:rsidRPr="005F3621">
      <w:pPr>
        <w:jc w:val="center"/>
        <w:rPr>
          <w:b/>
        </w:rPr>
      </w:pPr>
    </w:p>
    <w:p w:rsidRDefault="00A80B2D" w:rsidP="00A80B2D" w:rsidR="00A80B2D" w:rsidRPr="00B438DC">
      <w:pPr>
        <w:jc w:val="both"/>
        <w:rPr>
          <w:sz w:val="24"/>
          <w:szCs w:val="24"/>
        </w:rPr>
      </w:pPr>
      <w:r w:rsidRPr="005F3621">
        <w:t xml:space="preserve">  </w:t>
      </w:r>
      <w:r w:rsidRPr="005F3621">
        <w:tab/>
      </w:r>
      <w:r w:rsidRPr="00B438DC">
        <w:rPr>
          <w:sz w:val="24"/>
          <w:szCs w:val="24"/>
        </w:rPr>
        <w:t xml:space="preserve">TRGOVAČKI SUD U ZAGREBU, po sucu tog suda Anti Galiću, kao stečajnom sucu, u stečajnom postupku nad dužnikom TRIARIUS d.o.o. u stečaju, Zagreb, Petrinjska 59. (OIB 75039202467), dana </w:t>
      </w:r>
      <w:r w:rsidR="00C83B81" w:rsidRPr="00B438DC">
        <w:rPr>
          <w:sz w:val="24"/>
          <w:szCs w:val="24"/>
        </w:rPr>
        <w:t>27.prosinca</w:t>
      </w:r>
      <w:r w:rsidRPr="00B438DC">
        <w:rPr>
          <w:sz w:val="24"/>
          <w:szCs w:val="24"/>
        </w:rPr>
        <w:t xml:space="preserve">  2016.</w:t>
      </w:r>
    </w:p>
    <w:p w:rsidRDefault="00433717" w:rsidP="00F95A43" w:rsidR="00433717" w:rsidRPr="00B438DC">
      <w:pPr>
        <w:jc w:val="both"/>
        <w:rPr>
          <w:sz w:val="24"/>
          <w:szCs w:val="24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934C9" w:rsidR="009934C9" w:rsidRPr="009305D4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B423E6" w:rsidR="0022003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C520C6">
        <w:rPr>
          <w:sz w:val="24"/>
          <w:szCs w:val="24"/>
        </w:rPr>
        <w:t xml:space="preserve">ovog suda </w:t>
      </w:r>
      <w:r w:rsidR="00985F96" w:rsidRPr="0013771F">
        <w:rPr>
          <w:sz w:val="24"/>
          <w:szCs w:val="24"/>
        </w:rPr>
        <w:t xml:space="preserve">o </w:t>
      </w:r>
      <w:r w:rsidR="00A80B2D" w:rsidRPr="0013771F">
        <w:rPr>
          <w:sz w:val="24"/>
          <w:szCs w:val="24"/>
        </w:rPr>
        <w:t>dosudi od 23.studenog 2016.</w:t>
      </w:r>
      <w:r w:rsidR="00472F08">
        <w:rPr>
          <w:sz w:val="24"/>
          <w:szCs w:val="24"/>
        </w:rPr>
        <w:t>, poslovni broj St-420/14</w:t>
      </w:r>
      <w:r w:rsidR="00A80B2D" w:rsidRPr="0013771F">
        <w:rPr>
          <w:sz w:val="24"/>
          <w:szCs w:val="24"/>
        </w:rPr>
        <w:t xml:space="preserve"> </w:t>
      </w:r>
      <w:r w:rsidR="0022003B" w:rsidRPr="0013771F">
        <w:rPr>
          <w:sz w:val="24"/>
          <w:szCs w:val="24"/>
        </w:rPr>
        <w:t>time da se u toč. I</w:t>
      </w:r>
      <w:r w:rsidR="00126EEA">
        <w:rPr>
          <w:sz w:val="24"/>
          <w:szCs w:val="24"/>
        </w:rPr>
        <w:t>.</w:t>
      </w:r>
      <w:r w:rsidR="0022003B" w:rsidRPr="0013771F">
        <w:rPr>
          <w:sz w:val="24"/>
          <w:szCs w:val="24"/>
        </w:rPr>
        <w:t xml:space="preserve"> izreke </w:t>
      </w:r>
      <w:r w:rsidR="0013771F" w:rsidRPr="0013771F">
        <w:rPr>
          <w:sz w:val="24"/>
          <w:szCs w:val="24"/>
        </w:rPr>
        <w:t xml:space="preserve">tog </w:t>
      </w:r>
      <w:r w:rsidR="0022003B" w:rsidRPr="0013771F">
        <w:rPr>
          <w:sz w:val="24"/>
          <w:szCs w:val="24"/>
        </w:rPr>
        <w:t>rješenja riječi: "stečajnog dužnika TRIARIUS d.o.o. u stečaju, Zagreb, Petrinjska 59. (OIB 75039202467)" zamjenjuj</w:t>
      </w:r>
      <w:r w:rsidR="00126EEA">
        <w:rPr>
          <w:sz w:val="24"/>
          <w:szCs w:val="24"/>
        </w:rPr>
        <w:t>u</w:t>
      </w:r>
      <w:r w:rsidR="0022003B" w:rsidRPr="0013771F">
        <w:rPr>
          <w:sz w:val="24"/>
          <w:szCs w:val="24"/>
        </w:rPr>
        <w:t xml:space="preserve"> riječima: "</w:t>
      </w:r>
      <w:r w:rsidR="00E616EE">
        <w:rPr>
          <w:sz w:val="24"/>
          <w:szCs w:val="24"/>
        </w:rPr>
        <w:t xml:space="preserve">u vlasništvu </w:t>
      </w:r>
      <w:r w:rsidR="0013771F" w:rsidRPr="0013771F">
        <w:rPr>
          <w:sz w:val="24"/>
          <w:szCs w:val="24"/>
        </w:rPr>
        <w:t xml:space="preserve">pravnog prednika stečajnog dužnika TIM VELIKA d.o.o. Zagreb, Petrinjska 59, </w:t>
      </w:r>
      <w:r w:rsidR="00E616EE">
        <w:rPr>
          <w:sz w:val="24"/>
          <w:szCs w:val="24"/>
        </w:rPr>
        <w:t>(</w:t>
      </w:r>
      <w:r w:rsidR="0013771F" w:rsidRPr="0013771F">
        <w:rPr>
          <w:sz w:val="24"/>
          <w:szCs w:val="24"/>
        </w:rPr>
        <w:t>OIB 04555581622</w:t>
      </w:r>
      <w:r w:rsidR="00E616EE">
        <w:rPr>
          <w:sz w:val="24"/>
          <w:szCs w:val="24"/>
        </w:rPr>
        <w:t>)</w:t>
      </w:r>
      <w:r w:rsidR="0013771F" w:rsidRPr="0013771F">
        <w:rPr>
          <w:sz w:val="24"/>
          <w:szCs w:val="24"/>
        </w:rPr>
        <w:t>"</w:t>
      </w:r>
      <w:r w:rsidR="00126EEA">
        <w:rPr>
          <w:sz w:val="24"/>
          <w:szCs w:val="24"/>
        </w:rPr>
        <w:t>, tako da toč. I izreke rješenje od 23. studenog 2016. u porčišćenom tekstu glasi:</w:t>
      </w:r>
    </w:p>
    <w:p w:rsidRDefault="00126EEA" w:rsidP="00B423E6" w:rsidR="00126EEA">
      <w:pPr>
        <w:ind w:firstLine="709"/>
        <w:jc w:val="both"/>
        <w:rPr>
          <w:sz w:val="24"/>
          <w:szCs w:val="24"/>
        </w:rPr>
      </w:pPr>
    </w:p>
    <w:p w:rsidRDefault="00C520C6" w:rsidP="00126EEA" w:rsidR="00126EEA" w:rsidRPr="00C520C6">
      <w:pPr>
        <w:ind w:firstLine="680"/>
        <w:jc w:val="both"/>
        <w:rPr>
          <w:sz w:val="24"/>
          <w:szCs w:val="24"/>
        </w:rPr>
      </w:pPr>
      <w:r w:rsidRPr="00C520C6">
        <w:rPr>
          <w:sz w:val="24"/>
          <w:szCs w:val="24"/>
        </w:rPr>
        <w:t>"</w:t>
      </w:r>
      <w:r w:rsidR="00126EEA" w:rsidRPr="00C520C6">
        <w:rPr>
          <w:sz w:val="24"/>
          <w:szCs w:val="24"/>
        </w:rPr>
        <w:t>I</w:t>
      </w:r>
      <w:r w:rsidRPr="00C520C6">
        <w:rPr>
          <w:sz w:val="24"/>
          <w:szCs w:val="24"/>
        </w:rPr>
        <w:t>.</w:t>
      </w:r>
      <w:r w:rsidR="00126EEA" w:rsidRPr="00C520C6">
        <w:rPr>
          <w:sz w:val="24"/>
          <w:szCs w:val="24"/>
        </w:rPr>
        <w:t xml:space="preserve"> Utvrđuje se da je udovoljeno uvjetima za pravovaljanost prodaje, te se kupcu SUPER IGRA d.o.o., Zagreb, Trpinjska 3., OIB 91725363853 dosuđuje nekretnina </w:t>
      </w:r>
      <w:r w:rsidRPr="00C520C6">
        <w:rPr>
          <w:sz w:val="24"/>
          <w:szCs w:val="24"/>
        </w:rPr>
        <w:t>u vlasništvu pravnog prednika stečajnog dužnika TIM VELIKA d.o.o. Zagreb, Petrinjska 59, (OIB 04555581622)</w:t>
      </w:r>
      <w:r w:rsidR="00126EEA" w:rsidRPr="00C520C6">
        <w:rPr>
          <w:sz w:val="24"/>
          <w:szCs w:val="24"/>
        </w:rPr>
        <w:t xml:space="preserve"> i to: </w:t>
      </w:r>
    </w:p>
    <w:p w:rsidRDefault="00126EEA" w:rsidP="00126EEA" w:rsidR="00126EEA">
      <w:pPr>
        <w:ind w:firstLine="680"/>
        <w:jc w:val="both"/>
        <w:rPr>
          <w:sz w:val="24"/>
          <w:szCs w:val="24"/>
        </w:rPr>
      </w:pPr>
      <w:r w:rsidRPr="00C520C6">
        <w:rPr>
          <w:sz w:val="24"/>
          <w:szCs w:val="24"/>
        </w:rPr>
        <w:t>-upisana kod Općinskog građanskog suda u Zagrebu, Stalna služba u Sesvetama u zk.ul. 8970 k.o. Sesvete, etaža 4., koja se sastoji od 228/1000 dijela čk. br. 1368/6 stambena zgrada br. 19B Žugčićeva sa 177 m2 i dvorište sa 468 m2 povezano s vlasništvom posebnog dijela – garaže u podrumu ozn. GM4, stvarne površine 13,50m2, NKP od 6,75 m2</w:t>
      </w:r>
      <w:r w:rsidR="00C520C6">
        <w:rPr>
          <w:sz w:val="24"/>
          <w:szCs w:val="24"/>
        </w:rPr>
        <w:t>."</w:t>
      </w:r>
      <w:r w:rsidRPr="00C520C6">
        <w:rPr>
          <w:sz w:val="24"/>
          <w:szCs w:val="24"/>
        </w:rPr>
        <w:t xml:space="preserve"> </w:t>
      </w:r>
    </w:p>
    <w:p w:rsidRDefault="009934C9" w:rsidP="00126EEA" w:rsidR="009934C9" w:rsidRPr="00C520C6">
      <w:pPr>
        <w:ind w:firstLine="680"/>
        <w:jc w:val="both"/>
        <w:rPr>
          <w:sz w:val="24"/>
          <w:szCs w:val="24"/>
        </w:rPr>
      </w:pPr>
    </w:p>
    <w:p w:rsidRDefault="00192DDA" w:rsidP="00B423E6" w:rsidR="00192DDA" w:rsidRPr="0013771F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934C9" w:rsidR="009934C9">
      <w:pPr>
        <w:jc w:val="center"/>
        <w:rPr>
          <w:sz w:val="24"/>
          <w:szCs w:val="24"/>
        </w:rPr>
      </w:pPr>
    </w:p>
    <w:p w:rsidRDefault="00816BC3" w:rsidR="00816BC3">
      <w:pPr>
        <w:jc w:val="center"/>
        <w:rPr>
          <w:sz w:val="24"/>
          <w:szCs w:val="24"/>
        </w:rPr>
      </w:pPr>
    </w:p>
    <w:p w:rsidRDefault="00E616EE" w:rsidP="008A3625" w:rsidR="00E616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Default="00192DDA" w:rsidP="0092091E" w:rsidR="00192DDA">
      <w:pPr>
        <w:ind w:firstLine="680"/>
        <w:jc w:val="both"/>
        <w:rPr>
          <w:sz w:val="24"/>
        </w:rPr>
      </w:pPr>
      <w:r>
        <w:rPr>
          <w:sz w:val="24"/>
          <w:szCs w:val="24"/>
        </w:rPr>
        <w:t xml:space="preserve">-rješenjem ovog suda, broj gornji, </w:t>
      </w:r>
      <w:r w:rsidR="00E616EE">
        <w:rPr>
          <w:sz w:val="24"/>
          <w:szCs w:val="24"/>
        </w:rPr>
        <w:t>od 8.prosinca 2016. o</w:t>
      </w:r>
      <w:r w:rsidR="00E616EE">
        <w:rPr>
          <w:sz w:val="24"/>
        </w:rPr>
        <w:t xml:space="preserve">dređena je prodaja u stečajnom postupku nad dužnikom </w:t>
      </w:r>
      <w:r w:rsidR="00E616EE">
        <w:rPr>
          <w:sz w:val="24"/>
          <w:szCs w:val="24"/>
        </w:rPr>
        <w:t>TRIARIUS d.o.o., Zagreb, Petrinjska 59. (OIB 75039202467)</w:t>
      </w:r>
      <w:r w:rsidR="00E616EE">
        <w:rPr>
          <w:sz w:val="24"/>
        </w:rPr>
        <w:t xml:space="preserve">, uz odgovarajuću primjenu pravila Ovršnog postupka u ovrsi na nekretnini, nekretnina u vlasništvu pravnog prednika stečajnog dužnika TIM VELIKA d.o.o. Zagreb, Petrinjska 59, OIB 04555581622  upisanim i to: </w:t>
      </w:r>
      <w:r w:rsidR="0092091E">
        <w:rPr>
          <w:sz w:val="24"/>
        </w:rPr>
        <w:t xml:space="preserve"> 1.</w:t>
      </w:r>
      <w:r w:rsidR="00E616EE">
        <w:rPr>
          <w:sz w:val="24"/>
        </w:rPr>
        <w:t xml:space="preserve">zk. ul. 2190 k.o. Sesvete, etaža 2 koja se sastoji od 230/1000 dijela č.k. br. 1368/7 stambena zgrada br. 21. Žugčićeva ulica sa 144 m2 i dvorište sa 504 m2 povezano s vlasništvom posebnog dijela-trosobni stan na prvom katu, oznake S2 stvarne površine od 64.87m2, netto korisne površine od 61,00m2, s pripadajućim parkirno-garažnim mjestom u prizemlju, oznake PGM2 i parkirnim mjestom na zemljištu, oznake PM2 stvarne površine od </w:t>
      </w:r>
      <w:r w:rsidR="00E616EE">
        <w:rPr>
          <w:sz w:val="24"/>
        </w:rPr>
        <w:lastRenderedPageBreak/>
        <w:t xml:space="preserve">25,00 m2, netto korisne površine od 13,03m2, ukupne netto korisne površine od 74,03m2, netto korisne površine od 13,03 m2, ukupne netto korisne površine od </w:t>
      </w:r>
    </w:p>
    <w:p w:rsidRDefault="00192DDA" w:rsidP="00192DDA" w:rsidR="00192DDA">
      <w:pPr>
        <w:jc w:val="both"/>
        <w:rPr>
          <w:sz w:val="24"/>
        </w:rPr>
      </w:pPr>
    </w:p>
    <w:p w:rsidRDefault="00E616EE" w:rsidP="00192DDA" w:rsidR="00E616EE">
      <w:pPr>
        <w:jc w:val="both"/>
        <w:rPr>
          <w:sz w:val="24"/>
        </w:rPr>
      </w:pPr>
      <w:r>
        <w:rPr>
          <w:sz w:val="24"/>
        </w:rPr>
        <w:t>74,03m2,</w:t>
      </w:r>
      <w:r w:rsidR="0092091E">
        <w:rPr>
          <w:sz w:val="24"/>
        </w:rPr>
        <w:t xml:space="preserve"> 2. </w:t>
      </w:r>
      <w:r>
        <w:rPr>
          <w:sz w:val="24"/>
        </w:rPr>
        <w:t xml:space="preserve">zk.ul. 8970 k.o. Sesvete etaža 4 koja se sastoji od 228/1000 dijela čk. br. 1368/6 stambena zgrada br. 19B Žugčićeva sa 177 m2 i dvorište sa 468 m2 povezano s vlasništvom posebnog dijela – garaže u podrumu ozn. GM4, stvarne površine 13,50m2, NKP od 6,75 m2, </w:t>
      </w:r>
      <w:r w:rsidR="0092091E">
        <w:rPr>
          <w:sz w:val="24"/>
        </w:rPr>
        <w:t xml:space="preserve"> 3. </w:t>
      </w:r>
      <w:r>
        <w:rPr>
          <w:sz w:val="24"/>
        </w:rPr>
        <w:t>z.k. ul. 8970 k.o. Sesvete etaža 8 koja se sastoji od 2848/10000 dijela čk. br. 1368/6 stambena zgrada br. 19 B Žugčićeva sa 177 m2 i dvorište sa 468 m2 povezano s vlasništvom posebnog dijela-četverosobnog stana na prvom katu, ozn. S4, NKP od 73,45m2, stvarne površine 76,69 m2, koji se sastoji od : hodnika, kuhinje, dnevnog boravka i blagovaone, predsoblja, WC-a, kupaonice, tri spavaće sobe i balkona, te kojemu pripada pripadak parkirališno mjesto na parceli, ozn. PM4, stvarne površine 11,50 m2, NKP od 2,88 m2</w:t>
      </w:r>
      <w:r w:rsidR="00DC28B2">
        <w:rPr>
          <w:sz w:val="24"/>
        </w:rPr>
        <w:t>,</w:t>
      </w:r>
    </w:p>
    <w:p w:rsidRDefault="0092091E" w:rsidP="008A3625" w:rsidR="00DC28B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</w:t>
      </w:r>
      <w:r w:rsidR="00DC28B2">
        <w:rPr>
          <w:sz w:val="24"/>
          <w:szCs w:val="24"/>
        </w:rPr>
        <w:t>Z.k. odjela O</w:t>
      </w:r>
      <w:r>
        <w:rPr>
          <w:sz w:val="24"/>
          <w:szCs w:val="24"/>
        </w:rPr>
        <w:t>pć</w:t>
      </w:r>
      <w:r w:rsidR="00DC28B2">
        <w:rPr>
          <w:sz w:val="24"/>
          <w:szCs w:val="24"/>
        </w:rPr>
        <w:t>i</w:t>
      </w:r>
      <w:r>
        <w:rPr>
          <w:sz w:val="24"/>
          <w:szCs w:val="24"/>
        </w:rPr>
        <w:t xml:space="preserve">nskog </w:t>
      </w:r>
      <w:r w:rsidR="00DC28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građanskog suda u Zagrebu, Stalna služba u </w:t>
      </w:r>
      <w:r w:rsidR="00DC28B2">
        <w:rPr>
          <w:sz w:val="24"/>
          <w:szCs w:val="24"/>
        </w:rPr>
        <w:t>S</w:t>
      </w:r>
      <w:r>
        <w:rPr>
          <w:sz w:val="24"/>
          <w:szCs w:val="24"/>
        </w:rPr>
        <w:t xml:space="preserve">esvetama, od 22.veljače 2016., poslovni broj Z-601/16 određena je </w:t>
      </w:r>
      <w:r w:rsidR="00DC28B2">
        <w:rPr>
          <w:sz w:val="24"/>
          <w:szCs w:val="24"/>
        </w:rPr>
        <w:t>zabilježba naprijed  navedenog rješenja u zemljišnim knjigama,</w:t>
      </w:r>
    </w:p>
    <w:p w:rsidRDefault="00DC28B2" w:rsidP="004453F2" w:rsidR="004453F2" w:rsidRPr="00EC3C98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ovog suda od </w:t>
      </w:r>
      <w:r w:rsidR="004453F2">
        <w:rPr>
          <w:sz w:val="24"/>
          <w:szCs w:val="24"/>
        </w:rPr>
        <w:t>23.studenog 2016., poslo</w:t>
      </w:r>
      <w:r w:rsidR="004453F2" w:rsidRPr="00EC3C98">
        <w:rPr>
          <w:sz w:val="24"/>
          <w:szCs w:val="24"/>
        </w:rPr>
        <w:t xml:space="preserve">vni broj St-420/14 u tvrđeno je da je udovoljeno uvjetima za pravovaljanost prodaje, te je  kupcu SUPER IGRA d.o.o., Zagreb, Trpinjska 3., OIB 91725363853 dosuđuena nekretnina stečajnog dužnika TRIARIUS d.o.o. u stečaju, Zagreb, Petrinjska 59. (OIB 75039202467) i to: upisana kod Općinskog građanskog suda u Zagrebu, Stalna služba u Sesvetama u zk.ul. 8970 k.o. Sesvete, etaža 4., koja se sastoji od 228/1000 dijela čk. br. 1368/6 stambena zgrada br. 19B Žugčićeva sa 177 m2 i dvorište sa 468 m2 povezano s vlasništvom posebnog dijela – garaže u podrumu ozn. GM4, stvarne površine 13,50m2, NKP od 6,75 m2, </w:t>
      </w:r>
    </w:p>
    <w:p w:rsidRDefault="00E616EE" w:rsidP="008A3625" w:rsidR="00E616EE">
      <w:pPr>
        <w:ind w:firstLine="709"/>
        <w:jc w:val="both"/>
        <w:rPr>
          <w:sz w:val="24"/>
          <w:szCs w:val="24"/>
        </w:rPr>
      </w:pPr>
    </w:p>
    <w:p w:rsidRDefault="00E616EE" w:rsidP="008A3625" w:rsidR="00E616EE" w:rsidRPr="00F51F17">
      <w:pPr>
        <w:ind w:firstLine="709"/>
        <w:jc w:val="both"/>
        <w:rPr>
          <w:sz w:val="24"/>
          <w:szCs w:val="24"/>
        </w:rPr>
      </w:pPr>
    </w:p>
    <w:p w:rsidRDefault="004453F2" w:rsidP="00472F08" w:rsidR="00472F08">
      <w:pPr>
        <w:ind w:firstLine="680"/>
        <w:jc w:val="both"/>
        <w:rPr>
          <w:sz w:val="24"/>
          <w:szCs w:val="24"/>
        </w:rPr>
      </w:pPr>
      <w:r w:rsidRPr="00F51F17">
        <w:rPr>
          <w:sz w:val="24"/>
          <w:szCs w:val="24"/>
        </w:rPr>
        <w:t xml:space="preserve">Nije sporno </w:t>
      </w:r>
      <w:r w:rsidR="00F51F17" w:rsidRPr="00F51F17">
        <w:rPr>
          <w:sz w:val="24"/>
          <w:szCs w:val="24"/>
        </w:rPr>
        <w:t>kako</w:t>
      </w:r>
      <w:r w:rsidRPr="00F51F17">
        <w:rPr>
          <w:sz w:val="24"/>
          <w:szCs w:val="24"/>
        </w:rPr>
        <w:t xml:space="preserve"> nekretnina upisana kod Općinskog građanskog suda u Zagrebu, Stalna služba u Sesvetama u zk.ul. 8970 k.o. Sesvete, etaža 4., koja se sastoji od 228/1000 dijela čk. br. 1368/6 stambena zgrada br. 19B Žugčićeva sa 177 m2 i dvorište sa 468 m2 povezano s vlasništvom posebnog dijela – garaže u podrumu ozn. GM4, stvarne površine 13,50m2, NKP od 6,75 m2, nije u zemljišnim knjigama upisana na ime i za korist stečajnog dužnika TRIARIUS d.o.o. u stečaju, Zagreb, Petrinjska 59. (OIB 75039202467), nego je </w:t>
      </w:r>
      <w:r w:rsidR="00F51F17" w:rsidRPr="00F51F17">
        <w:rPr>
          <w:sz w:val="24"/>
          <w:szCs w:val="24"/>
        </w:rPr>
        <w:t xml:space="preserve">u zemljišnim knjigama </w:t>
      </w:r>
      <w:r w:rsidRPr="00F51F17">
        <w:rPr>
          <w:sz w:val="24"/>
          <w:szCs w:val="24"/>
        </w:rPr>
        <w:t xml:space="preserve">upisana na ime i za korist </w:t>
      </w:r>
      <w:r w:rsidR="00F51F17" w:rsidRPr="00F51F17">
        <w:rPr>
          <w:sz w:val="24"/>
          <w:szCs w:val="24"/>
        </w:rPr>
        <w:t xml:space="preserve">pravnog prednika stečajnog dužnika TIM VELIKA d.o.o. Zagreb, Petrinjska 59, OIB 04555581622, </w:t>
      </w:r>
      <w:r w:rsidR="00EC3C98">
        <w:rPr>
          <w:sz w:val="24"/>
          <w:szCs w:val="24"/>
        </w:rPr>
        <w:t xml:space="preserve">a </w:t>
      </w:r>
      <w:r w:rsidR="00F51F17" w:rsidRPr="00F51F17">
        <w:rPr>
          <w:sz w:val="24"/>
          <w:szCs w:val="24"/>
        </w:rPr>
        <w:t>kako je to i bilo određeno pravomoćnim rješenjem o prodaji od 8.veljače 2016</w:t>
      </w:r>
      <w:r w:rsidR="00F51F17">
        <w:rPr>
          <w:sz w:val="24"/>
          <w:szCs w:val="24"/>
        </w:rPr>
        <w:t>., te da je sud u rješenju o dosudi pogrešno naveo tvrtku vlasnika</w:t>
      </w:r>
      <w:r w:rsidR="00472F08">
        <w:rPr>
          <w:sz w:val="24"/>
          <w:szCs w:val="24"/>
        </w:rPr>
        <w:t xml:space="preserve"> nekretnine.</w:t>
      </w:r>
    </w:p>
    <w:p w:rsidRDefault="00472F08" w:rsidP="00472F08" w:rsidR="008A362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7F04DC">
        <w:rPr>
          <w:sz w:val="24"/>
          <w:szCs w:val="24"/>
        </w:rPr>
        <w:t>10.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br.44/96 do 133/12), koji Zakon se u ovom postupku primjenjuje temeljem članka 441. stavak 1. Stečajnog zakona NN br. 71/15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CD6BE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D6BE2" w:rsidP="00BB7303" w:rsidR="00CD6BE2">
      <w:pPr>
        <w:jc w:val="both"/>
        <w:rPr>
          <w:sz w:val="24"/>
          <w:szCs w:val="24"/>
        </w:rPr>
      </w:pPr>
    </w:p>
    <w:p w:rsidRDefault="00CD6BE2" w:rsidP="00BB7303" w:rsidR="00CD6BE2">
      <w:pPr>
        <w:jc w:val="both"/>
        <w:rPr>
          <w:sz w:val="24"/>
          <w:szCs w:val="24"/>
        </w:rPr>
      </w:pPr>
    </w:p>
    <w:p w:rsidRDefault="00CD6BE2" w:rsidP="00BB7303" w:rsidR="00CD6BE2">
      <w:pPr>
        <w:jc w:val="both"/>
        <w:rPr>
          <w:sz w:val="24"/>
          <w:szCs w:val="24"/>
        </w:rPr>
      </w:pPr>
    </w:p>
    <w:p w:rsidRDefault="00CD6BE2" w:rsidP="00BB7303" w:rsidR="00CD6BE2">
      <w:pPr>
        <w:jc w:val="both"/>
        <w:rPr>
          <w:sz w:val="24"/>
          <w:szCs w:val="24"/>
        </w:rPr>
      </w:pPr>
    </w:p>
    <w:p w:rsidRDefault="00472F08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naprijed navedenog, kako je u rješenju o dosudi pokrešno naveden naziv tvrtke vlasnika nekretnine, to je </w:t>
      </w:r>
      <w:r w:rsidR="00BB7303">
        <w:rPr>
          <w:sz w:val="24"/>
          <w:szCs w:val="24"/>
        </w:rPr>
        <w:t xml:space="preserve">temeljem odredbe članka 342. stavak 1. u vezi s člankom 347. ZPP-a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EC3C98">
        <w:rPr>
          <w:sz w:val="24"/>
          <w:szCs w:val="24"/>
        </w:rPr>
        <w:t>27.prosinca</w:t>
      </w:r>
      <w:r w:rsidR="00FB3AD7">
        <w:rPr>
          <w:sz w:val="24"/>
          <w:szCs w:val="24"/>
        </w:rPr>
        <w:t xml:space="preserve"> 2016.</w:t>
      </w:r>
      <w:r w:rsidR="009D4EEA" w:rsidRPr="009305D4">
        <w:rPr>
          <w:sz w:val="24"/>
          <w:szCs w:val="24"/>
        </w:rPr>
        <w:t xml:space="preserve"> </w:t>
      </w:r>
    </w:p>
    <w:p w:rsidRDefault="009644B4" w:rsidP="00D045AD" w:rsidR="009644B4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C83B81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657016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657016" w:rsidP="00422EE0" w:rsidR="00657016">
      <w:pPr>
        <w:jc w:val="both"/>
      </w:pPr>
      <w:r>
        <w:t>Za točnost otpravka, ovlašteni službenik:</w:t>
      </w:r>
    </w:p>
    <w:p w:rsidRDefault="00657016" w:rsidP="00422EE0" w:rsidR="00657016">
      <w:pPr>
        <w:jc w:val="both"/>
      </w:pPr>
      <w:r>
        <w:t xml:space="preserve">               Valentina Delač</w:t>
      </w:r>
    </w:p>
    <w:p w:rsidRDefault="00DD0692" w:rsidP="00657016" w:rsidR="00DD0692">
      <w:pPr>
        <w:ind w:left="720"/>
        <w:jc w:val="both"/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1630B6">
      <w:rPr>
        <w:rStyle w:val="Brojstranice"/>
        <w:noProof/>
        <w:sz w:val="24"/>
        <w:szCs w:val="24"/>
      </w:rPr>
      <w:t>3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192DDA">
      <w:rPr>
        <w:sz w:val="24"/>
        <w:szCs w:val="24"/>
      </w:rPr>
      <w:t>420</w:t>
    </w:r>
    <w:r w:rsidR="00C36536">
      <w:rPr>
        <w:sz w:val="24"/>
        <w:szCs w:val="24"/>
      </w:rPr>
      <w:t>/1</w:t>
    </w:r>
    <w:r w:rsidR="00192DDA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5210"/>
    <w:rsid w:val="0003790C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6EEA"/>
    <w:rsid w:val="00137298"/>
    <w:rsid w:val="0013771F"/>
    <w:rsid w:val="00156633"/>
    <w:rsid w:val="00157389"/>
    <w:rsid w:val="00157E6F"/>
    <w:rsid w:val="001630B6"/>
    <w:rsid w:val="001639EA"/>
    <w:rsid w:val="00172040"/>
    <w:rsid w:val="00174D95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973F4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57016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04DC"/>
    <w:rsid w:val="007F3B4F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5CFE"/>
    <w:rsid w:val="009458D3"/>
    <w:rsid w:val="00947541"/>
    <w:rsid w:val="00950FEF"/>
    <w:rsid w:val="0095435A"/>
    <w:rsid w:val="009644B4"/>
    <w:rsid w:val="00985F96"/>
    <w:rsid w:val="009934C9"/>
    <w:rsid w:val="00993784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438DC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D6BE2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63E0"/>
    <w:rsid w:val="00EF36B0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3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0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0B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0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0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3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0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0B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0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0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St-420/2014</izvorni_sadrzaj>
    <derivirana_varijabla naziv="DomainObject.Predmet.OznakaBroj_1">St-420/2014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TRIARIUS d.o.o. za gradnju, trgovinu i usluge</izvorni_sadrzaj>
    <derivirana_varijabla naziv="DomainObject.Predmet.ProtustrankaFormated_1">  TRIARIUS d.o.o. za gradnju, trgovinu i usluge</derivirana_varijabla>
  </DomainObject.Predmet.ProtustrankaFormated>
  <DomainObject.Predmet.ProtustrankaFormatedOIB>
    <izvorni_sadrzaj>  TRIARIUS d.o.o. za gradnju, trgovinu i usluge, OIB 75039202467</izvorni_sadrzaj>
    <derivirana_varijabla naziv="DomainObject.Predmet.ProtustrankaFormatedOIB_1">  TRIARIUS d.o.o. za gradnju, trgovinu i usluge, OIB 75039202467</derivirana_varijabla>
  </DomainObject.Predmet.ProtustrankaFormatedOIB>
  <DomainObject.Predmet.ProtustrankaFormatedWithAdress>
    <izvorni_sadrzaj> TRIARIUS d.o.o. za gradnju, trgovinu i usluge, Petrinjska 59, 10000 Zagreb</izvorni_sadrzaj>
    <derivirana_varijabla naziv="DomainObject.Predmet.ProtustrankaFormatedWithAdress_1"> TRIARIUS d.o.o. za gradnju, trgovinu i usluge, Petrinjska 59, 10000 Zagreb</derivirana_varijabla>
  </DomainObject.Predmet.ProtustrankaFormatedWithAdress>
  <DomainObject.Predmet.ProtustrankaFormatedWithAdressOIB>
    <izvorni_sadrzaj> TRIARIUS d.o.o. za gradnju, trgovinu i usluge, OIB 75039202467, Petrinjska 59, 10000 Zagreb</izvorni_sadrzaj>
    <derivirana_varijabla naziv="DomainObject.Predmet.ProtustrankaFormatedWithAdressOIB_1"> TRIARIUS d.o.o. za gradnju, trgovinu i usluge, OIB 75039202467, Petrinjska 59, 10000 Zagreb</derivirana_varijabla>
  </DomainObject.Predmet.ProtustrankaFormatedWithAdressOIB>
  <DomainObject.Predmet.ProtustrankaWithAdress>
    <izvorni_sadrzaj>TRIARIUS d.o.o. za gradnju, trgovinu i usluge Petrinjska 59, 10000 Zagreb</izvorni_sadrzaj>
    <derivirana_varijabla naziv="DomainObject.Predmet.ProtustrankaWithAdress_1">TRIARIUS d.o.o. za gradnju, trgovinu i usluge Petrinjska 59, 10000 Zagreb</derivirana_varijabla>
  </DomainObject.Predmet.ProtustrankaWithAdress>
  <DomainObject.Predmet.ProtustrankaWithAdressOIB>
    <izvorni_sadrzaj>TRIARIUS d.o.o. za gradnju, trgovinu i usluge, OIB 75039202467, Petrinjska 59, 10000 Zagreb</izvorni_sadrzaj>
    <derivirana_varijabla naziv="DomainObject.Predmet.ProtustrankaWithAdressOIB_1">TRIARIUS d.o.o. za gradnju, trgovinu i usluge, OIB 75039202467, Petrinjska 59, 10000 Zagreb</derivirana_varijabla>
  </DomainObject.Predmet.ProtustrankaWithAdressOIB>
  <DomainObject.Predmet.ProtustrankaNazivFormated>
    <izvorni_sadrzaj>TRIARIUS d.o.o. za gradnju, trgovinu i usluge</izvorni_sadrzaj>
    <derivirana_varijabla naziv="DomainObject.Predmet.ProtustrankaNazivFormated_1">TRIARIUS d.o.o. za gradnju, trgovinu i usluge</derivirana_varijabla>
  </DomainObject.Predmet.ProtustrankaNazivFormated>
  <DomainObject.Predmet.ProtustrankaNazivFormatedOIB>
    <izvorni_sadrzaj>TRIARIUS d.o.o. za gradnju, trgovinu i usluge, OIB 75039202467</izvorni_sadrzaj>
    <derivirana_varijabla naziv="DomainObject.Predmet.ProtustrankaNazivFormatedOIB_1">TRIARIUS d.o.o. za gradnju, trgovinu i usluge, OIB 75039202467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SUPER IGRA društvo s ograničenom odgovornošću za proizvodnju, trgovinu i usluge</izvorni_sadrzaj>
    <derivirana_varijabla naziv="DomainObject.Predmet.StrankaFormated_1">  FINA Regionalni centar Zagreb; SUPER IGRA društvo s ograničenom odgovornošću za proizvodnju, trgovinu i usluge</derivirana_varijabla>
  </DomainObject.Predmet.StrankaFormated>
  <DomainObject.Predmet.StrankaFormatedOIB>
    <izvorni_sadrzaj>  FINA Regionalni centar Zagreb, OIB 85821130368; SUPER IGRA društvo s ograničenom odgovornošću za proizvodnju, trgovinu i usluge, OIB 91725363853</izvorni_sadrzaj>
    <derivirana_varijabla naziv="DomainObject.Predmet.StrankaFormatedOIB_1">  FINA Regionalni centar Zagreb, OIB 85821130368; SUPER IGRA društvo s ograničenom odgovornošću za proizvodnju, trgovinu i usluge, OIB 91725363853</derivirana_varijabla>
  </DomainObject.Predmet.StrankaFormatedOIB>
  <DomainObject.Predmet.StrankaFormatedWithAdress>
    <izvorni_sadrzaj> FINA Regionalni centar Zagreb; SUPER IGRA društvo s ograničenom odgovornošću za proizvodnju, trgovinu i usluge, Hlebinska 3, 10000 Zagreb</izvorni_sadrzaj>
    <derivirana_varijabla naziv="DomainObject.Predmet.StrankaFormatedWithAdress_1"> FINA Regionalni centar Zagreb; SUPER IGRA društvo s ograničenom odgovornošću za proizvodnju, trgovinu i usluge, Hlebinska 3, 10000 Zagreb</derivirana_varijabla>
  </DomainObject.Predmet.StrankaFormatedWithAdress>
  <DomainObject.Predmet.StrankaFormatedWithAdressOIB>
    <izvorni_sadrzaj> FINA Regionalni centar Zagreb, OIB 85821130368; SUPER IGRA društvo s ograničenom odgovornošću za proizvodnju, trgovinu i usluge, OIB 91725363853, Hlebinska 3, 10000 Zagreb</izvorni_sadrzaj>
    <derivirana_varijabla naziv="DomainObject.Predmet.StrankaFormatedWithAdressOIB_1"> FINA Regionalni centar Zagreb, OIB 85821130368; SUPER IGRA društvo s ograničenom odgovornošću za proizvodnju, trgovinu i usluge, OIB 91725363853, Hlebinska 3, 10000 Zagreb</derivirana_varijabla>
  </DomainObject.Predmet.StrankaFormatedWithAdressOIB>
  <DomainObject.Predmet.StrankaWithAdress>
    <izvorni_sadrzaj>FINA Regionalni centar Zagreb ,SUPER IGRA društvo s ograničenom odgovornošću za proizvodnju, trgovinu i usluge Hlebinska 3,10000 Zagreb</izvorni_sadrzaj>
    <derivirana_varijabla naziv="DomainObject.Predmet.StrankaWithAdress_1">FINA Regionalni centar Zagreb ,SUPER IGRA društvo s ograničenom odgovornošću za proizvodnju, trgovinu i usluge Hlebinska 3,10000 Zagreb</derivirana_varijabla>
  </DomainObject.Predmet.StrankaWithAdress>
  <DomainObject.Predmet.StrankaWithAdressOIB>
    <izvorni_sadrzaj>FINA Regionalni centar Zagreb, OIB 85821130368,SUPER IGRA društvo s ograničenom odgovornošću za proizvodnju, trgovinu i usluge, OIB 91725363853, Hlebinska 3,10000 Zagreb</izvorni_sadrzaj>
    <derivirana_varijabla naziv="DomainObject.Predmet.StrankaWithAdressOIB_1">FINA Regionalni centar Zagreb, OIB 85821130368,SUPER IGRA društvo s ograničenom odgovornošću za proizvodnju, trgovinu i usluge, OIB 91725363853, Hlebinska 3,10000 Zagreb</derivirana_varijabla>
  </DomainObject.Predmet.StrankaWithAdressOIB>
  <DomainObject.Predmet.StrankaNazivFormated>
    <izvorni_sadrzaj>FINA Regionalni centar Zagreb,SUPER IGRA društvo s ograničenom odgovornošću za proizvodnju, trgovinu i usluge</izvorni_sadrzaj>
    <derivirana_varijabla naziv="DomainObject.Predmet.StrankaNazivFormated_1">FINA Regionalni centar Zagreb,SUPER IGRA društvo s ograničenom odgovornošću za proizvodnju, trgovinu i usluge</derivirana_varijabla>
  </DomainObject.Predmet.StrankaNazivFormated>
  <DomainObject.Predmet.StrankaNazivFormatedOIB>
    <izvorni_sadrzaj>FINA Regionalni centar Zagreb, OIB 85821130368,SUPER IGRA društvo s ograničenom odgovornošću za proizvodnju, trgovinu i usluge, OIB 91725363853</izvorni_sadrzaj>
    <derivirana_varijabla naziv="DomainObject.Predmet.StrankaNazivFormatedOIB_1">FINA Regionalni centar Zagreb, OIB 85821130368,SUPER IGRA društvo s ograničenom odgovornošću za proizvodnju, trgovinu i usluge, OIB 91725363853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SUPER IGRA društvo s ograničenom odgovornošću za proizvodnju, trgovinu i usluge</item>
    </izvorni_sadrzaj>
    <derivirana_varijabla naziv="DomainObject.Predmet.StrankaListFormated_1">
      <item>FINA Regionalni centar Zagreb</item>
      <item>SUPER IGRA društvo s ograničenom odgovornošću za proizvodnju, trgovinu i usluge</item>
    </derivirana_varijabla>
  </DomainObject.Predmet.StrankaListFormated>
  <DomainObject.Predmet.StrankaListFormatedOIB>
    <izvorni_sadrzaj>
      <item>FINA Regionalni centar Zagreb, OIB 85821130368</item>
      <item>SUPER IGRA društvo s ograničenom odgovornošću za proizvodnju, trgovinu i usluge, OIB 91725363853</item>
    </izvorni_sadrzaj>
    <derivirana_varijabla naziv="DomainObject.Predmet.StrankaListFormatedOIB_1">
      <item>FINA Regionalni centar Zagreb, OIB 85821130368</item>
      <item>SUPER IGRA društvo s ograničenom odgovornošću za proizvodnju, trgovinu i usluge, OIB 91725363853</item>
    </derivirana_varijabla>
  </DomainObject.Predmet.StrankaListFormatedOIB>
  <DomainObject.Predmet.StrankaListFormatedWithAdress>
    <izvorni_sadrzaj>
      <item>FINA Regionalni centar Zagreb</item>
      <item>SUPER IGRA društvo s ograničenom odgovornošću za proizvodnju, trgovinu i usluge, Hlebinska 3, 10000 Zagreb</item>
    </izvorni_sadrzaj>
    <derivirana_varijabla naziv="DomainObject.Predmet.StrankaListFormatedWithAdress_1">
      <item>FINA Regionalni centar Zagreb</item>
      <item>SUPER IGRA društvo s ograničenom odgovornošću za proizvodnju, trgovinu i usluge, Hlebinska 3, 10000 Zagreb</item>
    </derivirana_varijabla>
  </DomainObject.Predmet.StrankaListFormatedWithAdress>
  <DomainObject.Predmet.StrankaListFormatedWithAdressOIB>
    <izvorni_sadrzaj>
      <item>FINA Regionalni centar Zagreb, OIB 85821130368</item>
      <item>SUPER IGRA društvo s ograničenom odgovornošću za proizvodnju, trgovinu i usluge, OIB 91725363853, Hlebinska 3, 10000 Zagreb</item>
    </izvorni_sadrzaj>
    <derivirana_varijabla naziv="DomainObject.Predmet.StrankaListFormatedWithAdressOIB_1">
      <item>FINA Regionalni centar Zagreb, OIB 85821130368</item>
      <item>SUPER IGRA društvo s ograničenom odgovornošću za proizvodnju, trgovinu i usluge, OIB 91725363853, Hlebinska 3, 10000 Zagreb</item>
    </derivirana_varijabla>
  </DomainObject.Predmet.StrankaListFormatedWithAdressOIB>
  <DomainObject.Predmet.StrankaListNazivFormated>
    <izvorni_sadrzaj>
      <item>FINA Regionalni centar Zagreb</item>
      <item>SUPER IGRA društvo s ograničenom odgovornošću za proizvodnju, trgovinu i usluge</item>
    </izvorni_sadrzaj>
    <derivirana_varijabla naziv="DomainObject.Predmet.StrankaListNazivFormated_1">
      <item>FINA Regionalni centar Zagreb</item>
      <item>SUPER IGRA društvo s ograničenom odgovornošću za proizvodnju, trgovinu i usluge</item>
    </derivirana_varijabla>
  </DomainObject.Predmet.StrankaListNazivFormated>
  <DomainObject.Predmet.StrankaListNazivFormatedOIB>
    <izvorni_sadrzaj>
      <item>FINA Regionalni centar Zagreb, OIB 85821130368</item>
      <item>SUPER IGRA društvo s ograničenom odgovornošću za proizvodnju, trgovinu i usluge, OIB 91725363853</item>
    </izvorni_sadrzaj>
    <derivirana_varijabla naziv="DomainObject.Predmet.StrankaListNazivFormatedOIB_1">
      <item>FINA Regionalni centar Zagreb, OIB 85821130368</item>
      <item>SUPER IGRA društvo s ograničenom odgovornošću za proizvodnju, trgovinu i usluge, OIB 91725363853</item>
    </derivirana_varijabla>
  </DomainObject.Predmet.StrankaListNazivFormatedOIB>
  <DomainObject.Predmet.ProtuStrankaListFormated>
    <izvorni_sadrzaj>
      <item>TRIARIUS d.o.o. za gradnju, trgovinu i usluge</item>
    </izvorni_sadrzaj>
    <derivirana_varijabla naziv="DomainObject.Predmet.ProtuStrankaListFormated_1">
      <item>TRIARIUS d.o.o. za gradnju, trgovinu i usluge</item>
    </derivirana_varijabla>
  </DomainObject.Predmet.ProtuStrankaListFormated>
  <DomainObject.Predmet.ProtuStrankaListFormatedOIB>
    <izvorni_sadrzaj>
      <item>TRIARIUS d.o.o. za gradnju, trgovinu i usluge, OIB 75039202467</item>
    </izvorni_sadrzaj>
    <derivirana_varijabla naziv="DomainObject.Predmet.ProtuStrankaListFormatedOIB_1">
      <item>TRIARIUS d.o.o. za gradnju, trgovinu i usluge, OIB 75039202467</item>
    </derivirana_varijabla>
  </DomainObject.Predmet.ProtuStrankaListFormatedOIB>
  <DomainObject.Predmet.ProtuStrankaListFormatedWithAdress>
    <izvorni_sadrzaj>
      <item>TRIARIUS d.o.o. za gradnju, trgovinu i usluge, Petrinjska 59, 10000 Zagreb</item>
    </izvorni_sadrzaj>
    <derivirana_varijabla naziv="DomainObject.Predmet.ProtuStrankaListFormatedWithAdress_1">
      <item>TRIARIUS d.o.o. za gradnju, trgovinu i usluge, Petrinjska 59, 10000 Zagreb</item>
    </derivirana_varijabla>
  </DomainObject.Predmet.ProtuStrankaListFormatedWithAdress>
  <DomainObject.Predmet.ProtuStrankaListFormatedWithAdressOIB>
    <izvorni_sadrzaj>
      <item>TRIARIUS d.o.o. za gradnju, trgovinu i usluge, OIB 75039202467, Petrinjska 59, 10000 Zagreb</item>
    </izvorni_sadrzaj>
    <derivirana_varijabla naziv="DomainObject.Predmet.ProtuStrankaListFormatedWithAdressOIB_1">
      <item>TRIARIUS d.o.o. za gradnju, trgovinu i usluge, OIB 75039202467, Petrinjska 59, 10000 Zagreb</item>
    </derivirana_varijabla>
  </DomainObject.Predmet.ProtuStrankaListFormatedWithAdressOIB>
  <DomainObject.Predmet.ProtuStrankaListNazivFormated>
    <izvorni_sadrzaj>
      <item>TRIARIUS d.o.o. za gradnju, trgovinu i usluge</item>
    </izvorni_sadrzaj>
    <derivirana_varijabla naziv="DomainObject.Predmet.ProtuStrankaListNazivFormated_1">
      <item>TRIARIUS d.o.o. za gradnju, trgovinu i usluge</item>
    </derivirana_varijabla>
  </DomainObject.Predmet.ProtuStrankaListNazivFormated>
  <DomainObject.Predmet.ProtuStrankaListNazivFormatedOIB>
    <izvorni_sadrzaj>
      <item>TRIARIUS d.o.o. za gradnju, trgovinu i usluge, OIB 75039202467</item>
    </izvorni_sadrzaj>
    <derivirana_varijabla naziv="DomainObject.Predmet.ProtuStrankaListNazivFormatedOIB_1">
      <item>TRIARIUS d.o.o. za gradnju, trgovinu i usluge, OIB 75039202467</item>
    </derivirana_varijabla>
  </DomainObject.Predmet.ProtuStrankaListNazivFormatedOIB>
  <DomainObject.Predmet.OstaliList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Formated>
  <DomainObject.Predmet.OstaliList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FormatedOIB>
  <DomainObject.Predmet.OstaliListFormatedWithAdress>
    <izvorni_sadrzaj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izvorni_sadrzaj>
    <derivirana_varijabla naziv="DomainObject.Predmet.OstaliListFormatedWithAdress_1"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izvorni_sadrzaj>
    <derivirana_varijabla naziv="DomainObject.Predmet.OstaliListFormatedWithAdressOIB_1"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Naziv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NazivFormated>
  <DomainObject.Predmet.OstaliListNaziv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Naziv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TRIARIUS d.o.o. za gradnju, trgovinu i usluge</izvorni_sadrzaj>
    <derivirana_varijabla naziv="DomainObject.Predmet.ProtustrankaIDrugi_1">TRIARIUS d.o.o. za gradnju, trgovinu i usluge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TRIARIUS d.o.o. za gradnju, trgovinu i usluge, OIB 75039202467, Petrinjska 59, 10000 Zagreb</izvorni_sadrzaj>
    <derivirana_varijabla naziv="DomainObject.Predmet.ProtustrankaIDrugiAdressOIB_1">TRIARIUS d.o.o. za gradnju, trgovinu i usluge, OIB 75039202467,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</izvorni_sadrzaj>
    <derivirana_varijabla naziv="DomainObject.Predmet.SudioniciListNaziv_1"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</izvorni_sadrzaj>
    <derivirana_varijabla naziv="DomainObject.Predmet.SudioniciListAdressOIB_1"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75039202467</item>
      <item>, OIB 86143595953</item>
      <item>, OIB 53510817959</item>
      <item>, OIB 88443826619</item>
      <item>, OIB 88443826619</item>
      <item>, OIB 91725363853</item>
    </izvorni_sadrzaj>
    <derivirana_varijabla naziv="DomainObject.Predmet.SudioniciListNazivOIB_1">
      <item>, OIB 85821130368</item>
      <item>, OIB 75039202467</item>
      <item>, OIB 86143595953</item>
      <item>, OIB 53510817959</item>
      <item>, OIB 88443826619</item>
      <item>, OIB 88443826619</item>
      <item>, OIB 91725363853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2B91B-4D9E-4660-AA21-8454B5929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941</properties:Words>
  <properties:Characters>4985</properties:Characters>
  <properties:Lines>119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2016-12-28T09:59:00Z</dcterms:created>
  <dc:creator>Ante</dc:creator>
  <cp:lastModifiedBy>Valentina Delač</cp:lastModifiedBy>
  <cp:lastPrinted>2016-12-28T09:56:00Z</cp:lastPrinted>
  <dcterms:modified xmlns:xsi="http://www.w3.org/2001/XMLSchema-instance" xsi:type="dcterms:W3CDTF">2016-12-28T10:00:00Z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