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7710" w14:paraId="df1771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A24A8">
        <w:t>45</w:t>
      </w:r>
      <w:r w:rsidR="00F659DC">
        <w:t>5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659DC">
        <w:t>SPASE I VITO j.d.o.o., Zadar, Ivana Meštrovića 87,</w:t>
      </w:r>
      <w:r w:rsidR="00F659DC" w:rsidRPr="007A679F">
        <w:t xml:space="preserve"> OIB: </w:t>
      </w:r>
      <w:r w:rsidR="00F659DC">
        <w:t>88423412722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A24A8">
        <w:t>25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659DC">
        <w:t>SPASE I VITO j.d.o.o., Zadar, Ivana Meštrovića 87,</w:t>
      </w:r>
      <w:r w:rsidR="00F659DC" w:rsidRPr="007A679F">
        <w:t xml:space="preserve"> OIB: </w:t>
      </w:r>
      <w:r w:rsidR="00F659DC">
        <w:t>88423412722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044FE">
        <w:t>10</w:t>
      </w:r>
      <w:r w:rsidR="00A70A5D">
        <w:t>,</w:t>
      </w:r>
      <w:r w:rsidR="00FE4D89">
        <w:t>25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A24A8">
        <w:t>10</w:t>
      </w:r>
      <w:r w:rsidR="00F92198">
        <w:t>,</w:t>
      </w:r>
      <w:r w:rsidR="00FE4D89">
        <w:t>30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E4D89">
        <w:t>SPASE I VITO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54F2F">
        <w:t>22.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C54F2F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E4D89">
        <w:t>66.878,61</w:t>
      </w:r>
      <w:r w:rsidR="00245588" w:rsidRPr="006A6907">
        <w:t xml:space="preserve"> kun</w:t>
      </w:r>
      <w:r w:rsidR="00FE4D89">
        <w:t>u</w:t>
      </w:r>
      <w:r w:rsidR="00673D65" w:rsidRPr="006A6907">
        <w:t xml:space="preserve">, te da ima </w:t>
      </w:r>
      <w:r w:rsidR="00FE4D8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A24A8">
        <w:t>25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E4D89">
        <w:t>SPASE I VITO j.d.o.o., Zadar</w:t>
      </w:r>
      <w:r w:rsidR="00FE4D89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FE4D89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ŽELJKO ŽEPINA iz Zadra, Dalmatinskog sabora 1</w:t>
      </w:r>
      <w:r w:rsidR="00651F68">
        <w:rPr>
          <w:szCs w:val="24"/>
        </w:rPr>
        <w:t xml:space="preserve"> </w:t>
      </w:r>
      <w:r w:rsidR="000C7F11">
        <w:t>- uz upozorenje na adresu</w:t>
      </w:r>
      <w:r w:rsidR="00AD2E82">
        <w:t xml:space="preserve"> društva</w:t>
      </w:r>
      <w:r w:rsidR="000C7F11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6204B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AA24A8">
      <w:t>45</w:t>
    </w:r>
    <w:r w:rsidR="00F659DC">
      <w:t>5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204B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44FE"/>
    <w:rsid w:val="00407508"/>
    <w:rsid w:val="00413CAB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4F2F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4FF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659DC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D89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2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2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SPASE I VITO j.d.o.o. za proizvodnju, trgovinu i usluge</izvorni_sadrzaj>
    <derivirana_varijabla naziv="DomainObject.Predmet.ProtustrankaFormated_1">  SPASE I VITO j.d.o.o. za proizvodnju, trgovinu i usluge</derivirana_varijabla>
  </DomainObject.Predmet.ProtustrankaFormated>
  <DomainObject.Predmet.ProtustrankaFormatedOIB>
    <izvorni_sadrzaj>  SPASE I VITO j.d.o.o. za proizvodnju, trgovinu i usluge, OIB 88423412722</izvorni_sadrzaj>
    <derivirana_varijabla naziv="DomainObject.Predmet.ProtustrankaFormatedOIB_1">  SPASE I VITO j.d.o.o. za proizvodnju, trgovinu i usluge, OIB 88423412722</derivirana_varijabla>
  </DomainObject.Predmet.ProtustrankaFormatedOIB>
  <DomainObject.Predmet.ProtustrankaFormatedWithAdress>
    <izvorni_sadrzaj> SPASE I VITO j.d.o.o. za proizvodnju, trgovinu i usluge, Ivana Meštrovića 87, 23000 Zadar</izvorni_sadrzaj>
    <derivirana_varijabla naziv="DomainObject.Predmet.ProtustrankaFormatedWithAdress_1"> SPASE I VITO j.d.o.o. za proizvodnju, trgovinu i usluge, Ivana Meštrovića 87, 23000 Zadar</derivirana_varijabla>
  </DomainObject.Predmet.ProtustrankaFormatedWithAdress>
  <DomainObject.Predmet.ProtustrankaFormatedWithAdressOIB>
    <izvorni_sadrzaj> SPASE I VITO j.d.o.o. za proizvodnju, trgovinu i usluge, OIB 88423412722, Ivana Meštrovića 87, 23000 Zadar</izvorni_sadrzaj>
    <derivirana_varijabla naziv="DomainObject.Predmet.ProtustrankaFormatedWithAdressOIB_1"> SPASE I VITO j.d.o.o. za proizvodnju, trgovinu i usluge, OIB 88423412722, Ivana Meštrovića 87, 23000 Zadar</derivirana_varijabla>
  </DomainObject.Predmet.ProtustrankaFormatedWithAdressOIB>
  <DomainObject.Predmet.ProtustrankaWithAdress>
    <izvorni_sadrzaj>SPASE I VITO j.d.o.o. za proizvodnju, trgovinu i usluge Ivana Meštrovića 87, 23000 Zadar</izvorni_sadrzaj>
    <derivirana_varijabla naziv="DomainObject.Predmet.ProtustrankaWithAdress_1">SPASE I VITO j.d.o.o. za proizvodnju, trgovinu i usluge Ivana Meštrovića 87, 23000 Zadar</derivirana_varijabla>
  </DomainObject.Predmet.ProtustrankaWithAdress>
  <DomainObject.Predmet.ProtustrankaWithAdressOIB>
    <izvorni_sadrzaj>SPASE I VITO j.d.o.o. za proizvodnju, trgovinu i usluge, OIB 88423412722, Ivana Meštrovića 87, 23000 Zadar</izvorni_sadrzaj>
    <derivirana_varijabla naziv="DomainObject.Predmet.ProtustrankaWithAdressOIB_1">SPASE I VITO j.d.o.o. za proizvodnju, trgovinu i usluge, OIB 88423412722, Ivana Meštrovića 87, 23000 Zadar</derivirana_varijabla>
  </DomainObject.Predmet.ProtustrankaWithAdressOIB>
  <DomainObject.Predmet.ProtustrankaNazivFormated>
    <izvorni_sadrzaj>SPASE I VITO j.d.o.o. za proizvodnju, trgovinu i usluge</izvorni_sadrzaj>
    <derivirana_varijabla naziv="DomainObject.Predmet.ProtustrankaNazivFormated_1">SPASE I VITO j.d.o.o. za proizvodnju, trgovinu i usluge</derivirana_varijabla>
  </DomainObject.Predmet.ProtustrankaNazivFormated>
  <DomainObject.Predmet.ProtustrankaNazivFormatedOIB>
    <izvorni_sadrzaj>SPASE I VITO j.d.o.o. za proizvodnju, trgovinu i usluge, OIB 88423412722</izvorni_sadrzaj>
    <derivirana_varijabla naziv="DomainObject.Predmet.ProtustrankaNazivFormatedOIB_1">SPASE I VITO j.d.o.o. za proizvodnju, trgovinu i usluge, OIB 88423412722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66878.61</izvorni_sadrzaj>
    <derivirana_varijabla naziv="DomainObject.Predmet.TrenutnaVrijednost_1">66878.61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SPASE I VITO j.d.o.o. za proizvodnju, trgovinu i usluge</item>
    </izvorni_sadrzaj>
    <derivirana_varijabla naziv="DomainObject.Predmet.ProtuStrankaListFormated_1">
      <item>SPASE I VITO j.d.o.o. za proizvodnju, trgovinu i usluge</item>
    </derivirana_varijabla>
  </DomainObject.Predmet.ProtuStrankaListFormated>
  <DomainObject.Predmet.ProtuStrankaListFormatedOIB>
    <izvorni_sadrzaj>
      <item>SPASE I VITO j.d.o.o. za proizvodnju, trgovinu i usluge, OIB 88423412722</item>
    </izvorni_sadrzaj>
    <derivirana_varijabla naziv="DomainObject.Predmet.ProtuStrankaListFormatedOIB_1">
      <item>SPASE I VITO j.d.o.o. za proizvodnju, trgovinu i usluge, OIB 88423412722</item>
    </derivirana_varijabla>
  </DomainObject.Predmet.ProtuStrankaListFormatedOIB>
  <DomainObject.Predmet.ProtuStrankaListFormatedWithAdress>
    <izvorni_sadrzaj>
      <item>SPASE I VITO j.d.o.o. za proizvodnju, trgovinu i usluge, Ivana Meštrovića 87, 23000 Zadar</item>
    </izvorni_sadrzaj>
    <derivirana_varijabla naziv="DomainObject.Predmet.ProtuStrankaListFormatedWithAdress_1">
      <item>SPASE I VITO j.d.o.o. za proizvodnju, trgovinu i usluge, Ivana Meštrovića 87, 23000 Zadar</item>
    </derivirana_varijabla>
  </DomainObject.Predmet.ProtuStrankaListFormatedWithAdress>
  <DomainObject.Predmet.ProtuStrankaListFormatedWithAdressOIB>
    <izvorni_sadrzaj>
      <item>SPASE I VITO j.d.o.o. za proizvodnju, trgovinu i usluge, OIB 88423412722, Ivana Meštrovića 87, 23000 Zadar</item>
    </izvorni_sadrzaj>
    <derivirana_varijabla naziv="DomainObject.Predmet.ProtuStrankaListFormatedWithAdressOIB_1">
      <item>SPASE I VITO j.d.o.o. za proizvodnju, trgovinu i usluge, OIB 88423412722, Ivana Meštrovića 87, 23000 Zadar</item>
    </derivirana_varijabla>
  </DomainObject.Predmet.ProtuStrankaListFormatedWithAdressOIB>
  <DomainObject.Predmet.ProtuStrankaListNazivFormated>
    <izvorni_sadrzaj>
      <item>SPASE I VITO j.d.o.o. za proizvodnju, trgovinu i usluge</item>
    </izvorni_sadrzaj>
    <derivirana_varijabla naziv="DomainObject.Predmet.ProtuStrankaListNazivFormated_1">
      <item>SPASE I VITO j.d.o.o. za proizvodnju, trgovinu i usluge</item>
    </derivirana_varijabla>
  </DomainObject.Predmet.ProtuStrankaListNazivFormated>
  <DomainObject.Predmet.ProtuStrankaListNazivFormatedOIB>
    <izvorni_sadrzaj>
      <item>SPASE I VITO j.d.o.o. za proizvodnju, trgovinu i usluge, OIB 88423412722</item>
    </izvorni_sadrzaj>
    <derivirana_varijabla naziv="DomainObject.Predmet.ProtuStrankaListNazivFormatedOIB_1">
      <item>SPASE I VITO j.d.o.o. za proizvodnju, trgovinu i usluge, OIB 88423412722</item>
    </derivirana_varijabla>
  </DomainObject.Predmet.ProtuStrankaListNazivFormatedOIB>
  <DomainObject.Predmet.OstaliListFormated>
    <izvorni_sadrzaj>
      <item>Željko Žepina</item>
    </izvorni_sadrzaj>
    <derivirana_varijabla naziv="DomainObject.Predmet.OstaliListFormated_1">
      <item>Željko Žepina</item>
    </derivirana_varijabla>
  </DomainObject.Predmet.OstaliListFormated>
  <DomainObject.Predmet.OstaliListFormatedOIB>
    <izvorni_sadrzaj>
      <item>Željko Žepina, OIB 96266476526</item>
    </izvorni_sadrzaj>
    <derivirana_varijabla naziv="DomainObject.Predmet.OstaliListFormatedOIB_1">
      <item>Željko Žepina, OIB 96266476526</item>
    </derivirana_varijabla>
  </DomainObject.Predmet.OstaliListFormatedOIB>
  <DomainObject.Predmet.OstaliListFormatedWithAdress>
    <izvorni_sadrzaj>
      <item>Željko Žepina, Dalmatinskog Sabora 1, 23000 Zadar</item>
    </izvorni_sadrzaj>
    <derivirana_varijabla naziv="DomainObject.Predmet.OstaliListFormatedWithAdress_1">
      <item>Željko Žepina, Dalmatinskog Sabora 1, 23000 Zadar</item>
    </derivirana_varijabla>
  </DomainObject.Predmet.OstaliListFormatedWithAdress>
  <DomainObject.Predmet.OstaliListFormatedWithAdressOIB>
    <izvorni_sadrzaj>
      <item>Željko Žepina, OIB 96266476526, Dalmatinskog Sabora 1, 23000 Zadar</item>
    </izvorni_sadrzaj>
    <derivirana_varijabla naziv="DomainObject.Predmet.OstaliListFormatedWithAdressOIB_1">
      <item>Željko Žepina, OIB 96266476526, Dalmatinskog Sabora 1, 23000 Zadar</item>
    </derivirana_varijabla>
  </DomainObject.Predmet.OstaliListFormatedWithAdressOIB>
  <DomainObject.Predmet.OstaliListNazivFormated>
    <izvorni_sadrzaj>
      <item>Željko Žepina</item>
    </izvorni_sadrzaj>
    <derivirana_varijabla naziv="DomainObject.Predmet.OstaliListNazivFormated_1">
      <item>Željko Žepina</item>
    </derivirana_varijabla>
  </DomainObject.Predmet.OstaliListNazivFormated>
  <DomainObject.Predmet.OstaliListNazivFormatedOIB>
    <izvorni_sadrzaj>
      <item>Željko Žepina, OIB 96266476526</item>
    </izvorni_sadrzaj>
    <derivirana_varijabla naziv="DomainObject.Predmet.OstaliListNazivFormatedOIB_1">
      <item>Željko Žepina, OIB 96266476526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SPASE I VITO j.d.o.o. za proizvodnju, trgovinu i usluge</izvorni_sadrzaj>
    <derivirana_varijabla naziv="DomainObject.Predmet.ProtustrankaIDrugi_1">SPASE I VITO j.d.o.o.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SPASE I VITO j.d.o.o. za proizvodnju, trgovinu i usluge, OIB 88423412722, Ivana Meštrovića 87, 23000 Zadar</izvorni_sadrzaj>
    <derivirana_varijabla naziv="DomainObject.Predmet.ProtustrankaIDrugiAdressOIB_1">SPASE I VITO j.d.o.o. za proizvodnju, trgovinu i usluge, OIB 88423412722, Ivana Meštrovića 87,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SPASE I VITO j.d.o.o. za proizvodnju, trgovinu i usluge</item>
      <item>Željko Žepina</item>
    </izvorni_sadrzaj>
    <derivirana_varijabla naziv="DomainObject.Predmet.SudioniciListNaziv_1">
      <item>Financijska agencija</item>
      <item>SPASE I VITO j.d.o.o. za proizvodnju, trgovinu i usluge</item>
      <item>Željko Žepina</item>
    </derivirana_varijabla>
  </DomainObject.Predmet.SudioniciListNaziv>
  <DomainObject.Predmet.SudioniciListAdressOIB>
    <izvorni_sadrzaj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izvorni_sadrzaj>
    <derivirana_varijabla naziv="DomainObject.Predmet.SudioniciListAdressOIB_1"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88423412722</item>
      <item>, OIB 96266476526</item>
    </izvorni_sadrzaj>
    <derivirana_varijabla naziv="DomainObject.Predmet.SudioniciListNazivOIB_1">
      <item>, OIB 85821130368</item>
      <item>, OIB 88423412722</item>
      <item>, OIB 96266476526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E38AE-44BF-41E2-B275-413A29828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1923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2016-03-25T08:37:00Z</dcterms:created>
  <dc:creator>Administrator</dc:creator>
  <cp:lastModifiedBy>wsadmin</cp:lastModifiedBy>
  <cp:lastPrinted>2016-03-18T09:50:00Z</cp:lastPrinted>
  <dcterms:modified xmlns:xsi="http://www.w3.org/2001/XMLSchema-instance" xsi:type="dcterms:W3CDTF">2016-03-25T10:31:00Z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