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12b0" w14:paraId="b6512b0" w:rsidRDefault="00DD0FE5" w:rsidP="00DD0FE5" w:rsidR="00DD0FE5">
      <w:pPr>
        <w:ind w:left="7080"/>
        <w15:collapsed w:val="false"/>
        <w:rPr>
          <w:b/>
        </w:rPr>
      </w:pPr>
      <w:r>
        <w:rPr>
          <w:b/>
        </w:rPr>
        <w:t>3 St-47/2015-2</w:t>
      </w:r>
    </w:p>
    <w:p w:rsidRDefault="00DD0FE5" w:rsidP="00DD0FE5" w:rsidR="00DD0FE5">
      <w:pPr>
        <w:jc w:val="right"/>
        <w:rPr>
          <w:b/>
        </w:rPr>
      </w:pPr>
    </w:p>
    <w:p w:rsidRDefault="00DD0FE5" w:rsidP="00DD0FE5" w:rsidR="00DD0FE5">
      <w:pPr>
        <w:jc w:val="center"/>
        <w:rPr>
          <w:b/>
        </w:rPr>
      </w:pPr>
      <w:r>
        <w:rPr>
          <w:b/>
        </w:rPr>
        <w:t>R J E Š E N J E</w:t>
      </w:r>
    </w:p>
    <w:p w:rsidRDefault="00DD0FE5" w:rsidP="00DD0FE5" w:rsidR="00DD0FE5" w:rsidRPr="00DD0FE5">
      <w:pPr>
        <w:ind w:firstLine="708"/>
        <w:jc w:val="both"/>
      </w:pPr>
      <w:r>
        <w:t xml:space="preserve">TRGOVAČKI SUD U BJELOVARU, po stečajnom sucu Sanjani Zorinc povodom prijedloga predlagatelja MARIJE JURIĆ, Sveti Ivan </w:t>
      </w:r>
      <w:proofErr w:type="spellStart"/>
      <w:r>
        <w:t>Žabno</w:t>
      </w:r>
      <w:proofErr w:type="spellEnd"/>
      <w:r>
        <w:t xml:space="preserve">, Novi Glog 105 za otvaranje stečajnog postupka nad dužnikom BRISTOL d.o.o. </w:t>
      </w:r>
      <w:proofErr w:type="spellStart"/>
      <w:r>
        <w:t>Rovišća</w:t>
      </w:r>
      <w:proofErr w:type="spellEnd"/>
      <w:r>
        <w:t xml:space="preserve">, Stjepana Radića 33, OIB 35789157744, dana 18. rujna 2015. godine </w:t>
      </w:r>
    </w:p>
    <w:p w:rsidRDefault="00DD0FE5" w:rsidP="00DD0FE5" w:rsidR="00DD0FE5">
      <w:pPr>
        <w:jc w:val="center"/>
        <w:rPr>
          <w:b/>
        </w:rPr>
      </w:pPr>
      <w:r>
        <w:rPr>
          <w:b/>
        </w:rPr>
        <w:t>r i j e š i o  j e</w:t>
      </w:r>
    </w:p>
    <w:p w:rsidRDefault="00DD0FE5" w:rsidP="00DD0FE5" w:rsidR="00DD0FE5">
      <w:pPr>
        <w:ind w:firstLine="708"/>
        <w:jc w:val="both"/>
      </w:pPr>
      <w:r>
        <w:t>Odbacuje se prijedlog za otvaranje stečajnog postupka.</w:t>
      </w:r>
    </w:p>
    <w:p w:rsidRDefault="00DD0FE5" w:rsidP="00DD0FE5" w:rsidR="00DD0FE5">
      <w:pPr>
        <w:jc w:val="center"/>
      </w:pPr>
      <w:r>
        <w:rPr>
          <w:b/>
        </w:rPr>
        <w:t>Obrazloženje</w:t>
      </w:r>
    </w:p>
    <w:p w:rsidRDefault="00DD0FE5" w:rsidP="00DD0FE5" w:rsidR="00DD0FE5">
      <w:pPr>
        <w:ind w:firstLine="708"/>
        <w:jc w:val="both"/>
      </w:pPr>
      <w:r>
        <w:t xml:space="preserve">Budući da je rješenjem ovog suda </w:t>
      </w:r>
      <w:proofErr w:type="spellStart"/>
      <w:r>
        <w:t>Tt</w:t>
      </w:r>
      <w:proofErr w:type="spellEnd"/>
      <w:r>
        <w:t xml:space="preserve">-15/138-88 od 15. rujna 2015. godine subjekt upisa BRISTOL d.o.o. iz </w:t>
      </w:r>
      <w:proofErr w:type="spellStart"/>
      <w:r>
        <w:t>Rovišća</w:t>
      </w:r>
      <w:proofErr w:type="spellEnd"/>
      <w:r>
        <w:t xml:space="preserve">, Stjepana Radića 33, OIB 35789157744 brisan iz sudskog registra te više ne postoji kao pravni subjekt, riješeno je kao u izreci. </w:t>
      </w:r>
    </w:p>
    <w:p w:rsidRDefault="00DD0FE5" w:rsidP="00DD0FE5" w:rsidR="00DD0FE5">
      <w:pPr>
        <w:jc w:val="center"/>
      </w:pPr>
      <w:r>
        <w:t>U Bjelovaru, 18. rujna 2015. godine</w:t>
      </w:r>
    </w:p>
    <w:p w:rsidRDefault="00DD0FE5" w:rsidP="00DD0FE5" w:rsidR="00DD0FE5">
      <w:pPr>
        <w:ind w:firstLine="708"/>
        <w:rPr>
          <w:b/>
        </w:rPr>
      </w:pPr>
      <w:r>
        <w:rPr>
          <w:b/>
        </w:rPr>
        <w:t xml:space="preserve">                                                                                               STEČAJNI SUDAC</w:t>
      </w:r>
    </w:p>
    <w:p w:rsidRDefault="00DD0FE5" w:rsidP="00DD0FE5" w:rsidR="00DD0FE5">
      <w:pPr>
        <w:jc w:val="both"/>
      </w:pPr>
      <w:r>
        <w:t xml:space="preserve">                                                                                                     SANJANA ZORINC </w:t>
      </w:r>
    </w:p>
    <w:p w:rsidRDefault="00DD0FE5" w:rsidP="00DD0FE5" w:rsidR="00DD0FE5">
      <w:pPr>
        <w:jc w:val="both"/>
      </w:pPr>
    </w:p>
    <w:p w:rsidRDefault="00DD0FE5" w:rsidP="00DD0FE5" w:rsidR="00DD0FE5">
      <w:pPr>
        <w:jc w:val="both"/>
      </w:pPr>
      <w:r>
        <w:rPr>
          <w:b/>
        </w:rPr>
        <w:t>POUKA O PRAVNOM LIJEKU</w:t>
      </w:r>
      <w:r>
        <w:t xml:space="preserve">: Protiv ovog rješenja može se podnijeti žalba u roku od 8 dana od primitka, na Visoki trgovački sud Republike Hrvatske, a putem ovoga suda u četiri primjerka. </w:t>
      </w:r>
    </w:p>
    <w:p w:rsidRDefault="00DD0FE5" w:rsidP="00DD0FE5" w:rsidR="00DD0FE5">
      <w:proofErr w:type="spellStart"/>
      <w:r>
        <w:t>Rj</w:t>
      </w:r>
      <w:proofErr w:type="spellEnd"/>
      <w:r>
        <w:t>.</w:t>
      </w:r>
    </w:p>
    <w:p w:rsidRDefault="00DD0FE5" w:rsidP="00DD0FE5" w:rsidR="00DD0FE5">
      <w:r>
        <w:t>Dna: predlagatelju</w:t>
      </w:r>
    </w:p>
    <w:p w:rsidRDefault="00DD0FE5" w:rsidP="00DD0FE5" w:rsidR="00DD0FE5">
      <w:r>
        <w:t>Sc. pravomoćnost</w:t>
      </w:r>
    </w:p>
    <w:p w:rsidRDefault="00DD0FE5" w:rsidP="00DD0FE5" w:rsidR="00DD0FE5">
      <w:proofErr w:type="spellStart"/>
      <w:r>
        <w:t>Bj</w:t>
      </w:r>
      <w:proofErr w:type="spellEnd"/>
      <w:r>
        <w:t xml:space="preserve">. 18.9.2015. </w:t>
      </w:r>
    </w:p>
    <w:p w:rsidRDefault="00DD0FE5" w:rsidP="00DD0FE5" w:rsidR="00DD0FE5"/>
    <w:p w:rsidRDefault="00DD0FE5" w:rsidP="00DD0FE5" w:rsidR="00DD0FE5"/>
    <w:p w:rsidRDefault="00DD0FE5" w:rsidP="00DD0FE5" w:rsidR="00DD0FE5"/>
    <w:p w:rsidRDefault="00DD0FE5" w:rsidP="00DD0FE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0FE5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02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St-47/2015-2</izvorni_sadrzaj>
    <derivirana_varijabla naziv="DomainObject.Oznaka_1">St-47/2015-2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BRISTOL društvo s ograničenom odgovornošću za proizvodnju, trgovinu i usluge, Rovišće</izvorni_sadrzaj>
    <derivirana_varijabla naziv="DomainObject.Predmet.ProtustrankaFormated_1">  BRISTOL društvo s ograničenom odgovornošću za proizvodnju, trgovinu i usluge, Rovišće</derivirana_varijabla>
  </DomainObject.Predmet.ProtustrankaFormated>
  <DomainObject.Predmet.ProtustrankaFormatedOIB>
    <izvorni_sadrzaj>  BRISTOL društvo s ograničenom odgovornošću za proizvodnju, trgovinu i usluge, Rovišće, OIB 35789157744</izvorni_sadrzaj>
    <derivirana_varijabla naziv="DomainObject.Predmet.ProtustrankaFormatedOIB_1">  BRISTOL društvo s ograničenom odgovornošću za proizvodnju, trgovinu i usluge, Rovišće, OIB 35789157744</derivirana_varijabla>
  </DomainObject.Predmet.ProtustrankaFormatedOIB>
  <DomainObject.Predmet.ProtustrankaFormatedWithAdress>
    <izvorni_sadrzaj> BRISTOL društvo s ograničenom odgovornošću za proizvodnju, trgovinu i usluge, Rovišće, Stjepana Radića 33, 43000 Rovišće</izvorni_sadrzaj>
    <derivirana_varijabla naziv="DomainObject.Predmet.ProtustrankaFormatedWithAdress_1"> BRISTOL društvo s ograničenom odgovornošću za proizvodnju, trgovinu i usluge, Rovišće, Stjepana Radića 33, 43000 Rovišće</derivirana_varijabla>
  </DomainObject.Predmet.ProtustrankaFormatedWithAdress>
  <DomainObject.Predmet.ProtustrankaFormatedWithAdressOIB>
    <izvorni_sadrzaj> BRISTOL društvo s ograničenom odgovornošću za proizvodnju, trgovinu i usluge, Rovišće, OIB 35789157744, Stjepana Radića 33, 43000 Rovišće</izvorni_sadrzaj>
    <derivirana_varijabla naziv="DomainObject.Predmet.ProtustrankaFormatedWithAdressOIB_1"> BRISTOL društvo s ograničenom odgovornošću za proizvodnju, trgovinu i usluge, Rovišće, OIB 35789157744, Stjepana Radića 33, 43000 Rovišće</derivirana_varijabla>
  </DomainObject.Predmet.ProtustrankaFormatedWithAdressOIB>
  <DomainObject.Predmet.ProtustrankaWithAdress>
    <izvorni_sadrzaj>BRISTOL društvo s ograničenom odgovornošću za proizvodnju, trgovinu i usluge, Rovišće Stjepana Radića 33, 43000 Rovišće</izvorni_sadrzaj>
    <derivirana_varijabla naziv="DomainObject.Predmet.ProtustrankaWithAdress_1">BRISTOL društvo s ograničenom odgovornošću za proizvodnju, trgovinu i usluge, Rovišće Stjepana Radića 33, 43000 Rovišće</derivirana_varijabla>
  </DomainObject.Predmet.ProtustrankaWithAdress>
  <DomainObject.Predmet.ProtustrankaWithAdressOIB>
    <izvorni_sadrzaj>BRISTOL društvo s ograničenom odgovornošću za proizvodnju, trgovinu i usluge, Rovišće, OIB 35789157744, Stjepana Radića 33, 43000 Rovišće</izvorni_sadrzaj>
    <derivirana_varijabla naziv="DomainObject.Predmet.ProtustrankaWithAdressOIB_1">BRISTOL društvo s ograničenom odgovornošću za proizvodnju, trgovinu i usluge, Rovišće, OIB 35789157744, Stjepana Radića 33, 43000 Rovišće</derivirana_varijabla>
  </DomainObject.Predmet.ProtustrankaWithAdressOIB>
  <DomainObject.Predmet.ProtustrankaNazivFormated>
    <izvorni_sadrzaj>BRISTOL društvo s ograničenom odgovornošću za proizvodnju, trgovinu i usluge, Rovišće</izvorni_sadrzaj>
    <derivirana_varijabla naziv="DomainObject.Predmet.ProtustrankaNazivFormated_1">BRISTOL društvo s ograničenom odgovornošću za proizvodnju, trgovinu i usluge, Rovišće</derivirana_varijabla>
  </DomainObject.Predmet.ProtustrankaNazivFormated>
  <DomainObject.Predmet.ProtustrankaNazivFormatedOIB>
    <izvorni_sadrzaj>BRISTOL društvo s ograničenom odgovornošću za proizvodnju, trgovinu i usluge, Rovišće, OIB 35789157744</izvorni_sadrzaj>
    <derivirana_varijabla naziv="DomainObject.Predmet.ProtustrankaNazivFormatedOIB_1">BRISTOL društvo s ograničenom odgovornošću za proizvodnju, trgovinu i usluge, Rovišće, OIB 35789157744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JURIĆ, Novi Glog, Sv. Ivan Žabno</izvorni_sadrzaj>
    <derivirana_varijabla naziv="DomainObject.Predmet.StrankaFormated_1">  MARIJA JURIĆ, Novi Glog, Sv. Ivan Žabno</derivirana_varijabla>
  </DomainObject.Predmet.StrankaFormated>
  <DomainObject.Predmet.StrankaFormatedOIB>
    <izvorni_sadrzaj>  MARIJA JURIĆ, Novi Glog, Sv. Ivan Žabno, OIB 98197151602</izvorni_sadrzaj>
    <derivirana_varijabla naziv="DomainObject.Predmet.StrankaFormatedOIB_1">  MARIJA JURIĆ, Novi Glog, Sv. Ivan Žabno, OIB 98197151602</derivirana_varijabla>
  </DomainObject.Predmet.StrankaFormatedOIB>
  <DomainObject.Predmet.StrankaFormatedWithAdress>
    <izvorni_sadrzaj> MARIJA JURIĆ, Novi Glog, Sv. Ivan Žabno, Novi Glog 105, 48214 Sveti Ivan Žabno</izvorni_sadrzaj>
    <derivirana_varijabla naziv="DomainObject.Predmet.StrankaFormatedWithAdress_1"> MARIJA JURIĆ, Novi Glog, Sv. Ivan Žabno, Novi Glog 105, 48214 Sveti Ivan Žabno</derivirana_varijabla>
  </DomainObject.Predmet.StrankaFormatedWithAdress>
  <DomainObject.Predmet.StrankaFormatedWithAdressOIB>
    <izvorni_sadrzaj> MARIJA JURIĆ, Novi Glog, Sv. Ivan Žabno, OIB 98197151602, Novi Glog 105, 48214 Sveti Ivan Žabno</izvorni_sadrzaj>
    <derivirana_varijabla naziv="DomainObject.Predmet.StrankaFormatedWithAdressOIB_1"> MARIJA JURIĆ, Novi Glog, Sv. Ivan Žabno, OIB 98197151602, Novi Glog 105, 48214 Sveti Ivan Žabno</derivirana_varijabla>
  </DomainObject.Predmet.StrankaFormatedWithAdressOIB>
  <DomainObject.Predmet.StrankaWithAdress>
    <izvorni_sadrzaj>MARIJA JURIĆ, Novi Glog, Sv. Ivan Žabno Novi Glog 105,48214 Sveti Ivan Žabno</izvorni_sadrzaj>
    <derivirana_varijabla naziv="DomainObject.Predmet.StrankaWithAdress_1">MARIJA JURIĆ, Novi Glog, Sv. Ivan Žabno Novi Glog 105,48214 Sveti Ivan Žabno</derivirana_varijabla>
  </DomainObject.Predmet.StrankaWithAdress>
  <DomainObject.Predmet.StrankaWithAdressOIB>
    <izvorni_sadrzaj>MARIJA JURIĆ, Novi Glog, Sv. Ivan Žabno, OIB 98197151602, Novi Glog 105,48214 Sveti Ivan Žabno</izvorni_sadrzaj>
    <derivirana_varijabla naziv="DomainObject.Predmet.StrankaWithAdressOIB_1">MARIJA JURIĆ, Novi Glog, Sv. Ivan Žabno, OIB 98197151602, Novi Glog 105,48214 Sveti Ivan Žabno</derivirana_varijabla>
  </DomainObject.Predmet.StrankaWithAdressOIB>
  <DomainObject.Predmet.StrankaNazivFormated>
    <izvorni_sadrzaj>MARIJA JURIĆ, Novi Glog, Sv. Ivan Žabno</izvorni_sadrzaj>
    <derivirana_varijabla naziv="DomainObject.Predmet.StrankaNazivFormated_1">MARIJA JURIĆ, Novi Glog, Sv. Ivan Žabno</derivirana_varijabla>
  </DomainObject.Predmet.StrankaNazivFormated>
  <DomainObject.Predmet.StrankaNazivFormatedOIB>
    <izvorni_sadrzaj>MARIJA JURIĆ, Novi Glog, Sv. Ivan Žabno, OIB 98197151602</izvorni_sadrzaj>
    <derivirana_varijabla naziv="DomainObject.Predmet.StrankaNazivFormatedOIB_1">MARIJA JURIĆ, Novi Glog, Sv. Ivan Žabno, OIB 98197151602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MARIJA JURIĆ, Novi Glog, Sv. Ivan Žabno</item>
    </izvorni_sadrzaj>
    <derivirana_varijabla naziv="DomainObject.Predmet.StrankaListFormated_1">
      <item>MARIJA JURIĆ, Novi Glog, Sv. Ivan Žabno</item>
    </derivirana_varijabla>
  </DomainObject.Predmet.StrankaListFormated>
  <DomainObject.Predmet.StrankaListFormatedOIB>
    <izvorni_sadrzaj>
      <item>MARIJA JURIĆ, Novi Glog, Sv. Ivan Žabno, OIB 98197151602</item>
    </izvorni_sadrzaj>
    <derivirana_varijabla naziv="DomainObject.Predmet.StrankaListFormatedOIB_1">
      <item>MARIJA JURIĆ, Novi Glog, Sv. Ivan Žabno, OIB 98197151602</item>
    </derivirana_varijabla>
  </DomainObject.Predmet.StrankaListFormatedOIB>
  <DomainObject.Predmet.StrankaListFormatedWithAdress>
    <izvorni_sadrzaj>
      <item>MARIJA JURIĆ, Novi Glog, Sv. Ivan Žabno, Novi Glog 105, 48214 Sveti Ivan Žabno</item>
    </izvorni_sadrzaj>
    <derivirana_varijabla naziv="DomainObject.Predmet.StrankaListFormatedWithAdress_1">
      <item>MARIJA JURIĆ, Novi Glog, Sv. Ivan Žabno, Novi Glog 105, 48214 Sveti Ivan Žabno</item>
    </derivirana_varijabla>
  </DomainObject.Predmet.StrankaListFormatedWithAdress>
  <DomainObject.Predmet.StrankaListFormatedWithAdressOIB>
    <izvorni_sadrzaj>
      <item>MARIJA JURIĆ, Novi Glog, Sv. Ivan Žabno, OIB 98197151602, Novi Glog 105, 48214 Sveti Ivan Žabno</item>
    </izvorni_sadrzaj>
    <derivirana_varijabla naziv="DomainObject.Predmet.StrankaListFormatedWithAdressOIB_1">
      <item>MARIJA JURIĆ, Novi Glog, Sv. Ivan Žabno, OIB 98197151602, Novi Glog 105, 48214 Sveti Ivan Žabno</item>
    </derivirana_varijabla>
  </DomainObject.Predmet.StrankaListFormatedWithAdressOIB>
  <DomainObject.Predmet.StrankaListNazivFormated>
    <izvorni_sadrzaj>
      <item>MARIJA JURIĆ, Novi Glog, Sv. Ivan Žabno</item>
    </izvorni_sadrzaj>
    <derivirana_varijabla naziv="DomainObject.Predmet.StrankaListNazivFormated_1">
      <item>MARIJA JURIĆ, Novi Glog, Sv. Ivan Žabno</item>
    </derivirana_varijabla>
  </DomainObject.Predmet.StrankaListNazivFormated>
  <DomainObject.Predmet.StrankaListNazivFormatedOIB>
    <izvorni_sadrzaj>
      <item>MARIJA JURIĆ, Novi Glog, Sv. Ivan Žabno, OIB 98197151602</item>
    </izvorni_sadrzaj>
    <derivirana_varijabla naziv="DomainObject.Predmet.StrankaListNazivFormatedOIB_1">
      <item>MARIJA JURIĆ, Novi Glog, Sv. Ivan Žabno, OIB 98197151602</item>
    </derivirana_varijabla>
  </DomainObject.Predmet.StrankaListNazivFormatedOIB>
  <DomainObject.Predmet.ProtuStrankaListFormated>
    <izvorni_sadrzaj>
      <item>BRISTOL društvo s ograničenom odgovornošću za proizvodnju, trgovinu i usluge, Rovišće</item>
    </izvorni_sadrzaj>
    <derivirana_varijabla naziv="DomainObject.Predmet.ProtuStrankaListFormated_1">
      <item>BRISTOL društvo s ograničenom odgovornošću za proizvodnju, trgovinu i usluge, Rovišće</item>
    </derivirana_varijabla>
  </DomainObject.Predmet.ProtuStrankaListFormated>
  <DomainObject.Predmet.ProtuStrankaListFormatedOIB>
    <izvorni_sadrzaj>
      <item>BRISTOL društvo s ograničenom odgovornošću za proizvodnju, trgovinu i usluge, Rovišće, OIB 35789157744</item>
    </izvorni_sadrzaj>
    <derivirana_varijabla naziv="DomainObject.Predmet.ProtuStrankaListFormatedOIB_1">
      <item>BRISTOL društvo s ograničenom odgovornošću za proizvodnju, trgovinu i usluge, Rovišće, OIB 35789157744</item>
    </derivirana_varijabla>
  </DomainObject.Predmet.ProtuStrankaListFormatedOIB>
  <DomainObject.Predmet.ProtuStrankaListFormatedWithAdress>
    <izvorni_sadrzaj>
      <item>BRISTOL društvo s ograničenom odgovornošću za proizvodnju, trgovinu i usluge, Rovišće, Stjepana Radića 33, 43000 Rovišće</item>
    </izvorni_sadrzaj>
    <derivirana_varijabla naziv="DomainObject.Predmet.ProtuStrankaListFormatedWithAdress_1">
      <item>BRISTOL društvo s ograničenom odgovornošću za proizvodnju, trgovinu i usluge, Rovišće, Stjepana Radića 33, 43000 Rovišće</item>
    </derivirana_varijabla>
  </DomainObject.Predmet.ProtuStrankaListFormatedWithAdress>
  <DomainObject.Predmet.ProtuStrankaListFormatedWithAdressOIB>
    <izvorni_sadrzaj>
      <item>BRISTOL društvo s ograničenom odgovornošću za proizvodnju, trgovinu i usluge, Rovišće, OIB 35789157744, Stjepana Radića 33, 43000 Rovišće</item>
    </izvorni_sadrzaj>
    <derivirana_varijabla naziv="DomainObject.Predmet.ProtuStrankaListFormatedWithAdressOIB_1">
      <item>BRISTOL društvo s ograničenom odgovornošću za proizvodnju, trgovinu i usluge, Rovišće, OIB 35789157744, Stjepana Radića 33, 43000 Rovišće</item>
    </derivirana_varijabla>
  </DomainObject.Predmet.ProtuStrankaListFormatedWithAdressOIB>
  <DomainObject.Predmet.ProtuStrankaListNazivFormated>
    <izvorni_sadrzaj>
      <item>BRISTOL društvo s ograničenom odgovornošću za proizvodnju, trgovinu i usluge, Rovišće</item>
    </izvorni_sadrzaj>
    <derivirana_varijabla naziv="DomainObject.Predmet.ProtuStrankaListNazivFormated_1">
      <item>BRISTOL društvo s ograničenom odgovornošću za proizvodnju, trgovinu i usluge, Rovišće</item>
    </derivirana_varijabla>
  </DomainObject.Predmet.ProtuStrankaListNazivFormated>
  <DomainObject.Predmet.ProtuStrankaListNazivFormatedOIB>
    <izvorni_sadrzaj>
      <item>BRISTOL društvo s ograničenom odgovornošću za proizvodnju, trgovinu i usluge, Rovišće, OIB 35789157744</item>
    </izvorni_sadrzaj>
    <derivirana_varijabla naziv="DomainObject.Predmet.ProtuStrankaListNazivFormatedOIB_1">
      <item>BRISTOL društvo s ograničenom odgovornošću za proizvodnju, trgovinu i usluge, Rovišće, OIB 35789157744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St-47/2015-2</izvorni_sadrzaj>
    <derivirana_varijabla naziv="DomainObject.PoslovniBrojDokumenta_1">St-47/2015-2</derivirana_varijabla>
  </DomainObject.PoslovniBrojDokumenta>
  <DomainObject.Predmet.StrankaIDrugi>
    <izvorni_sadrzaj>MARIJA JURIĆ, Novi Glog, Sv. Ivan Žabno</izvorni_sadrzaj>
    <derivirana_varijabla naziv="DomainObject.Predmet.StrankaIDrugi_1">MARIJA JURIĆ, Novi Glog, Sv. Ivan Žabno</derivirana_varijabla>
  </DomainObject.Predmet.StrankaIDrugi>
  <DomainObject.Predmet.ProtustrankaIDrugi>
    <izvorni_sadrzaj>BRISTOL društvo s ograničenom odgovornošću za proizvodnju, trgovinu i usluge, Rovišće</izvorni_sadrzaj>
    <derivirana_varijabla naziv="DomainObject.Predmet.ProtustrankaIDrugi_1">BRISTOL društvo s ograničenom odgovornošću za proizvodnju, trgovinu i usluge, Rovišće</derivirana_varijabla>
  </DomainObject.Predmet.ProtustrankaIDrugi>
  <DomainObject.Predmet.StrankaIDrugiAdressOIB>
    <izvorni_sadrzaj>MARIJA JURIĆ, Novi Glog, Sv. Ivan Žabno, OIB 98197151602, Novi Glog 105, 48214 Sveti Ivan Žabno</izvorni_sadrzaj>
    <derivirana_varijabla naziv="DomainObject.Predmet.StrankaIDrugiAdressOIB_1">MARIJA JURIĆ, Novi Glog, Sv. Ivan Žabno, OIB 98197151602, Novi Glog 105, 48214 Sveti Ivan Žabno</derivirana_varijabla>
  </DomainObject.Predmet.StrankaIDrugiAdressOIB>
  <DomainObject.Predmet.ProtustrankaIDrugiAdressOIB>
    <izvorni_sadrzaj>BRISTOL društvo s ograničenom odgovornošću za proizvodnju, trgovinu i usluge, Rovišće, OIB 35789157744, Stjepana Radića 33, 43000 Rovišće</izvorni_sadrzaj>
    <derivirana_varijabla naziv="DomainObject.Predmet.ProtustrankaIDrugiAdressOIB_1">BRISTOL društvo s ograničenom odgovornošću za proizvodnju, trgovinu i usluge, Rovišće, OIB 35789157744, Stjepana Radića 33,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JURIĆ, Novi Glog, Sv. Ivan Žabno</item>
      <item>BRISTOL društvo s ograničenom odgovornošću za proizvodnju, trgovinu i usluge, Rovišće</item>
    </izvorni_sadrzaj>
    <derivirana_varijabla naziv="DomainObject.Predmet.SudioniciListNaziv_1">
      <item>MARIJA JURIĆ, Novi Glog, Sv. Ivan Žabno</item>
      <item>BRISTOL društvo s ograničenom odgovornošću za proizvodnju, trgovinu i usluge, Rovišće</item>
    </derivirana_varijabla>
  </DomainObject.Predmet.SudioniciListNaziv>
  <DomainObject.Predmet.SudioniciListAdressOIB>
    <izvorni_sadrzaj>
      <item>MARIJA JURIĆ, Novi Glog, Sv. Ivan Žabno, OIB 98197151602, Novi Glog 105,48214 Sveti Ivan Žabno</item>
      <item>BRISTOL društvo s ograničenom odgovornošću za proizvodnju, trgovinu i usluge, Rovišće, OIB 35789157744, Stjepana Radića 33,43000 Rovišće</item>
    </izvorni_sadrzaj>
    <derivirana_varijabla naziv="DomainObject.Predmet.SudioniciListAdressOIB_1">
      <item>MARIJA JURIĆ, Novi Glog, Sv. Ivan Žabno, OIB 98197151602, Novi Glog 105,48214 Sveti Ivan Žabno</item>
      <item>BRISTOL društvo s ograničenom odgovornošću za proizvodnju, trgovinu i usluge, Rovišće, OIB 35789157744, Stjepana Radića 33,43000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C0E96-1C42-4CD7-907D-54E3F84460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781</properties:Characters>
  <properties:Lines>28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2015-09-18T12:16:00Z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St-47/2015-2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