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ab3f7a" w14:paraId="6ab3f7a" w:rsidRDefault="00343CA8" w:rsidP="00343CA8" w:rsidR="00343CA8" w:rsidRPr="00C175AC">
      <w:pPr>
        <w15:collapsed w:val="false"/>
        <w:rPr>
          <w:rFonts w:hAnsi="Times New Roman" w:ascii="Times New Roman"/>
          <w:szCs w:val="24"/>
        </w:rPr>
      </w:pPr>
      <w:bookmarkStart w:name="_GoBack" w:id="0"/>
      <w:bookmarkEnd w:id="0"/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B55FB9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43CA8" w:rsidP="00343CA8" w:rsidR="00343CA8" w:rsidRPr="00C175AC">
      <w:pPr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szCs w:val="24"/>
        </w:rPr>
        <w:t xml:space="preserve">  </w:t>
      </w:r>
      <w:r w:rsidRPr="00C175AC">
        <w:rPr>
          <w:rFonts w:hAnsi="Times New Roman" w:ascii="Times New Roman"/>
          <w:bCs/>
          <w:szCs w:val="24"/>
        </w:rPr>
        <w:t>REPUBLIKA HRVATSKA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>TRGOVAČKI SUD U ZAGREBU</w:t>
      </w:r>
    </w:p>
    <w:p w:rsidRDefault="00343CA8" w:rsidP="00343CA8" w:rsidR="00343CA8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Zagreb, </w:t>
      </w:r>
      <w:proofErr w:type="spellStart"/>
      <w:r w:rsidRPr="00C175AC">
        <w:rPr>
          <w:rFonts w:cs="Times New Roman" w:hAnsi="Times New Roman" w:ascii="Times New Roman"/>
          <w:b w:val="false"/>
          <w:szCs w:val="24"/>
        </w:rPr>
        <w:t>Amruševa</w:t>
      </w:r>
      <w:proofErr w:type="spellEnd"/>
      <w:r w:rsidRPr="00C175AC">
        <w:rPr>
          <w:rFonts w:cs="Times New Roman" w:hAnsi="Times New Roman" w:ascii="Times New Roman"/>
          <w:b w:val="false"/>
          <w:szCs w:val="24"/>
        </w:rPr>
        <w:t xml:space="preserve"> 2 </w:t>
      </w:r>
      <w:r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ab/>
        <w:t xml:space="preserve">                     </w:t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="00DF0E72" w:rsidRPr="00C175AC">
        <w:rPr>
          <w:rFonts w:cs="Times New Roman" w:hAnsi="Times New Roman" w:ascii="Times New Roman"/>
          <w:b w:val="false"/>
          <w:szCs w:val="24"/>
        </w:rPr>
        <w:tab/>
      </w:r>
      <w:r w:rsidRPr="00C175AC">
        <w:rPr>
          <w:rFonts w:cs="Times New Roman" w:hAnsi="Times New Roman" w:ascii="Times New Roman"/>
          <w:b w:val="false"/>
          <w:szCs w:val="24"/>
        </w:rPr>
        <w:t>31-ST-</w:t>
      </w:r>
      <w:r w:rsidR="00ED7D36">
        <w:rPr>
          <w:rFonts w:cs="Times New Roman" w:hAnsi="Times New Roman" w:ascii="Times New Roman"/>
          <w:b w:val="false"/>
          <w:szCs w:val="24"/>
        </w:rPr>
        <w:t>3488/16-17</w:t>
      </w:r>
    </w:p>
    <w:p w:rsidRDefault="00474C8C" w:rsidP="00343CA8" w:rsidR="00474C8C" w:rsidRPr="00C175AC">
      <w:pPr>
        <w:pStyle w:val="Tijeloteksta"/>
        <w:rPr>
          <w:rFonts w:cs="Times New Roman" w:hAnsi="Times New Roman" w:ascii="Times New Roman"/>
          <w:b w:val="false"/>
          <w:szCs w:val="24"/>
        </w:rPr>
      </w:pPr>
    </w:p>
    <w:p w:rsidRDefault="00474C8C" w:rsidP="00474C8C" w:rsidR="00343CA8" w:rsidRPr="00C175AC">
      <w:pPr>
        <w:pStyle w:val="Tijeloteksta"/>
        <w:jc w:val="center"/>
        <w:rPr>
          <w:rFonts w:cs="Times New Roman" w:hAnsi="Times New Roman" w:ascii="Times New Roman"/>
          <w:b w:val="false"/>
          <w:szCs w:val="24"/>
        </w:rPr>
      </w:pPr>
      <w:r w:rsidRPr="00C175AC">
        <w:rPr>
          <w:rFonts w:cs="Times New Roman" w:hAnsi="Times New Roman" w:ascii="Times New Roman"/>
          <w:b w:val="false"/>
          <w:szCs w:val="24"/>
        </w:rPr>
        <w:t xml:space="preserve">R E P U B L I K A   H R V A T S K A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bCs/>
          <w:szCs w:val="24"/>
        </w:rPr>
        <w:t>R J E Š E N J E</w:t>
      </w:r>
      <w:r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474C8C" w:rsidRPr="00C175AC">
        <w:rPr>
          <w:rFonts w:hAnsi="Times New Roman" w:ascii="Times New Roman"/>
          <w:szCs w:val="24"/>
        </w:rPr>
        <w:t xml:space="preserve">TRGOVAČKI SUD U ZAGREBU po sucu Nadi Kraljić povodom prijedloga predlagatelja </w:t>
      </w:r>
      <w:r w:rsidR="004544CD">
        <w:rPr>
          <w:rFonts w:hAnsi="Times New Roman" w:ascii="Times New Roman"/>
        </w:rPr>
        <w:t xml:space="preserve">FINA-Regionalni centar Zagreb za pokretanje stečajnog postupka nad dužnikom </w:t>
      </w:r>
      <w:r w:rsidR="004544CD" w:rsidRPr="00FB7C8D">
        <w:rPr>
          <w:rFonts w:hAnsi="Times New Roman" w:ascii="Times New Roman"/>
        </w:rPr>
        <w:t>MUŠKI ODBOJKAŠKI KLUB ''ZAGREB''</w:t>
      </w:r>
      <w:r w:rsidR="004544CD">
        <w:rPr>
          <w:rFonts w:hAnsi="Times New Roman" w:ascii="Times New Roman"/>
        </w:rPr>
        <w:t xml:space="preserve"> OIB: </w:t>
      </w:r>
      <w:r w:rsidR="004544CD" w:rsidRPr="00FB7C8D">
        <w:rPr>
          <w:rFonts w:hAnsi="Times New Roman" w:ascii="Times New Roman"/>
        </w:rPr>
        <w:t>71940527949</w:t>
      </w:r>
      <w:r w:rsidR="004544CD">
        <w:rPr>
          <w:rFonts w:hAnsi="Times New Roman" w:ascii="Times New Roman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dana </w:t>
      </w:r>
      <w:r w:rsidR="00ED7D36">
        <w:rPr>
          <w:rFonts w:hAnsi="Times New Roman" w:ascii="Times New Roman"/>
          <w:szCs w:val="24"/>
        </w:rPr>
        <w:t>5. svibnja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>godine</w:t>
      </w:r>
    </w:p>
    <w:p w:rsidRDefault="00343CA8" w:rsidP="00343CA8" w:rsidR="00343CA8" w:rsidRPr="00C175AC">
      <w:pPr>
        <w:jc w:val="center"/>
        <w:rPr>
          <w:rFonts w:hAnsi="Times New Roman" w:ascii="Times New Roman"/>
          <w:bCs/>
          <w:szCs w:val="24"/>
        </w:rPr>
      </w:pPr>
      <w:r w:rsidRPr="00C175AC">
        <w:rPr>
          <w:rFonts w:hAnsi="Times New Roman" w:ascii="Times New Roman"/>
          <w:bCs/>
          <w:szCs w:val="24"/>
        </w:rPr>
        <w:t>r i j e š i o  j e :</w:t>
      </w:r>
    </w:p>
    <w:p w:rsidRDefault="00343CA8" w:rsidP="00343CA8" w:rsidR="00343CA8" w:rsidRPr="00C175AC">
      <w:pPr>
        <w:jc w:val="center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="006B4C1F" w:rsidRPr="00C175AC">
        <w:rPr>
          <w:rFonts w:hAnsi="Times New Roman" w:ascii="Times New Roman"/>
          <w:szCs w:val="24"/>
        </w:rPr>
        <w:t>1.</w:t>
      </w:r>
      <w:r w:rsidRPr="00C175AC">
        <w:rPr>
          <w:rFonts w:hAnsi="Times New Roman" w:ascii="Times New Roman"/>
          <w:szCs w:val="24"/>
        </w:rPr>
        <w:tab/>
        <w:t xml:space="preserve">Zakazuje se ročište za </w:t>
      </w:r>
      <w:r w:rsidR="005C3209">
        <w:rPr>
          <w:rFonts w:hAnsi="Times New Roman" w:ascii="Times New Roman"/>
          <w:szCs w:val="24"/>
        </w:rPr>
        <w:t>utvrđenje uvjeta</w:t>
      </w:r>
      <w:r w:rsidR="00474C8C" w:rsidRPr="00C175AC">
        <w:rPr>
          <w:rFonts w:hAnsi="Times New Roman" w:ascii="Times New Roman"/>
          <w:szCs w:val="24"/>
        </w:rPr>
        <w:t xml:space="preserve"> </w:t>
      </w:r>
      <w:r w:rsidR="00B903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 xml:space="preserve">za otvaranje stečajnog postupka za dan: </w:t>
      </w:r>
    </w:p>
    <w:p w:rsidRDefault="00ED7D36" w:rsidP="00474C8C" w:rsidR="00474C8C" w:rsidRPr="00C175AC">
      <w:pPr>
        <w:jc w:val="center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24. svibnja</w:t>
      </w:r>
      <w:r w:rsidR="00364460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474C8C" w:rsidRPr="00C175AC">
        <w:rPr>
          <w:rFonts w:hAnsi="Times New Roman" w:ascii="Times New Roman"/>
          <w:szCs w:val="24"/>
        </w:rPr>
        <w:t xml:space="preserve">u </w:t>
      </w:r>
      <w:r>
        <w:rPr>
          <w:rFonts w:hAnsi="Times New Roman" w:ascii="Times New Roman"/>
          <w:szCs w:val="24"/>
        </w:rPr>
        <w:t>09,45</w:t>
      </w:r>
      <w:r w:rsidR="00474C8C" w:rsidRPr="00C175AC">
        <w:rPr>
          <w:rFonts w:hAnsi="Times New Roman" w:ascii="Times New Roman"/>
          <w:szCs w:val="24"/>
        </w:rPr>
        <w:t xml:space="preserve"> sati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u prostorijama Trgovačk</w:t>
      </w:r>
      <w:r w:rsidR="00BD5E83" w:rsidRPr="00C175AC">
        <w:rPr>
          <w:rFonts w:hAnsi="Times New Roman" w:ascii="Times New Roman"/>
          <w:szCs w:val="24"/>
        </w:rPr>
        <w:t xml:space="preserve">og suda u Zagrebu, Petrinjska 8, </w:t>
      </w:r>
      <w:r w:rsidRPr="00C175AC">
        <w:rPr>
          <w:rFonts w:hAnsi="Times New Roman" w:ascii="Times New Roman"/>
          <w:szCs w:val="24"/>
        </w:rPr>
        <w:t>soba 89/II (ulična zgrada).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Na ročište se pozivaju: </w:t>
      </w:r>
    </w:p>
    <w:p w:rsidRDefault="00285409" w:rsidP="00F801FF" w:rsidR="00343CA8" w:rsidRPr="00F801FF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P</w:t>
      </w:r>
      <w:r w:rsidR="001852C5" w:rsidRPr="00C175AC">
        <w:rPr>
          <w:rFonts w:hAnsi="Times New Roman" w:ascii="Times New Roman"/>
          <w:szCs w:val="24"/>
        </w:rPr>
        <w:t>redlagatelj</w:t>
      </w:r>
      <w:r w:rsidR="002B2BEF" w:rsidRPr="00C175AC">
        <w:rPr>
          <w:rFonts w:hAnsi="Times New Roman" w:ascii="Times New Roman"/>
          <w:szCs w:val="24"/>
        </w:rPr>
        <w:t xml:space="preserve"> </w:t>
      </w:r>
      <w:r w:rsidR="00F801FF">
        <w:rPr>
          <w:rFonts w:hAnsi="Times New Roman" w:ascii="Times New Roman"/>
          <w:szCs w:val="24"/>
        </w:rPr>
        <w:t>- FINA</w:t>
      </w:r>
    </w:p>
    <w:p w:rsidRDefault="00B60BC3" w:rsidP="00E53A71" w:rsidR="00B60BC3" w:rsidRPr="00C175AC">
      <w:pPr>
        <w:numPr>
          <w:ilvl w:val="0"/>
          <w:numId w:val="1"/>
        </w:numPr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Zakonski zastupnik dužnika</w:t>
      </w:r>
    </w:p>
    <w:p w:rsidRDefault="00BC2003" w:rsidP="00D57A46" w:rsidR="00D57A46">
      <w:pPr>
        <w:numPr>
          <w:ilvl w:val="0"/>
          <w:numId w:val="1"/>
        </w:num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Dužnik </w:t>
      </w:r>
    </w:p>
    <w:p w:rsidRDefault="006B4C1F" w:rsidP="006B4C1F" w:rsidR="00343CA8" w:rsidRPr="00C175AC">
      <w:pPr>
        <w:ind w:firstLine="708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2.</w:t>
      </w:r>
      <w:r w:rsidR="00955C29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="00343CA8" w:rsidRPr="00C175AC">
        <w:rPr>
          <w:rFonts w:hAnsi="Times New Roman" w:ascii="Times New Roman"/>
          <w:szCs w:val="24"/>
        </w:rPr>
        <w:t>Nalaže se FINI</w:t>
      </w:r>
      <w:r w:rsidR="00916BA9" w:rsidRPr="00C175AC">
        <w:rPr>
          <w:rFonts w:hAnsi="Times New Roman" w:ascii="Times New Roman"/>
          <w:szCs w:val="24"/>
        </w:rPr>
        <w:t xml:space="preserve"> </w:t>
      </w:r>
      <w:r w:rsidR="00343CA8" w:rsidRPr="00C175AC">
        <w:rPr>
          <w:rFonts w:hAnsi="Times New Roman" w:ascii="Times New Roman"/>
          <w:szCs w:val="24"/>
        </w:rPr>
        <w:t xml:space="preserve">da do ročišta dostavi potvrdu </w:t>
      </w:r>
      <w:r w:rsidR="00F01DE8" w:rsidRPr="00C175AC">
        <w:rPr>
          <w:rFonts w:hAnsi="Times New Roman" w:ascii="Times New Roman"/>
          <w:szCs w:val="24"/>
        </w:rPr>
        <w:t xml:space="preserve">o blokadi žiro računa za dužnika. </w:t>
      </w:r>
    </w:p>
    <w:p w:rsidRDefault="00916BA9" w:rsidP="00916BA9" w:rsidR="00916BA9" w:rsidRPr="00C175AC">
      <w:pPr>
        <w:ind w:firstLine="360"/>
        <w:rPr>
          <w:rFonts w:hAnsi="Times New Roman" w:ascii="Times New Roman"/>
          <w:szCs w:val="24"/>
        </w:rPr>
      </w:pPr>
    </w:p>
    <w:p w:rsidRDefault="00343CA8" w:rsidP="00343CA8" w:rsidR="00343CA8" w:rsidRPr="00C175AC">
      <w:pPr>
        <w:ind w:left="14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  <w:t xml:space="preserve">U Zagrebu, </w:t>
      </w:r>
      <w:r w:rsidR="00ED7D36">
        <w:rPr>
          <w:rFonts w:hAnsi="Times New Roman" w:ascii="Times New Roman"/>
          <w:szCs w:val="24"/>
        </w:rPr>
        <w:t>5. svibnja</w:t>
      </w:r>
      <w:r w:rsidR="00F801FF">
        <w:rPr>
          <w:rFonts w:hAnsi="Times New Roman" w:ascii="Times New Roman"/>
          <w:szCs w:val="24"/>
        </w:rPr>
        <w:t xml:space="preserve"> 2017. </w:t>
      </w:r>
      <w:r w:rsidR="00E53A71" w:rsidRPr="00C175AC">
        <w:rPr>
          <w:rFonts w:hAnsi="Times New Roman" w:ascii="Times New Roman"/>
          <w:szCs w:val="24"/>
        </w:rPr>
        <w:t xml:space="preserve"> </w:t>
      </w:r>
      <w:r w:rsidR="00F01DE8" w:rsidRPr="00C175AC">
        <w:rPr>
          <w:rFonts w:hAnsi="Times New Roman" w:ascii="Times New Roman"/>
          <w:szCs w:val="24"/>
        </w:rPr>
        <w:t xml:space="preserve"> </w:t>
      </w:r>
      <w:r w:rsidR="00285409" w:rsidRPr="00C175AC">
        <w:rPr>
          <w:rFonts w:hAnsi="Times New Roman" w:ascii="Times New Roman"/>
          <w:szCs w:val="24"/>
        </w:rPr>
        <w:t xml:space="preserve"> </w:t>
      </w:r>
    </w:p>
    <w:p w:rsidRDefault="00343CA8" w:rsidP="00343CA8" w:rsidR="00343CA8" w:rsidRPr="00C175AC">
      <w:pPr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 xml:space="preserve"> </w:t>
      </w:r>
    </w:p>
    <w:p w:rsidRDefault="00C175AC" w:rsidP="00343CA8" w:rsidR="00343CA8" w:rsidRPr="00C175AC">
      <w:pPr>
        <w:ind w:firstLine="720" w:left="504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>S</w:t>
      </w:r>
      <w:r w:rsidR="00343CA8" w:rsidRPr="00C175AC">
        <w:rPr>
          <w:rFonts w:hAnsi="Times New Roman" w:ascii="Times New Roman"/>
          <w:szCs w:val="24"/>
        </w:rPr>
        <w:t xml:space="preserve">udac </w:t>
      </w:r>
    </w:p>
    <w:p w:rsidRDefault="00343CA8" w:rsidP="00343CA8" w:rsidR="00343CA8" w:rsidRPr="00C175AC">
      <w:pPr>
        <w:ind w:left="720"/>
        <w:rPr>
          <w:rFonts w:hAnsi="Times New Roman" w:ascii="Times New Roman"/>
          <w:szCs w:val="24"/>
        </w:rPr>
      </w:pP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Pr="00C175AC">
        <w:rPr>
          <w:rFonts w:hAnsi="Times New Roman" w:ascii="Times New Roman"/>
          <w:szCs w:val="24"/>
        </w:rPr>
        <w:tab/>
      </w:r>
      <w:r w:rsidR="00377FAF" w:rsidRPr="00C175AC">
        <w:rPr>
          <w:rFonts w:hAnsi="Times New Roman" w:ascii="Times New Roman"/>
          <w:szCs w:val="24"/>
        </w:rPr>
        <w:t xml:space="preserve"> </w:t>
      </w:r>
      <w:r w:rsidRPr="00C175AC">
        <w:rPr>
          <w:rFonts w:hAnsi="Times New Roman" w:ascii="Times New Roman"/>
          <w:szCs w:val="24"/>
        </w:rPr>
        <w:t>Nada Kraljić</w:t>
      </w:r>
      <w:r w:rsidR="00F4113F">
        <w:rPr>
          <w:rFonts w:hAnsi="Times New Roman" w:ascii="Times New Roman"/>
          <w:szCs w:val="24"/>
        </w:rPr>
        <w:t>,v.r.</w:t>
      </w:r>
    </w:p>
    <w:p w:rsidRDefault="00343CA8" w:rsidR="00343CA8" w:rsidRPr="00C175AC">
      <w:pPr>
        <w:rPr>
          <w:rFonts w:hAnsi="Times New Roman" w:ascii="Times New Roman"/>
          <w:szCs w:val="24"/>
        </w:rPr>
      </w:pPr>
    </w:p>
    <w:p w:rsidRDefault="00F4113F" w:rsidR="00F4113F" w:rsidRPr="00F4113F">
      <w:pPr>
        <w:rPr>
          <w:rFonts w:hAnsi="Times New Roman" w:ascii="Times New Roman"/>
        </w:rPr>
      </w:pP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>
        <w:rPr>
          <w:rFonts w:hAnsi="Times New Roman" w:ascii="Times New Roman"/>
          <w:szCs w:val="24"/>
        </w:rPr>
        <w:tab/>
      </w:r>
      <w:r w:rsidRPr="00F4113F">
        <w:rPr>
          <w:rFonts w:hAnsi="Times New Roman" w:ascii="Times New Roman"/>
        </w:rPr>
        <w:t xml:space="preserve">Za točnost </w:t>
      </w:r>
      <w:proofErr w:type="spellStart"/>
      <w:r w:rsidRPr="00F4113F">
        <w:rPr>
          <w:rFonts w:hAnsi="Times New Roman" w:ascii="Times New Roman"/>
        </w:rPr>
        <w:t>otpravka</w:t>
      </w:r>
      <w:proofErr w:type="spellEnd"/>
      <w:r w:rsidRPr="00F4113F">
        <w:rPr>
          <w:rFonts w:hAnsi="Times New Roman" w:ascii="Times New Roman"/>
        </w:rPr>
        <w:t>-</w:t>
      </w:r>
      <w:proofErr w:type="spellStart"/>
      <w:r w:rsidRPr="00F4113F">
        <w:rPr>
          <w:rFonts w:hAnsi="Times New Roman" w:ascii="Times New Roman"/>
        </w:rPr>
        <w:t>ovl.službenik</w:t>
      </w:r>
      <w:proofErr w:type="spellEnd"/>
    </w:p>
    <w:p w:rsidRDefault="00F4113F" w:rsidP="00F4113F" w:rsidR="00F4113F" w:rsidRPr="00F4113F">
      <w:pPr>
        <w:ind w:firstLine="708" w:left="4956"/>
        <w:rPr>
          <w:rFonts w:hAnsi="Times New Roman" w:ascii="Times New Roman"/>
        </w:rPr>
      </w:pPr>
      <w:r w:rsidRPr="00F4113F">
        <w:rPr>
          <w:rFonts w:hAnsi="Times New Roman" w:ascii="Times New Roman"/>
        </w:rPr>
        <w:t>Vinka Mihalinčić</w:t>
      </w:r>
    </w:p>
    <w:p w:rsidRDefault="00474C8C" w:rsidR="00474C8C" w:rsidRPr="00C175AC">
      <w:pPr>
        <w:rPr>
          <w:rFonts w:hAnsi="Times New Roman" w:ascii="Times New Roman"/>
          <w:szCs w:val="24"/>
        </w:rPr>
      </w:pPr>
    </w:p>
    <w:sectPr w:rsidSect="00B55FB9" w:rsidR="00474C8C" w:rsidRPr="00C175AC">
      <w:pgSz w:h="16838" w:w="11906"/>
      <w:pgMar w:gutter="0" w:footer="709" w:header="709" w:left="1418" w:bottom="1418" w:right="1418" w:top="226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9040EF4"/>
    <w:multiLevelType w:val="hybridMultilevel"/>
    <w:tmpl w:val="E5A46B92"/>
    <w:lvl w:tplc="217632DE" w:ilvl="0">
      <w:start w:val="29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Courier New" w:eastAsia="Times New Roman" w:hAnsi="Courier New" w:ascii="Courier New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43CA8"/>
    <w:rsid w:val="000366F6"/>
    <w:rsid w:val="000B6ED4"/>
    <w:rsid w:val="000F1EF6"/>
    <w:rsid w:val="001852C5"/>
    <w:rsid w:val="00195193"/>
    <w:rsid w:val="00202DFB"/>
    <w:rsid w:val="00252251"/>
    <w:rsid w:val="00261DD1"/>
    <w:rsid w:val="002631C2"/>
    <w:rsid w:val="002702B4"/>
    <w:rsid w:val="00285409"/>
    <w:rsid w:val="002935F2"/>
    <w:rsid w:val="002B2BEF"/>
    <w:rsid w:val="0033363A"/>
    <w:rsid w:val="00343CA8"/>
    <w:rsid w:val="00364460"/>
    <w:rsid w:val="00377FAF"/>
    <w:rsid w:val="003A4262"/>
    <w:rsid w:val="00415502"/>
    <w:rsid w:val="004544CD"/>
    <w:rsid w:val="00474C8C"/>
    <w:rsid w:val="005C3209"/>
    <w:rsid w:val="005D6419"/>
    <w:rsid w:val="00656D93"/>
    <w:rsid w:val="00683EE0"/>
    <w:rsid w:val="006B4C1F"/>
    <w:rsid w:val="00761EFF"/>
    <w:rsid w:val="00772DCA"/>
    <w:rsid w:val="007811AE"/>
    <w:rsid w:val="007D2808"/>
    <w:rsid w:val="00864CDD"/>
    <w:rsid w:val="008913E3"/>
    <w:rsid w:val="008A0E93"/>
    <w:rsid w:val="008D2AF4"/>
    <w:rsid w:val="008D2E83"/>
    <w:rsid w:val="008E411D"/>
    <w:rsid w:val="00916BA9"/>
    <w:rsid w:val="00955C29"/>
    <w:rsid w:val="009E2BDF"/>
    <w:rsid w:val="00A0382F"/>
    <w:rsid w:val="00A37F7B"/>
    <w:rsid w:val="00A4387A"/>
    <w:rsid w:val="00A57FAB"/>
    <w:rsid w:val="00A97F0C"/>
    <w:rsid w:val="00AA52A6"/>
    <w:rsid w:val="00AE5E1E"/>
    <w:rsid w:val="00AE7D0E"/>
    <w:rsid w:val="00B55FB9"/>
    <w:rsid w:val="00B60BC3"/>
    <w:rsid w:val="00B80D4E"/>
    <w:rsid w:val="00B90329"/>
    <w:rsid w:val="00BC2003"/>
    <w:rsid w:val="00BD5E83"/>
    <w:rsid w:val="00BE7AD1"/>
    <w:rsid w:val="00C175AC"/>
    <w:rsid w:val="00C465BE"/>
    <w:rsid w:val="00CC6E07"/>
    <w:rsid w:val="00CD4F50"/>
    <w:rsid w:val="00CE43A2"/>
    <w:rsid w:val="00CF234D"/>
    <w:rsid w:val="00D35075"/>
    <w:rsid w:val="00D57A46"/>
    <w:rsid w:val="00DF0E72"/>
    <w:rsid w:val="00E136A4"/>
    <w:rsid w:val="00E53A71"/>
    <w:rsid w:val="00ED7D36"/>
    <w:rsid w:val="00F015FD"/>
    <w:rsid w:val="00F01DE8"/>
    <w:rsid w:val="00F23DE6"/>
    <w:rsid w:val="00F4113F"/>
    <w:rsid w:val="00F801FF"/>
    <w:rsid w:val="00F95D80"/>
    <w:rsid w:val="00FD66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43CA8"/>
    <w:pPr>
      <w:overflowPunct w:val="false"/>
      <w:autoSpaceDE w:val="false"/>
      <w:autoSpaceDN w:val="false"/>
      <w:adjustRightInd w:val="false"/>
      <w:textAlignment w:val="baseline"/>
    </w:pPr>
    <w:rPr>
      <w:rFonts w:hAnsi="Arial" w:ascii="Arial"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cs="Courier New" w:hAnsi="Courier New" w:asci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5FB9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1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411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4113F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411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411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43CA8"/>
    <w:pPr>
      <w:overflowPunct w:val="0"/>
      <w:autoSpaceDE w:val="0"/>
      <w:autoSpaceDN w:val="0"/>
      <w:adjustRightInd w:val="0"/>
      <w:textAlignment w:val="baseline"/>
    </w:pPr>
    <w:rPr>
      <w:rFonts w:ascii="Arial" w:hAnsi="Arial"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43CA8"/>
    <w:rPr>
      <w:rFonts w:ascii="Courier New" w:cs="Courier New" w:hAnsi="Courier New"/>
      <w:b/>
      <w:bCs/>
    </w:rPr>
  </w:style>
  <w:style w:styleId="Tekstbalonia" w:type="paragraph">
    <w:name w:val="Balloon Text"/>
    <w:basedOn w:val="Normal"/>
    <w:link w:val="TekstbaloniaChar"/>
    <w:rsid w:val="00B55FB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5FB9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411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411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4113F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411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411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svibnja 2017.</izvorni_sadrzaj>
    <derivirana_varijabla naziv="DomainObject.DatumDonosenjaOdluke_1">5.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3488</izvorni_sadrzaj>
    <derivirana_varijabla naziv="DomainObject.Predmet.Broj_1">3488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travnja 2016.</izvorni_sadrzaj>
    <derivirana_varijabla naziv="DomainObject.Predmet.DatumOsnivanja_1">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St-3488/2016</izvorni_sadrzaj>
    <derivirana_varijabla naziv="DomainObject.Predmet.OznakaBroj_1">St-3488/2016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MUŠKI ODBOJKAŠKI KLUB ''ZAGREB''</izvorni_sadrzaj>
    <derivirana_varijabla naziv="DomainObject.Predmet.ProtustrankaFormated_1">  MUŠKI ODBOJKAŠKI KLUB ''ZAGREB''</derivirana_varijabla>
  </DomainObject.Predmet.ProtustrankaFormated>
  <DomainObject.Predmet.ProtustrankaFormatedOIB>
    <izvorni_sadrzaj>  MUŠKI ODBOJKAŠKI KLUB ''ZAGREB'', OIB 71940527949</izvorni_sadrzaj>
    <derivirana_varijabla naziv="DomainObject.Predmet.ProtustrankaFormatedOIB_1">  MUŠKI ODBOJKAŠKI KLUB ''ZAGREB'', OIB 71940527949</derivirana_varijabla>
  </DomainObject.Predmet.ProtustrankaFormatedOIB>
  <DomainObject.Predmet.ProtustrankaFormatedWithAdress>
    <izvorni_sadrzaj> MUŠKI ODBOJKAŠKI KLUB ''ZAGREB'', Trnsko 25, 10000 Zagreb</izvorni_sadrzaj>
    <derivirana_varijabla naziv="DomainObject.Predmet.ProtustrankaFormatedWithAdress_1"> MUŠKI ODBOJKAŠKI KLUB ''ZAGREB'', Trnsko 25, 10000 Zagreb</derivirana_varijabla>
  </DomainObject.Predmet.ProtustrankaFormatedWithAdress>
  <DomainObject.Predmet.ProtustrankaFormatedWithAdressOIB>
    <izvorni_sadrzaj> MUŠKI ODBOJKAŠKI KLUB ''ZAGREB'', OIB 71940527949, Trnsko 25, 10000 Zagreb</izvorni_sadrzaj>
    <derivirana_varijabla naziv="DomainObject.Predmet.ProtustrankaFormatedWithAdressOIB_1"> MUŠKI ODBOJKAŠKI KLUB ''ZAGREB'', OIB 71940527949, Trnsko 25, 10000 Zagreb</derivirana_varijabla>
  </DomainObject.Predmet.ProtustrankaFormatedWithAdressOIB>
  <DomainObject.Predmet.ProtustrankaWithAdress>
    <izvorni_sadrzaj>MUŠKI ODBOJKAŠKI KLUB ''ZAGREB'' Trnsko 25, 10000 Zagreb</izvorni_sadrzaj>
    <derivirana_varijabla naziv="DomainObject.Predmet.ProtustrankaWithAdress_1">MUŠKI ODBOJKAŠKI KLUB ''ZAGREB'' Trnsko 25, 10000 Zagreb</derivirana_varijabla>
  </DomainObject.Predmet.ProtustrankaWithAdress>
  <DomainObject.Predmet.ProtustrankaWithAdressOIB>
    <izvorni_sadrzaj>MUŠKI ODBOJKAŠKI KLUB ''ZAGREB'', OIB 71940527949, Trnsko 25, 10000 Zagreb</izvorni_sadrzaj>
    <derivirana_varijabla naziv="DomainObject.Predmet.ProtustrankaWithAdressOIB_1">MUŠKI ODBOJKAŠKI KLUB ''ZAGREB'', OIB 71940527949, Trnsko 25, 10000 Zagreb</derivirana_varijabla>
  </DomainObject.Predmet.ProtustrankaWithAdressOIB>
  <DomainObject.Predmet.ProtustrankaNazivFormated>
    <izvorni_sadrzaj>MUŠKI ODBOJKAŠKI KLUB ''ZAGREB''</izvorni_sadrzaj>
    <derivirana_varijabla naziv="DomainObject.Predmet.ProtustrankaNazivFormated_1">MUŠKI ODBOJKAŠKI KLUB ''ZAGREB''</derivirana_varijabla>
  </DomainObject.Predmet.ProtustrankaNazivFormated>
  <DomainObject.Predmet.ProtustrankaNazivFormatedOIB>
    <izvorni_sadrzaj>MUŠKI ODBOJKAŠKI KLUB ''ZAGREB'', OIB 71940527949</izvorni_sadrzaj>
    <derivirana_varijabla naziv="DomainObject.Predmet.ProtustrankaNazivFormatedOIB_1">MUŠKI ODBOJKAŠKI KLUB ''ZAGREB'', OIB 71940527949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br. 1, 10000 Zagreb; VJEROVNICI</izvorni_sadrzaj>
    <derivirana_varijabla naziv="DomainObject.Predmet.StrankaFormatedWithAdress_1"> FINA Regionalni centar Zagreb, Trg svibanjskih žrtava 1995. br. 1, 10000 Zagreb; VJEROVNICI</derivirana_varijabla>
  </DomainObject.Predmet.StrankaFormatedWithAdress>
  <DomainObject.Predmet.StrankaFormatedWithAdressOIB>
    <izvorni_sadrzaj> FINA Regionalni centar Zagreb, OIB 85821130368, Trg svibanjskih žrtava 1995. br. 1, 10000 Zagreb; VJEROVNICI</izvorni_sadrzaj>
    <derivirana_varijabla naziv="DomainObject.Predmet.StrankaFormatedWithAdressOIB_1"> FINA Regionalni centar Zagreb, OIB 85821130368, Trg svibanjskih žrtava 1995. br. 1, 10000 Zagreb; VJEROVNICI</derivirana_varijabla>
  </DomainObject.Predmet.StrankaFormatedWithAdressOIB>
  <DomainObject.Predmet.StrankaWithAdress>
    <izvorni_sadrzaj>FINA Regionalni centar Zagreb Trg svibanjskih žrtava 1995. br. 1,10000 Zagreb,VJEROVNICI </izvorni_sadrzaj>
    <derivirana_varijabla naziv="DomainObject.Predmet.StrankaWithAdress_1">FINA Regionalni centar Zagreb Trg svibanjskih žrtava 1995. br. 1,10000 Zagreb,VJEROVNICI </derivirana_varijabla>
  </DomainObject.Predmet.StrankaWithAdress>
  <DomainObject.Predmet.StrankaWithAdressOIB>
    <izvorni_sadrzaj>FINA Regionalni centar Zagreb, OIB 85821130368, Trg svibanjskih žrtava 1995. br. 1,10000 Zagreb,VJEROVNICI</izvorni_sadrzaj>
    <derivirana_varijabla naziv="DomainObject.Predmet.StrankaWithAdressOIB_1">FINA Regionalni centar Zagreb, OIB 85821130368, Trg svibanjskih žrtava 1995. br.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br. 1, 10000 Zagreb</item>
      <item>VJEROVNICI</item>
    </izvorni_sadrzaj>
    <derivirana_varijabla naziv="DomainObject.Predmet.StrankaListFormatedWithAdress_1">
      <item>FINA Regionalni centar Zagreb, Trg svibanjskih žrtava 1995. br.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VJEROVNICI</item>
    </izvorni_sadrzaj>
    <derivirana_varijabla naziv="DomainObject.Predmet.StrankaListFormatedWithAdressOIB_1">
      <item>FINA Regionalni centar Zagreb, OIB 85821130368, Trg svibanjskih žrtava 1995. br.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MUŠKI ODBOJKAŠKI KLUB ''ZAGREB''</item>
    </izvorni_sadrzaj>
    <derivirana_varijabla naziv="DomainObject.Predmet.ProtuStrankaListFormated_1">
      <item>MUŠKI ODBOJKAŠKI KLUB ''ZAGREB''</item>
    </derivirana_varijabla>
  </DomainObject.Predmet.ProtuStrankaListFormated>
  <DomainObject.Predmet.ProtuStrankaListFormatedOIB>
    <izvorni_sadrzaj>
      <item>MUŠKI ODBOJKAŠKI KLUB ''ZAGREB'', OIB 71940527949</item>
    </izvorni_sadrzaj>
    <derivirana_varijabla naziv="DomainObject.Predmet.ProtuStrankaListFormatedOIB_1">
      <item>MUŠKI ODBOJKAŠKI KLUB ''ZAGREB'', OIB 71940527949</item>
    </derivirana_varijabla>
  </DomainObject.Predmet.ProtuStrankaListFormatedOIB>
  <DomainObject.Predmet.ProtuStrankaListFormatedWithAdress>
    <izvorni_sadrzaj>
      <item>MUŠKI ODBOJKAŠKI KLUB ''ZAGREB'', Trnsko 25, 10000 Zagreb</item>
    </izvorni_sadrzaj>
    <derivirana_varijabla naziv="DomainObject.Predmet.ProtuStrankaListFormatedWithAdress_1">
      <item>MUŠKI ODBOJKAŠKI KLUB ''ZAGREB'', Trnsko 25, 10000 Zagreb</item>
    </derivirana_varijabla>
  </DomainObject.Predmet.ProtuStrankaListFormatedWithAdress>
  <DomainObject.Predmet.ProtuStrankaListFormatedWithAdressOIB>
    <izvorni_sadrzaj>
      <item>MUŠKI ODBOJKAŠKI KLUB ''ZAGREB'', OIB 71940527949, Trnsko 25, 10000 Zagreb</item>
    </izvorni_sadrzaj>
    <derivirana_varijabla naziv="DomainObject.Predmet.ProtuStrankaListFormatedWithAdressOIB_1">
      <item>MUŠKI ODBOJKAŠKI KLUB ''ZAGREB'', OIB 71940527949, Trnsko 25, 10000 Zagreb</item>
    </derivirana_varijabla>
  </DomainObject.Predmet.ProtuStrankaListFormatedWithAdressOIB>
  <DomainObject.Predmet.ProtuStrankaListNazivFormated>
    <izvorni_sadrzaj>
      <item>MUŠKI ODBOJKAŠKI KLUB ''ZAGREB''</item>
    </izvorni_sadrzaj>
    <derivirana_varijabla naziv="DomainObject.Predmet.ProtuStrankaListNazivFormated_1">
      <item>MUŠKI ODBOJKAŠKI KLUB ''ZAGREB''</item>
    </derivirana_varijabla>
  </DomainObject.Predmet.ProtuStrankaListNazivFormated>
  <DomainObject.Predmet.ProtuStrankaListNazivFormatedOIB>
    <izvorni_sadrzaj>
      <item>MUŠKI ODBOJKAŠKI KLUB ''ZAGREB'', OIB 71940527949</item>
    </izvorni_sadrzaj>
    <derivirana_varijabla naziv="DomainObject.Predmet.ProtuStrankaListNazivFormatedOIB_1">
      <item>MUŠKI ODBOJKAŠKI KLUB ''ZAGREB'', OIB 71940527949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svibnja 2017.</izvorni_sadrzaj>
    <derivirana_varijabla naziv="DomainObject.Datum_1">5.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MUŠKI ODBOJKAŠKI KLUB ''ZAGREB''</izvorni_sadrzaj>
    <derivirana_varijabla naziv="DomainObject.Predmet.ProtustrankaIDrugi_1">MUŠKI ODBOJKAŠKI KLUB ''ZAGREB''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MUŠKI ODBOJKAŠKI KLUB ''ZAGREB'', OIB 71940527949, Trnsko 25, 10000 Zagreb</izvorni_sadrzaj>
    <derivirana_varijabla naziv="DomainObject.Predmet.ProtustrankaIDrugiAdressOIB_1">MUŠKI ODBOJKAŠKI KLUB ''ZAGREB'', OIB 71940527949, Trnsko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MUŠKI ODBOJKAŠKI KLUB ''ZAGREB''</item>
      <item>VJEROVNICI</item>
    </izvorni_sadrzaj>
    <derivirana_varijabla naziv="DomainObject.Predmet.SudioniciListNaziv_1">
      <item>FINA Regionalni centar Zagreb</item>
      <item>MUŠKI ODBOJKAŠKI KLUB ''ZAGREB''</item>
      <item>VJEROVNICI</item>
    </derivirana_varijabla>
  </DomainObject.Predmet.SudioniciListNaziv>
  <DomainObject.Predmet.SudioniciListAdressOIB>
    <izvorni_sadrzaj>
      <item>FINA Regionalni centar Zagreb, OIB 85821130368, Trg svibanjskih žrtava 1995. br. 1,10000 Zagreb</item>
      <item>MUŠKI ODBOJKAŠKI KLUB ''ZAGREB'', OIB 71940527949, Trnsko 25,10000 Zagreb</item>
      <item>VJEROVNICI</item>
    </izvorni_sadrzaj>
    <derivirana_varijabla naziv="DomainObject.Predmet.SudioniciListAdressOIB_1">
      <item>FINA Regionalni centar Zagreb, OIB 85821130368, Trg svibanjskih žrtava 1995. br. 1,10000 Zagreb</item>
      <item>MUŠKI ODBOJKAŠKI KLUB ''ZAGREB'', OIB 71940527949, Trnsko 25,10000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71940527949</item>
      <item>, OIB null</item>
    </izvorni_sadrzaj>
    <derivirana_varijabla naziv="DomainObject.Predmet.SudioniciListNazivOIB_1">
      <item>, OIB 85821130368</item>
      <item>, OIB 71940527949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149</properties:Words>
  <properties:Characters>700</properties:Characters>
  <properties:Lines>33</properties:Lines>
  <properties:Paragraphs>20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901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2017-04-03T10:16:00Z</dcterms:created>
  <dc:creator>vmihalincic</dc:creator>
  <cp:lastModifiedBy>Vinka Mihalinčić</cp:lastModifiedBy>
  <cp:lastPrinted>2017-05-05T09:14:00Z</cp:lastPrinted>
  <dcterms:modified xmlns:xsi="http://www.w3.org/2001/XMLSchema-instance" xsi:type="dcterms:W3CDTF">2017-05-05T09:16:00Z</dcterms:modified>
  <cp:revision>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