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d409" w14:paraId="7b0d40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F41F5A">
        <w:t>66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F41F5A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9C51E1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E-170, </w:t>
      </w:r>
      <w:r w:rsidRPr="00103A86">
        <w:t>PARKIRNO MJESTO</w:t>
      </w:r>
      <w:r>
        <w:t xml:space="preserve"> - P 63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>u garaži</w:t>
      </w:r>
      <w:r w:rsidRPr="00103A86">
        <w:t xml:space="preserve">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F41F5A">
        <w:rPr>
          <w:b/>
          <w:u w:val="single"/>
        </w:rPr>
        <w:t>2</w:t>
      </w:r>
      <w:r w:rsidR="009C51E1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F41F5A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3B71B6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3B71B6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1B6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1F5A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7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7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St-5/2018-164</izvorni_sadrzaj>
    <derivirana_varijabla naziv="DomainObject.PredzadnjaOdlukaIzPredmeta.Oznaka_1">St-5/2018-164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960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2019-01-02T14:05:00Z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(1st-5-18-171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