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972b" w14:paraId="db5972b" w:rsidRDefault="005078C7" w:rsidP="005078C7" w:rsidR="005078C7">
      <w:pPr>
        <w15:collapsed w:val="false"/>
      </w:pPr>
    </w:p>
    <w:p w:rsidRDefault="00311971" w:rsidP="009626DA" w:rsidR="009626D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6DA" w:rsidP="009626DA" w:rsidR="009626DA" w:rsidRPr="00407EE7">
      <w:r w:rsidRPr="00407EE7">
        <w:t xml:space="preserve">  REPUBLIKA HRVATSKA</w:t>
      </w:r>
    </w:p>
    <w:p w:rsidRDefault="009626DA" w:rsidP="009626DA" w:rsidR="009626DA" w:rsidRPr="00407EE7">
      <w:r w:rsidRPr="00407EE7">
        <w:t xml:space="preserve">   Trgovački sud u Zagrebu</w:t>
      </w:r>
    </w:p>
    <w:p w:rsidRDefault="009626DA" w:rsidP="009626DA" w:rsidR="00901C20">
      <w:r w:rsidRPr="00407EE7">
        <w:t xml:space="preserve">     Zagreb, </w:t>
      </w:r>
      <w:proofErr w:type="spellStart"/>
      <w:r w:rsidRPr="00407EE7">
        <w:t>Amru</w:t>
      </w:r>
      <w:r>
        <w:t>ševa</w:t>
      </w:r>
      <w:proofErr w:type="spellEnd"/>
      <w:r>
        <w:t xml:space="preserve"> 2/II          </w:t>
      </w:r>
    </w:p>
    <w:p w:rsidRDefault="00901C20" w:rsidP="00901C20" w:rsidR="00901C20">
      <w:pPr>
        <w:ind w:left="2832"/>
      </w:pPr>
    </w:p>
    <w:p w:rsidRDefault="00901C20" w:rsidP="00901C20" w:rsidR="009626DA" w:rsidRPr="00407EE7">
      <w:pPr>
        <w:ind w:left="2832"/>
        <w:rPr>
          <w:b/>
        </w:rPr>
      </w:pPr>
      <w:r>
        <w:t xml:space="preserve">    </w:t>
      </w:r>
      <w:r w:rsidR="009626DA">
        <w:t>REPUBLIKA</w:t>
      </w:r>
      <w:r w:rsidR="007B6174">
        <w:t xml:space="preserve"> HRVATSKA                      </w:t>
      </w:r>
      <w:proofErr w:type="spellStart"/>
      <w:r w:rsidR="009626DA" w:rsidRPr="00407EE7">
        <w:t>72</w:t>
      </w:r>
      <w:proofErr w:type="spellEnd"/>
      <w:r w:rsidR="009626DA" w:rsidRPr="00407EE7">
        <w:t xml:space="preserve"> St-</w:t>
      </w:r>
      <w:proofErr w:type="spellStart"/>
      <w:r w:rsidR="00AC5A31">
        <w:t>602</w:t>
      </w:r>
      <w:proofErr w:type="spellEnd"/>
      <w:r w:rsidR="00AC5A31">
        <w:t>/</w:t>
      </w:r>
      <w:proofErr w:type="spellStart"/>
      <w:r w:rsidR="00AC5A31">
        <w:t>2013</w:t>
      </w:r>
      <w:proofErr w:type="spellEnd"/>
      <w:r w:rsidR="007B6174">
        <w:t>-</w:t>
      </w:r>
      <w:proofErr w:type="spellStart"/>
      <w:r w:rsidR="007B6174">
        <w:t>106</w:t>
      </w:r>
      <w:proofErr w:type="spellEnd"/>
    </w:p>
    <w:p w:rsidRDefault="009626DA" w:rsidP="009626DA" w:rsidR="009626DA" w:rsidRPr="009334C3">
      <w:pPr>
        <w:jc w:val="center"/>
      </w:pPr>
      <w:r w:rsidRPr="009334C3">
        <w:t xml:space="preserve">Z A K </w:t>
      </w:r>
      <w:proofErr w:type="spellStart"/>
      <w:r w:rsidRPr="009334C3">
        <w:t>LJ</w:t>
      </w:r>
      <w:proofErr w:type="spellEnd"/>
      <w:r w:rsidRPr="009334C3">
        <w:t xml:space="preserve"> U Č A K </w:t>
      </w:r>
      <w:r w:rsidRPr="009334C3">
        <w:tab/>
      </w:r>
    </w:p>
    <w:p w:rsidRDefault="009626DA" w:rsidP="009626DA" w:rsidR="009626DA">
      <w:pPr>
        <w:jc w:val="center"/>
        <w:rPr>
          <w:b/>
        </w:rPr>
      </w:pPr>
    </w:p>
    <w:p w:rsidRDefault="00AC5A31" w:rsidP="00AC5A31" w:rsidR="00AC5A31" w:rsidRPr="00672D48">
      <w:pPr>
        <w:ind w:firstLine="720"/>
        <w:jc w:val="both"/>
      </w:pPr>
      <w:r w:rsidRPr="00672D48">
        <w:rPr>
          <w:lang w:val="pt-BR"/>
        </w:rPr>
        <w:t>Tr</w:t>
      </w:r>
      <w:r>
        <w:rPr>
          <w:lang w:val="pt-BR"/>
        </w:rPr>
        <w:t xml:space="preserve">govački sud u Zagrebu, po sucu </w:t>
      </w:r>
      <w:r w:rsidRPr="00672D48">
        <w:rPr>
          <w:lang w:val="pt-BR"/>
        </w:rPr>
        <w:t xml:space="preserve">Nikoli Ribariću, kao stečajnom sucu, u stečajnom predmetu nad stečajnim dužnikom </w:t>
      </w:r>
      <w:r w:rsidRPr="00C06251">
        <w:t>ADRIATICA DEVELOPMENT d.o.o.</w:t>
      </w:r>
      <w:r>
        <w:t>- u stečaju,</w:t>
      </w:r>
      <w:r w:rsidRPr="00C06251">
        <w:t xml:space="preserve"> iz Zagreba, Sveti Duh </w:t>
      </w:r>
      <w:proofErr w:type="spellStart"/>
      <w:r w:rsidRPr="00C06251">
        <w:t>36</w:t>
      </w:r>
      <w:proofErr w:type="spellEnd"/>
      <w:r w:rsidRPr="00C06251">
        <w:t xml:space="preserve">, </w:t>
      </w:r>
      <w:proofErr w:type="spellStart"/>
      <w:r w:rsidRPr="00C06251">
        <w:t>OIB</w:t>
      </w:r>
      <w:proofErr w:type="spellEnd"/>
      <w:r w:rsidRPr="00C06251">
        <w:t xml:space="preserve">: </w:t>
      </w:r>
      <w:proofErr w:type="spellStart"/>
      <w:r w:rsidRPr="00C06251">
        <w:t>94632131599</w:t>
      </w:r>
      <w:proofErr w:type="spellEnd"/>
      <w:r w:rsidRPr="00C06251">
        <w:t xml:space="preserve">, </w:t>
      </w:r>
      <w:proofErr w:type="spellStart"/>
      <w:r w:rsidRPr="00C06251">
        <w:t>MBS</w:t>
      </w:r>
      <w:proofErr w:type="spellEnd"/>
      <w:r w:rsidRPr="00C06251">
        <w:t xml:space="preserve">: </w:t>
      </w:r>
      <w:proofErr w:type="spellStart"/>
      <w:r>
        <w:t>080539843</w:t>
      </w:r>
      <w:proofErr w:type="spellEnd"/>
      <w:r>
        <w:t>,</w:t>
      </w:r>
      <w:r w:rsidRPr="00672D48">
        <w:rPr>
          <w:lang w:val="pt-BR"/>
        </w:rPr>
        <w:t xml:space="preserve">  </w:t>
      </w:r>
      <w:r>
        <w:rPr>
          <w:lang w:val="pt-BR"/>
        </w:rPr>
        <w:t>dana 28</w:t>
      </w:r>
      <w:r w:rsidRPr="00672D48">
        <w:rPr>
          <w:lang w:val="pt-BR"/>
        </w:rPr>
        <w:t>.</w:t>
      </w:r>
      <w:r>
        <w:rPr>
          <w:lang w:val="pt-BR"/>
        </w:rPr>
        <w:t xml:space="preserve"> ožujka</w:t>
      </w:r>
      <w:r w:rsidRPr="00672D48">
        <w:rPr>
          <w:lang w:val="pt-BR"/>
        </w:rPr>
        <w:t xml:space="preserve"> 201</w:t>
      </w:r>
      <w:r>
        <w:rPr>
          <w:lang w:val="pt-BR"/>
        </w:rPr>
        <w:t>8</w:t>
      </w:r>
      <w:r w:rsidRPr="00672D48">
        <w:rPr>
          <w:lang w:val="pt-BR"/>
        </w:rPr>
        <w:t>.,</w:t>
      </w:r>
      <w:r w:rsidRPr="00672D48">
        <w:t xml:space="preserve">   </w:t>
      </w:r>
    </w:p>
    <w:p w:rsidRDefault="00AC5A31" w:rsidP="00AC5A31" w:rsidR="00AC5A31" w:rsidRPr="00672D48">
      <w:pPr>
        <w:jc w:val="both"/>
      </w:pPr>
    </w:p>
    <w:p w:rsidRDefault="005078C7" w:rsidP="00A77317" w:rsidR="005078C7" w:rsidRPr="00A77317">
      <w:pPr>
        <w:jc w:val="both"/>
      </w:pPr>
    </w:p>
    <w:p w:rsidRDefault="005078C7" w:rsidP="00A77317" w:rsidR="005078C7" w:rsidRPr="00901C20">
      <w:pPr>
        <w:ind w:left="3540"/>
      </w:pPr>
      <w:r w:rsidRPr="00901C20">
        <w:t xml:space="preserve">Z A K </w:t>
      </w:r>
      <w:proofErr w:type="spellStart"/>
      <w:r w:rsidRPr="00901C20">
        <w:t>LJ</w:t>
      </w:r>
      <w:proofErr w:type="spellEnd"/>
      <w:r w:rsidRPr="00901C20">
        <w:t xml:space="preserve"> U Č A K </w:t>
      </w:r>
    </w:p>
    <w:p w:rsidRDefault="005078C7" w:rsidP="005078C7" w:rsidR="005078C7"/>
    <w:p w:rsidRDefault="005078C7" w:rsidP="00A77317" w:rsidR="005078C7">
      <w:pPr>
        <w:jc w:val="both"/>
      </w:pPr>
      <w:r>
        <w:t>I</w:t>
      </w:r>
      <w:r w:rsidR="00A77317">
        <w:tab/>
      </w:r>
      <w:r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t>203 st</w:t>
        </w:r>
      </w:smartTag>
      <w:r>
        <w:t>. 2 Stečajnog zakona Skupština vjerovnika radi pribavljanja mišljenja o obustavi i zaključenju stečajnog postupka za dan</w:t>
      </w:r>
      <w:r w:rsidR="00727700">
        <w:t>;</w:t>
      </w:r>
      <w:r>
        <w:t xml:space="preserve"> </w:t>
      </w:r>
    </w:p>
    <w:p w:rsidRDefault="00A77317" w:rsidP="00A77317" w:rsidR="00A77317">
      <w:pPr>
        <w:jc w:val="both"/>
      </w:pPr>
    </w:p>
    <w:p w:rsidRDefault="00A22312" w:rsidP="00A22312" w:rsidR="00A77317" w:rsidRPr="00A22312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t>svibnja</w:t>
      </w:r>
      <w:r w:rsidR="005078C7" w:rsidRPr="00A22312">
        <w:rPr>
          <w:b/>
        </w:rPr>
        <w:t xml:space="preserve"> 201</w:t>
      </w:r>
      <w:r>
        <w:rPr>
          <w:b/>
        </w:rPr>
        <w:t>8</w:t>
      </w:r>
      <w:r w:rsidR="005078C7" w:rsidRPr="00A22312">
        <w:rPr>
          <w:b/>
        </w:rPr>
        <w:t>. godine</w:t>
      </w:r>
      <w:r w:rsidR="00A77317" w:rsidRPr="00A22312">
        <w:rPr>
          <w:b/>
        </w:rPr>
        <w:t xml:space="preserve"> </w:t>
      </w:r>
      <w:r w:rsidR="005078C7" w:rsidRPr="00A22312">
        <w:rPr>
          <w:b/>
        </w:rPr>
        <w:t>u 1</w:t>
      </w:r>
      <w:r w:rsidR="0046020C" w:rsidRPr="00A22312">
        <w:rPr>
          <w:b/>
        </w:rPr>
        <w:t>0</w:t>
      </w:r>
      <w:r>
        <w:rPr>
          <w:b/>
        </w:rPr>
        <w:t>,30</w:t>
      </w:r>
      <w:r w:rsidR="005078C7" w:rsidRPr="00A22312">
        <w:rPr>
          <w:b/>
        </w:rPr>
        <w:t xml:space="preserve"> sati</w:t>
      </w:r>
    </w:p>
    <w:p w:rsidRDefault="005078C7" w:rsidP="00A77317" w:rsidR="005078C7" w:rsidRPr="0046020C">
      <w:pPr>
        <w:ind w:firstLine="708" w:left="1416"/>
        <w:jc w:val="both"/>
        <w:rPr>
          <w:b/>
        </w:rPr>
      </w:pPr>
      <w:r w:rsidRPr="0046020C">
        <w:rPr>
          <w:b/>
        </w:rPr>
        <w:t xml:space="preserve"> </w:t>
      </w:r>
    </w:p>
    <w:p w:rsidRDefault="005078C7" w:rsidP="005078C7" w:rsidR="005078C7">
      <w:r>
        <w:t xml:space="preserve">u prostorijama Trgovačkog suda u Zagrebu, Petrinjska 8, </w:t>
      </w:r>
      <w:r w:rsidR="003D5D20">
        <w:t>dvorana 96 (II kat ulične zgrade)</w:t>
      </w:r>
    </w:p>
    <w:p w:rsidRDefault="00A77317" w:rsidP="005078C7" w:rsidR="00A77317"/>
    <w:p w:rsidRDefault="005078C7" w:rsidP="00A77317" w:rsidR="005078C7">
      <w:pPr>
        <w:jc w:val="both"/>
      </w:pPr>
      <w:r>
        <w:t>II</w:t>
      </w:r>
      <w:r w:rsidR="00A77317">
        <w:tab/>
      </w:r>
      <w:r>
        <w:t xml:space="preserve">Na Skupštinu se pozivaju pristupiti vjerovnici stečajne mase, stečajni upravitelj i stečajni vjerovnici. </w:t>
      </w:r>
    </w:p>
    <w:p w:rsidRDefault="00727700" w:rsidP="00727700" w:rsidR="00727700"/>
    <w:p w:rsidRDefault="00727700" w:rsidP="00727700" w:rsidR="00727700"/>
    <w:p w:rsidRDefault="00727700" w:rsidP="00727700" w:rsidR="00727700"/>
    <w:p w:rsidRDefault="00AC5A31" w:rsidP="00727700" w:rsidR="005078C7">
      <w:pPr>
        <w:jc w:val="center"/>
      </w:pPr>
      <w:r>
        <w:t>U Zagrebu, 28</w:t>
      </w:r>
      <w:r w:rsidR="005078C7">
        <w:t>.</w:t>
      </w:r>
      <w:r>
        <w:t xml:space="preserve"> ožujka</w:t>
      </w:r>
      <w:r w:rsidR="005078C7">
        <w:t xml:space="preserve"> 201</w:t>
      </w:r>
      <w:r>
        <w:t>8</w:t>
      </w:r>
      <w:r w:rsidR="005078C7">
        <w:t>.</w:t>
      </w:r>
    </w:p>
    <w:p w:rsidRDefault="005078C7" w:rsidP="005078C7" w:rsidR="005078C7"/>
    <w:p w:rsidRDefault="005078C7" w:rsidP="005078C7" w:rsidR="005078C7"/>
    <w:p w:rsidRDefault="00311971" w:rsidP="00E91121" w:rsidR="003119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1971" w:rsidP="00AC5A31" w:rsidR="00B46C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B46C0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46C06" w:rsidP="00B46C06" w:rsidR="00B46C06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B46C06" w:rsidR="00B46C06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>Jadranka Zelić</w:t>
      </w:r>
    </w:p>
    <w:p w:rsidRDefault="00311971" w:rsidP="00AC5A31" w:rsidR="00311971">
      <w:pPr>
        <w:pStyle w:val="Podnaslov"/>
        <w:ind w:firstLine="708" w:left="4956"/>
        <w:rPr>
          <w:b w:val="false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6B03" w:rsidP="00AC5A31" w:rsidR="004D6B03">
      <w:pPr>
        <w:rPr>
          <w:b/>
        </w:rPr>
      </w:pPr>
    </w:p>
    <w:p w:rsidRDefault="004D6B03" w:rsidP="00AC5A31" w:rsidR="004D6B03">
      <w:pPr>
        <w:rPr>
          <w:b/>
        </w:rPr>
      </w:pPr>
    </w:p>
    <w:p w:rsidRDefault="00AC5A31" w:rsidP="00AC5A31" w:rsidR="00AC5A31" w:rsidRPr="00F5405D">
      <w:pPr>
        <w:rPr>
          <w:b/>
        </w:rPr>
      </w:pPr>
      <w:r w:rsidRPr="00F5405D">
        <w:rPr>
          <w:b/>
        </w:rPr>
        <w:t>UPUTA O PRAVNOM LIJEKU</w:t>
      </w:r>
    </w:p>
    <w:p w:rsidRDefault="00AC5A31" w:rsidP="00AC5A31" w:rsidR="00AC5A31" w:rsidRPr="00F5405D">
      <w:r w:rsidRPr="00F5405D">
        <w:t>Protiv ovog zaključka nije dopuštena  žalba ( čl. 11.st.9. SZ ).</w:t>
      </w: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/>
    <w:p w:rsidRDefault="005078C7" w:rsidP="005078C7" w:rsidR="005078C7"/>
    <w:p w:rsidRDefault="005078C7" w:rsidP="005078C7" w:rsidR="005078C7"/>
    <w:sectPr w:rsidR="005078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96809"/>
    <w:multiLevelType w:val="hybridMultilevel"/>
    <w:tmpl w:val="34A62D4E"/>
    <w:lvl w:tplc="F75E5938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">
    <w:nsid w:val="20D1309E"/>
    <w:multiLevelType w:val="hybridMultilevel"/>
    <w:tmpl w:val="13BC66F4"/>
    <w:lvl w:tplc="8FEA9CC8" w:ilvl="0">
      <w:start w:val="16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311971"/>
    <w:rsid w:val="003D5D20"/>
    <w:rsid w:val="0046020C"/>
    <w:rsid w:val="004D6B03"/>
    <w:rsid w:val="005078C7"/>
    <w:rsid w:val="005447B3"/>
    <w:rsid w:val="00727700"/>
    <w:rsid w:val="007B6174"/>
    <w:rsid w:val="00901C20"/>
    <w:rsid w:val="009151C4"/>
    <w:rsid w:val="009626DA"/>
    <w:rsid w:val="00A22312"/>
    <w:rsid w:val="00A66BD2"/>
    <w:rsid w:val="00A77317"/>
    <w:rsid w:val="00AC5A31"/>
    <w:rsid w:val="00B46C06"/>
    <w:rsid w:val="00BB4D3C"/>
    <w:rsid w:val="00E563C3"/>
    <w:rsid w:val="00F2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1197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11971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2312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563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563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C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6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1197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11971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2312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563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563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C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6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DEVELOPMENT za promet nekretninama d.o.o.</izvorni_sadrzaj>
    <derivirana_varijabla naziv="DomainObject.Predmet.ProtustrankaFormated_1">  ADRIATICA DEVELOPMENT za promet nekretninama d.o.o.</derivirana_varijabla>
  </DomainObject.Predmet.ProtustrankaFormated>
  <DomainObject.Predmet.ProtustrankaFormatedOIB>
    <izvorni_sadrzaj>  ADRIATICA DEVELOPMENT za promet nekretninama d.o.o., OIB 94632131599</izvorni_sadrzaj>
    <derivirana_varijabla naziv="DomainObject.Predmet.ProtustrankaFormatedOIB_1">  ADRIATICA DEVELOPMENT za promet nekretninama d.o.o., OIB 94632131599</derivirana_varijabla>
  </DomainObject.Predmet.ProtustrankaFormatedOIB>
  <DomainObject.Predmet.ProtustrankaFormatedWithAdress>
    <izvorni_sadrzaj> ADRIATICA DEVELOPMENT za promet nekretninama d.o.o., Sveti Duh 36, 10000 Zagreb</izvorni_sadrzaj>
    <derivirana_varijabla naziv="DomainObject.Predmet.ProtustrankaFormatedWithAdress_1"> ADRIATICA DEVELOPMENT za promet nekretninama d.o.o., Sveti Duh 36, 10000 Zagreb</derivirana_varijabla>
  </DomainObject.Predmet.ProtustrankaFormatedWithAdress>
  <DomainObject.Predmet.ProtustrankaFormatedWithAdressOIB>
    <izvorni_sadrzaj> ADRIATICA DEVELOPMENT za promet nekretninama d.o.o., OIB 94632131599, Sveti Duh 36, 10000 Zagreb</izvorni_sadrzaj>
    <derivirana_varijabla naziv="DomainObject.Predmet.ProtustrankaFormatedWithAdressOIB_1"> ADRIATICA DEVELOPMENT za promet nekretninama d.o.o., OIB 94632131599, Sveti Duh 36, 10000 Zagreb</derivirana_varijabla>
  </DomainObject.Predmet.ProtustrankaFormatedWithAdressOIB>
  <DomainObject.Predmet.ProtustrankaWithAdress>
    <izvorni_sadrzaj>ADRIATICA DEVELOPMENT za promet nekretninama d.o.o. Sveti Duh 36, 10000 Zagreb</izvorni_sadrzaj>
    <derivirana_varijabla naziv="DomainObject.Predmet.ProtustrankaWithAdress_1">ADRIATICA DEVELOPMENT za promet nekretninama d.o.o. Sveti Duh 36, 10000 Zagreb</derivirana_varijabla>
  </DomainObject.Predmet.ProtustrankaWithAdress>
  <DomainObject.Predmet.ProtustrankaWithAdressOIB>
    <izvorni_sadrzaj>ADRIATICA DEVELOPMENT za promet nekretninama d.o.o., OIB 94632131599, Sveti Duh 36, 10000 Zagreb</izvorni_sadrzaj>
    <derivirana_varijabla naziv="DomainObject.Predmet.ProtustrankaWithAdressOIB_1">ADRIATICA DEVELOPMENT za promet nekretninama d.o.o., OIB 94632131599, Sveti Duh 36, 10000 Zagreb</derivirana_varijabla>
  </DomainObject.Predmet.ProtustrankaWithAdressOIB>
  <DomainObject.Predmet.ProtustrankaNazivFormated>
    <izvorni_sadrzaj>ADRIATICA DEVELOPMENT za promet nekretninama d.o.o.</izvorni_sadrzaj>
    <derivirana_varijabla naziv="DomainObject.Predmet.ProtustrankaNazivFormated_1">ADRIATICA DEVELOPMENT za promet nekretninama d.o.o.</derivirana_varijabla>
  </DomainObject.Predmet.ProtustrankaNazivFormated>
  <DomainObject.Predmet.ProtustrankaNazivFormatedOIB>
    <izvorni_sadrzaj>ADRIATICA DEVELOPMENT za promet nekretninama d.o.o., OIB 94632131599</izvorni_sadrzaj>
    <derivirana_varijabla naziv="DomainObject.Predmet.ProtustrankaNazivFormatedOIB_1">ADRIATICA DEVELOPMENT za promet nekretninama d.o.o., OIB 94632131599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BANKA; OPĆINSKI SUD U RIJECI; ZORAN UZELAC</izvorni_sadrzaj>
    <derivirana_varijabla naziv="DomainObject.Predmet.StrankaFormated_1">  KARLOVAČKA BANKA; OPĆINSKI SUD U RIJECI; ZORAN UZELAC</derivirana_varijabla>
  </DomainObject.Predmet.StrankaFormated>
  <DomainObject.Predmet.StrankaFormatedOIB>
    <izvorni_sadrzaj>  KARLOVAČKA BANKA, OIB 08106331075; OPĆINSKI SUD U RIJECI, OIB 54566384631; ZORAN UZELAC</izvorni_sadrzaj>
    <derivirana_varijabla naziv="DomainObject.Predmet.StrankaFormatedOIB_1">  KARLOVAČKA BANKA, OIB 08106331075; OPĆINSKI SUD U RIJECI, OIB 54566384631; ZORAN UZELAC</derivirana_varijabla>
  </DomainObject.Predmet.StrankaFormatedOIB>
  <DomainObject.Predmet.StrankaFormatedWithAdress>
    <izvorni_sadrzaj> KARLOVAČKA BANKA; OPĆINSKI SUD U RIJECI; ZORAN UZELAC, PINEZIĆI, GOLUBIĆ 21, 51500 Krk</izvorni_sadrzaj>
    <derivirana_varijabla naziv="DomainObject.Predmet.StrankaFormatedWithAdress_1"> KARLOVAČKA BANKA; OPĆINSKI SUD U RIJECI; ZORAN UZELAC, PINEZIĆI, GOLUBIĆ 21, 51500 Krk</derivirana_varijabla>
  </DomainObject.Predmet.StrankaFormatedWithAdress>
  <DomainObject.Predmet.StrankaFormatedWithAdressOIB>
    <izvorni_sadrzaj> KARLOVAČKA BANKA, OIB 08106331075; OPĆINSKI SUD U RIJECI, OIB 54566384631; ZORAN UZELAC, PINEZIĆI, GOLUBIĆ 21, 51500 Krk</izvorni_sadrzaj>
    <derivirana_varijabla naziv="DomainObject.Predmet.StrankaFormatedWithAdressOIB_1"> KARLOVAČKA BANKA, OIB 08106331075; OPĆINSKI SUD U RIJECI, OIB 54566384631; ZORAN UZELAC, PINEZIĆI, GOLUBIĆ 21, 51500 Krk</derivirana_varijabla>
  </DomainObject.Predmet.StrankaFormatedWithAdressOIB>
  <DomainObject.Predmet.StrankaWithAdress>
    <izvorni_sadrzaj>KARLOVAČKA BANKA ,OPĆINSKI SUD U RIJECI ,ZORAN UZELAC PINEZIĆI, GOLUBIĆ 21,51500 Krk</izvorni_sadrzaj>
    <derivirana_varijabla naziv="DomainObject.Predmet.StrankaWithAdress_1">KARLOVAČKA BANKA ,OPĆINSKI SUD U RIJECI ,ZORAN UZELAC PINEZIĆI, GOLUBIĆ 21,51500 Krk</derivirana_varijabla>
  </DomainObject.Predmet.StrankaWithAdress>
  <DomainObject.Predmet.StrankaWithAdressOIB>
    <izvorni_sadrzaj>KARLOVAČKA BANKA, OIB 08106331075,OPĆINSKI SUD U RIJECI, OIB 54566384631,ZORAN UZELAC, PINEZIĆI, GOLUBIĆ 21,51500 Krk</izvorni_sadrzaj>
    <derivirana_varijabla naziv="DomainObject.Predmet.StrankaWithAdressOIB_1">KARLOVAČKA BANKA, OIB 08106331075,OPĆINSKI SUD U RIJECI, OIB 54566384631,ZORAN UZELAC, PINEZIĆI, GOLUBIĆ 21,51500 Krk</derivirana_varijabla>
  </DomainObject.Predmet.StrankaWithAdressOIB>
  <DomainObject.Predmet.StrankaNazivFormated>
    <izvorni_sadrzaj>KARLOVAČKA BANKA,OPĆINSKI SUD U RIJECI,ZORAN UZELAC</izvorni_sadrzaj>
    <derivirana_varijabla naziv="DomainObject.Predmet.StrankaNazivFormated_1">KARLOVAČKA BANKA,OPĆINSKI SUD U RIJECI,ZORAN UZELAC</derivirana_varijabla>
  </DomainObject.Predmet.StrankaNazivFormated>
  <DomainObject.Predmet.StrankaNazivFormatedOIB>
    <izvorni_sadrzaj>KARLOVAČKA BANKA, OIB 08106331075,OPĆINSKI SUD U RIJECI, OIB 54566384631,ZORAN UZELAC</izvorni_sadrzaj>
    <derivirana_varijabla naziv="DomainObject.Predmet.StrankaNazivFormatedOIB_1">KARLOVAČKA BANKA, OIB 08106331075,OPĆINSKI SUD U RIJECI, OIB 54566384631,ZORAN UZELAC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KARLOVAČKA BANKA</item>
      <item>OPĆINSKI SUD U RIJECI</item>
      <item>ZORAN UZELAC</item>
    </izvorni_sadrzaj>
    <derivirana_varijabla naziv="DomainObject.Predmet.StrankaListFormated_1">
      <item>KARLOVAČKA BANKA</item>
      <item>OPĆINSKI SUD U RIJECI</item>
      <item>ZORAN UZELAC</item>
    </derivirana_varijabla>
  </DomainObject.Predmet.StrankaListFormated>
  <DomainObject.Predmet.StrankaListFormatedOIB>
    <izvorni_sadrzaj>
      <item>KARLOVAČKA BANKA, OIB 08106331075</item>
      <item>OPĆINSKI SUD U RIJECI, OIB 54566384631</item>
      <item>ZORAN UZELAC</item>
    </izvorni_sadrzaj>
    <derivirana_varijabla naziv="DomainObject.Predmet.StrankaListFormatedOIB_1">
      <item>KARLOVAČKA BANKA, OIB 08106331075</item>
      <item>OPĆINSKI SUD U RIJECI, OIB 54566384631</item>
      <item>ZORAN UZELAC</item>
    </derivirana_varijabla>
  </DomainObject.Predmet.StrankaListFormatedOIB>
  <DomainObject.Predmet.StrankaListFormatedWithAdress>
    <izvorni_sadrzaj>
      <item>KARLOVAČKA BANKA</item>
      <item>OPĆINSKI SUD U RIJECI</item>
      <item>ZORAN UZELAC, PINEZIĆI, GOLUBIĆ 21, 51500 Krk</item>
    </izvorni_sadrzaj>
    <derivirana_varijabla naziv="DomainObject.Predmet.StrankaListFormatedWithAdress_1">
      <item>KARLOVAČKA BANKA</item>
      <item>OPĆINSKI SUD U RIJECI</item>
      <item>ZORAN UZELAC, PINEZIĆI, GOLUBIĆ 21, 51500 Krk</item>
    </derivirana_varijabla>
  </DomainObject.Predmet.StrankaListFormatedWithAdress>
  <DomainObject.Predmet.StrankaListFormatedWithAdressOIB>
    <izvorni_sadrzaj>
      <item>KARLOVAČKA BANKA, OIB 08106331075</item>
      <item>OPĆINSKI SUD U RIJECI, OIB 54566384631</item>
      <item>ZORAN UZELAC, PINEZIĆI, GOLUBIĆ 21, 51500 Krk</item>
    </izvorni_sadrzaj>
    <derivirana_varijabla naziv="DomainObject.Predmet.StrankaListFormatedWithAdressOIB_1">
      <item>KARLOVAČKA BANKA, OIB 08106331075</item>
      <item>OPĆINSKI SUD U RIJECI, OIB 54566384631</item>
      <item>ZORAN UZELAC, PINEZIĆI, GOLUBIĆ 21, 51500 Krk</item>
    </derivirana_varijabla>
  </DomainObject.Predmet.StrankaListFormatedWithAdressOIB>
  <DomainObject.Predmet.StrankaListNazivFormated>
    <izvorni_sadrzaj>
      <item>KARLOVAČKA BANKA</item>
      <item>OPĆINSKI SUD U RIJECI</item>
      <item>ZORAN UZELAC</item>
    </izvorni_sadrzaj>
    <derivirana_varijabla naziv="DomainObject.Predmet.StrankaListNazivFormated_1">
      <item>KARLOVAČKA BANKA</item>
      <item>OPĆINSKI SUD U RIJECI</item>
      <item>ZORAN UZELAC</item>
    </derivirana_varijabla>
  </DomainObject.Predmet.StrankaListNazivFormated>
  <DomainObject.Predmet.StrankaListNazivFormatedOIB>
    <izvorni_sadrzaj>
      <item>KARLOVAČKA BANKA, OIB 08106331075</item>
      <item>OPĆINSKI SUD U RIJECI, OIB 54566384631</item>
      <item>ZORAN UZELAC</item>
    </izvorni_sadrzaj>
    <derivirana_varijabla naziv="DomainObject.Predmet.StrankaListNazivFormatedOIB_1">
      <item>KARLOVAČKA BANKA, OIB 08106331075</item>
      <item>OPĆINSKI SUD U RIJECI, OIB 54566384631</item>
      <item>ZORAN UZELAC</item>
    </derivirana_varijabla>
  </DomainObject.Predmet.StrankaListNazivFormatedOIB>
  <DomainObject.Predmet.ProtuStrankaListFormated>
    <izvorni_sadrzaj>
      <item>ADRIATICA DEVELOPMENT za promet nekretninama d.o.o.</item>
    </izvorni_sadrzaj>
    <derivirana_varijabla naziv="DomainObject.Predmet.ProtuStrankaListFormated_1">
      <item>ADRIATICA DEVELOPMENT za promet nekretninama d.o.o.</item>
    </derivirana_varijabla>
  </DomainObject.Predmet.ProtuStrankaListFormated>
  <DomainObject.Predmet.ProtuStrankaListFormatedOIB>
    <izvorni_sadrzaj>
      <item>ADRIATICA DEVELOPMENT za promet nekretninama d.o.o., OIB 94632131599</item>
    </izvorni_sadrzaj>
    <derivirana_varijabla naziv="DomainObject.Predmet.ProtuStrankaListFormatedOIB_1">
      <item>ADRIATICA DEVELOPMENT za promet nekretninama d.o.o., OIB 94632131599</item>
    </derivirana_varijabla>
  </DomainObject.Predmet.ProtuStrankaListFormatedOIB>
  <DomainObject.Predmet.ProtuStrankaListFormatedWithAdress>
    <izvorni_sadrzaj>
      <item>ADRIATICA DEVELOPMENT za promet nekretninama d.o.o., Sveti Duh 36, 10000 Zagreb</item>
    </izvorni_sadrzaj>
    <derivirana_varijabla naziv="DomainObject.Predmet.ProtuStrankaListFormatedWithAdress_1">
      <item>ADRIATICA DEVELOPMENT za promet nekretninama d.o.o., Sveti Duh 36, 10000 Zagreb</item>
    </derivirana_varijabla>
  </DomainObject.Predmet.ProtuStrankaListFormatedWithAdress>
  <DomainObject.Predmet.ProtuStrankaListFormatedWithAdressOIB>
    <izvorni_sadrzaj>
      <item>ADRIATICA DEVELOPMENT za promet nekretninama d.o.o., OIB 94632131599, Sveti Duh 36, 10000 Zagreb</item>
    </izvorni_sadrzaj>
    <derivirana_varijabla naziv="DomainObject.Predmet.ProtuStrankaListFormatedWithAdressOIB_1">
      <item>ADRIATICA DEVELOPMENT za promet nekretninama d.o.o., OIB 94632131599, Sveti Duh 36, 10000 Zagreb</item>
    </derivirana_varijabla>
  </DomainObject.Predmet.ProtuStrankaListFormatedWithAdressOIB>
  <DomainObject.Predmet.ProtuStrankaListNazivFormated>
    <izvorni_sadrzaj>
      <item>ADRIATICA DEVELOPMENT za promet nekretninama d.o.o.</item>
    </izvorni_sadrzaj>
    <derivirana_varijabla naziv="DomainObject.Predmet.ProtuStrankaListNazivFormated_1">
      <item>ADRIATICA DEVELOPMENT za promet nekretninama d.o.o.</item>
    </derivirana_varijabla>
  </DomainObject.Predmet.ProtuStrankaListNazivFormated>
  <DomainObject.Predmet.ProtuStrankaListNazivFormatedOIB>
    <izvorni_sadrzaj>
      <item>ADRIATICA DEVELOPMENT za promet nekretninama d.o.o., OIB 94632131599</item>
    </izvorni_sadrzaj>
    <derivirana_varijabla naziv="DomainObject.Predmet.ProtuStrankaListNazivFormatedOIB_1">
      <item>ADRIATICA DEVELOPMENT za promet nekretninama d.o.o., OIB 94632131599</item>
    </derivirana_varijabla>
  </DomainObject.Predmet.ProtuStrankaListNazivFormatedOIB>
  <DomainObject.Predmet.OstaliListFormated>
    <izvorni_sadrzaj>
      <item>OD DIVJAK, TOPIĆ &amp; BAHTIJAREVIĆ</item>
      <item>Ante Jukić</item>
    </izvorni_sadrzaj>
    <derivirana_varijabla naziv="DomainObject.Predmet.OstaliListFormated_1">
      <item>OD DIVJAK, TOPIĆ &amp; BAHTIJAREVIĆ</item>
      <item>Ante Jukić</item>
    </derivirana_varijabla>
  </DomainObject.Predmet.OstaliListFormated>
  <DomainObject.Predmet.OstaliListFormatedOIB>
    <izvorni_sadrzaj>
      <item>OD DIVJAK, TOPIĆ &amp; BAHTIJAREVIĆ</item>
      <item>Ante Jukić, OIB 74320689175</item>
    </izvorni_sadrzaj>
    <derivirana_varijabla naziv="DomainObject.Predmet.OstaliListFormatedOIB_1">
      <item>OD DIVJAK, TOPIĆ &amp; BAHTIJAREVIĆ</item>
      <item>Ante Jukić, OIB 74320689175</item>
    </derivirana_varijabla>
  </DomainObject.Predmet.OstaliListFormatedOIB>
  <DomainObject.Predmet.OstaliListFormatedWithAdress>
    <izvorni_sadrzaj>
      <item>OD DIVJAK, TOPIĆ &amp; BAHTIJAREVIĆ, Ivana Lučića 2/a, 10 000 Zagreb</item>
      <item>Ante Jukić, Majstora Radonje 12, 10000 Zagreb</item>
    </izvorni_sadrzaj>
    <derivirana_varijabla naziv="DomainObject.Predmet.OstaliListFormatedWithAdress_1">
      <item>OD DIVJAK, TOPIĆ &amp; BAHTIJAREVIĆ, Ivana Lučića 2/a, 10 000 Zagreb</item>
      <item>Ante Jukić, Majstora Radonje 12, 10000 Zagreb</item>
    </derivirana_varijabla>
  </DomainObject.Predmet.OstaliListFormatedWithAdress>
  <DomainObject.Predmet.OstaliListFormatedWithAdressOIB>
    <izvorni_sadrzaj>
      <item>OD DIVJAK, TOPIĆ &amp; BAHTIJAREVIĆ, Ivana Lučića 2/a, 10 000 Zagreb</item>
      <item>Ante Jukić, OIB 74320689175, Majstora Radonje 12, 10000 Zagreb</item>
    </izvorni_sadrzaj>
    <derivirana_varijabla naziv="DomainObject.Predmet.OstaliListFormatedWithAdressOIB_1">
      <item>OD DIVJAK, TOPIĆ &amp; BAHTIJAREVIĆ, Ivana Lučića 2/a, 10 000 Zagreb</item>
      <item>Ante Jukić, OIB 74320689175, Majstora Radonje 12, 10000 Zagreb</item>
    </derivirana_varijabla>
  </DomainObject.Predmet.OstaliListFormatedWithAdressOIB>
  <DomainObject.Predmet.OstaliListNazivFormated>
    <izvorni_sadrzaj>
      <item>OD DIVJAK, TOPIĆ &amp; BAHTIJAREVIĆ</item>
      <item>Ante Jukić</item>
    </izvorni_sadrzaj>
    <derivirana_varijabla naziv="DomainObject.Predmet.OstaliListNazivFormated_1">
      <item>OD DIVJAK, TOPIĆ &amp; BAHTIJAREVIĆ</item>
      <item>Ante Jukić</item>
    </derivirana_varijabla>
  </DomainObject.Predmet.OstaliListNazivFormated>
  <DomainObject.Predmet.OstaliListNazivFormatedOIB>
    <izvorni_sadrzaj>
      <item>OD DIVJAK, TOPIĆ &amp; BAHTIJAREVIĆ</item>
      <item>Ante Jukić, OIB 74320689175</item>
    </izvorni_sadrzaj>
    <derivirana_varijabla naziv="DomainObject.Predmet.OstaliListNazivFormatedOIB_1">
      <item>OD DIVJAK, TOPIĆ &amp; BAHTIJAREVIĆ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UZELAC i dr.</izvorni_sadrzaj>
    <derivirana_varijabla naziv="DomainObject.Predmet.StrankaIDrugi_1">ZORAN UZELAC i dr.</derivirana_varijabla>
  </DomainObject.Predmet.StrankaIDrugi>
  <DomainObject.Predmet.ProtustrankaIDrugi>
    <izvorni_sadrzaj>ADRIATICA DEVELOPMENT za promet nekretninama d.o.o.</izvorni_sadrzaj>
    <derivirana_varijabla naziv="DomainObject.Predmet.ProtustrankaIDrugi_1">ADRIATICA DEVELOPMENT za promet nekretninama d.o.o.</derivirana_varijabla>
  </DomainObject.Predmet.ProtustrankaIDrugi>
  <DomainObject.Predmet.StrankaIDrugiAdressOIB>
    <izvorni_sadrzaj>ZORAN UZELAC, PINEZIĆI, GOLUBIĆ 21, 51500 Krk i dr.</izvorni_sadrzaj>
    <derivirana_varijabla naziv="DomainObject.Predmet.StrankaIDrugiAdressOIB_1">ZORAN UZELAC, PINEZIĆI, GOLUBIĆ 21, 51500 Krk i dr.</derivirana_varijabla>
  </DomainObject.Predmet.StrankaIDrugiAdressOIB>
  <DomainObject.Predmet.ProtustrankaIDrugiAdressOIB>
    <izvorni_sadrzaj>ADRIATICA DEVELOPMENT za promet nekretninama d.o.o., OIB 94632131599, Sveti Duh 36, 10000 Zagreb</izvorni_sadrzaj>
    <derivirana_varijabla naziv="DomainObject.Predmet.ProtustrankaIDrugiAdressOIB_1">ADRIATICA DEVELOPMENT za promet nekretninama d.o.o., OIB 94632131599,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KARLOVAČKA BANKA</item>
      <item>OD DIVJAK, TOPIĆ &amp; BAHTIJAREVIĆ</item>
      <item>OPĆINSKI SUD U RIJECI</item>
      <item>ADRIATICA DEVELOPMENT za promet nekretninama d.o.o.</item>
      <item>ZORAN UZELAC</item>
      <item>Ante Jukić</item>
    </izvorni_sadrzaj>
    <derivirana_varijabla naziv="DomainObject.Predmet.SudioniciListNaziv_1">
      <item>KARLOVAČKA BANKA</item>
      <item>OD DIVJAK, TOPIĆ &amp; BAHTIJAREVIĆ</item>
      <item>OPĆINSKI SUD U RIJECI</item>
      <item>ADRIATICA DEVELOPMENT za promet nekretninama d.o.o.</item>
      <item>ZORAN UZELAC</item>
      <item>Ante Jukić</item>
    </derivirana_varijabla>
  </DomainObject.Predmet.SudioniciListNaziv>
  <DomainObject.Predmet.SudioniciListAdressOIB>
    <izvorni_sadrzaj>
      <item>KARLOVAČKA BANKA, OIB 08106331075</item>
      <item>OD DIVJAK, TOPIĆ &amp; BAHTIJAREVIĆ, Ivana Lučića 2/a,10 000 Zagreb</item>
      <item>OPĆINSKI SUD U RIJECI, OIB 54566384631</item>
      <item>ADRIATICA DEVELOPMENT za promet nekretninama d.o.o., OIB 94632131599, Sveti Duh 36,10000 Zagreb</item>
      <item>ZORAN UZELAC, PINEZIĆI, GOLUBIĆ 21,51500 Krk</item>
      <item>Ante Jukić, OIB 74320689175, Majstora Radonje 12,10000 Zagreb</item>
    </izvorni_sadrzaj>
    <derivirana_varijabla naziv="DomainObject.Predmet.SudioniciListAdressOIB_1">
      <item>KARLOVAČKA BANKA, OIB 08106331075</item>
      <item>OD DIVJAK, TOPIĆ &amp; BAHTIJAREVIĆ, Ivana Lučića 2/a,10 000 Zagreb</item>
      <item>OPĆINSKI SUD U RIJECI, OIB 54566384631</item>
      <item>ADRIATICA DEVELOPMENT za promet nekretninama d.o.o., OIB 94632131599, Sveti Duh 36,10000 Zagreb</item>
      <item>ZORAN UZELAC, PINEZIĆI, GOLUBIĆ 21,51500 Krk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08106331075</item>
      <item>, OIB null</item>
      <item>, OIB 54566384631</item>
      <item>, OIB 94632131599</item>
      <item>, OIB null</item>
      <item>, OIB 74320689175</item>
    </izvorni_sadrzaj>
    <derivirana_varijabla naziv="DomainObject.Predmet.SudioniciListNazivOIB_1">
      <item>, OIB 08106331075</item>
      <item>, OIB null</item>
      <item>, OIB 54566384631</item>
      <item>, OIB 94632131599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821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2018-03-28T07:38:00Z</dcterms:created>
  <dc:creator>nribaric</dc:creator>
  <cp:lastModifiedBy>Maja Hajtek</cp:lastModifiedBy>
  <cp:lastPrinted>2017-05-11T07:25:00Z</cp:lastPrinted>
  <dcterms:modified xmlns:xsi="http://www.w3.org/2001/XMLSchema-instance" xsi:type="dcterms:W3CDTF">2018-03-28T07:53:00Z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po 203. - 29.3.2018. adriatica development.docx)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