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8c58" w14:paraId="ee28c58" w:rsidRDefault="0016647C" w:rsidP="0016647C" w:rsidR="0016647C">
      <w:pPr>
        <w:pStyle w:val="Tijeloteksta"/>
        <w:jc w:val="right"/>
        <w15:collapsed w:val="false"/>
      </w:pPr>
      <w:bookmarkStart w:name="_GoBack" w:id="0"/>
      <w:bookmarkEnd w:id="0"/>
      <w:r>
        <w:t>6 St-</w:t>
      </w:r>
      <w:r w:rsidR="003C01B3">
        <w:t>568/15-27</w:t>
      </w:r>
    </w:p>
    <w:p w:rsidRDefault="0016647C" w:rsidP="0016647C" w:rsidR="0016647C">
      <w:r>
        <w:rPr>
          <w:rStyle w:val="Naglaeno"/>
        </w:rPr>
        <w:t xml:space="preserve">             </w:t>
      </w:r>
      <w:r w:rsidR="000D5498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47C" w:rsidP="0016647C" w:rsidR="0016647C" w:rsidRPr="00D21A2C"/>
    <w:p w:rsidRDefault="0016647C" w:rsidP="0016647C" w:rsidR="0016647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6647C" w:rsidP="0016647C" w:rsidR="0016647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6647C" w:rsidP="0016647C" w:rsidR="0016647C"/>
    <w:p w:rsidRDefault="0016647C" w:rsidP="00B54DF9" w:rsidR="0016647C">
      <w:pPr>
        <w:jc w:val="center"/>
      </w:pPr>
      <w:r>
        <w:t>R E P U B L I K A  H R V A T S  K A</w:t>
      </w:r>
    </w:p>
    <w:p w:rsidRDefault="0016647C" w:rsidP="0016647C" w:rsidR="0016647C">
      <w:pPr>
        <w:jc w:val="center"/>
      </w:pPr>
      <w:r>
        <w:t>Z A K L J U Č A K</w:t>
      </w:r>
    </w:p>
    <w:p w:rsidRDefault="00B54DF9" w:rsidP="0016647C" w:rsidR="00B54DF9" w:rsidRPr="00D14516">
      <w:pPr>
        <w:jc w:val="center"/>
      </w:pPr>
    </w:p>
    <w:p w:rsidRDefault="0016647C" w:rsidP="0016647C" w:rsidR="0016647C" w:rsidRPr="00D14516"/>
    <w:p w:rsidRDefault="0016647C" w:rsidP="0016647C" w:rsidR="0016647C">
      <w:pPr>
        <w:jc w:val="both"/>
      </w:pPr>
      <w:r>
        <w:tab/>
        <w:t>Trgovački sud u Osijeku, po stečajno</w:t>
      </w:r>
      <w:r w:rsidR="000D5498">
        <w:t>j sutkinji</w:t>
      </w:r>
      <w:r>
        <w:t xml:space="preserve"> Nadi Roso, u stečajnom postupku nad dužnikom </w:t>
      </w:r>
      <w:r w:rsidR="003C01B3">
        <w:rPr>
          <w:b/>
        </w:rPr>
        <w:t>GARVANOS j.d.o.o. Đakovo, F. Račkog 189, OIB: 62001779885, MBS: 030150534</w:t>
      </w:r>
      <w:r w:rsidR="000E5F59">
        <w:rPr>
          <w:b/>
        </w:rPr>
        <w:t xml:space="preserve">, </w:t>
      </w:r>
      <w:r>
        <w:t xml:space="preserve">dana </w:t>
      </w:r>
      <w:r w:rsidR="008C6561">
        <w:t>20</w:t>
      </w:r>
      <w:r w:rsidR="00365091">
        <w:t>. siječnja 2017</w:t>
      </w:r>
      <w:r>
        <w:t xml:space="preserve">. g., </w:t>
      </w:r>
    </w:p>
    <w:p w:rsidRDefault="0016647C" w:rsidP="0016647C" w:rsidR="0016647C">
      <w:pPr>
        <w:jc w:val="both"/>
      </w:pPr>
      <w:r>
        <w:t xml:space="preserve"> </w:t>
      </w:r>
    </w:p>
    <w:p w:rsidRDefault="00157286" w:rsidP="005E3291" w:rsidR="00157286">
      <w:pPr>
        <w:pStyle w:val="Tijeloteksta"/>
        <w:rPr>
          <w:bCs/>
        </w:rPr>
      </w:pPr>
    </w:p>
    <w:p w:rsidRDefault="00F1706F" w:rsidP="00F1706F" w:rsidR="00F1706F" w:rsidRPr="00465722">
      <w:pPr>
        <w:pStyle w:val="Tijeloteksta"/>
        <w:ind w:firstLine="360"/>
        <w:jc w:val="center"/>
      </w:pPr>
      <w:r w:rsidRPr="00465722">
        <w:rPr>
          <w:bCs/>
        </w:rPr>
        <w:t>z a k l j u č i o    j  e</w:t>
      </w:r>
    </w:p>
    <w:p w:rsidRDefault="00BB210D" w:rsidR="00BB210D">
      <w:pPr>
        <w:pStyle w:val="Tijeloteksta"/>
        <w:jc w:val="center"/>
      </w:pPr>
    </w:p>
    <w:p w:rsidRDefault="00157286" w:rsidP="00F1706F" w:rsidR="00157286">
      <w:pPr>
        <w:pStyle w:val="Tijeloteksta"/>
      </w:pPr>
    </w:p>
    <w:p w:rsidRDefault="008C6561" w:rsidP="00004A73" w:rsidR="00004A73" w:rsidRPr="008705E3">
      <w:pPr>
        <w:pStyle w:val="Tijeloteksta"/>
        <w:numPr>
          <w:ilvl w:val="0"/>
          <w:numId w:val="2"/>
        </w:numPr>
      </w:pPr>
      <w:r>
        <w:rPr>
          <w:b/>
        </w:rPr>
        <w:t>Poziva se</w:t>
      </w:r>
      <w:r w:rsidR="00004A73">
        <w:t xml:space="preserve"> z.z. dužnika </w:t>
      </w:r>
      <w:r>
        <w:t>Ivana Duvnjak, Đakovo, F. Račkog 189, OIB: 3882561463</w:t>
      </w:r>
      <w:r w:rsidR="00004A73">
        <w:t>, da u roku od 8 dana od dana primitka ovog zaključka, u dogovoru sa stečajnim upraviteljem sastavi Zapisnik o arhiviranju poslovne dokumentacije dužnika te isti potpisan dostavi u spis a u kojem će se navesti da će se arhivska građa čuvati kod zakonskog zastupnika dužnika, pod zakonskim posljedicama, u protivnom će mu se izreći novčana kazna u iznosu od 3.000,00 kn koja se može zamijeniti kaznom zatvora (čl. 107. i čl. 336. SZ).</w:t>
      </w:r>
    </w:p>
    <w:p w:rsidRDefault="00E97F21" w:rsidR="00E97F21">
      <w:pPr>
        <w:pStyle w:val="Tijeloteksta"/>
        <w:rPr>
          <w:b/>
        </w:rPr>
      </w:pPr>
    </w:p>
    <w:p w:rsidRDefault="00E97F21" w:rsidR="00E97F21" w:rsidRPr="00E97F21">
      <w:pPr>
        <w:pStyle w:val="Tijeloteksta"/>
        <w:rPr>
          <w:b/>
        </w:rPr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8C6561">
        <w:t>20</w:t>
      </w:r>
      <w:r w:rsidR="002405D2">
        <w:t>. siječnja 2017</w:t>
      </w:r>
      <w:r w:rsidR="00A0026B">
        <w:t>. g.</w:t>
      </w:r>
    </w:p>
    <w:p w:rsidRDefault="007B1032" w:rsidP="00BB5CE6" w:rsidR="007B1032">
      <w:pPr>
        <w:pStyle w:val="Tijeloteksta"/>
      </w:pP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660E34" w:rsidP="0008411E" w:rsidR="00660E34">
      <w:pPr>
        <w:pStyle w:val="Tijeloteksta"/>
        <w:jc w:val="left"/>
      </w:pPr>
    </w:p>
    <w:p w:rsidRDefault="00660E34" w:rsidP="00660E34" w:rsidR="00660E34">
      <w:pPr>
        <w:jc w:val="both"/>
      </w:pPr>
      <w:r>
        <w:t>Zapisničar: Danijela Špeletić</w:t>
      </w:r>
    </w:p>
    <w:p w:rsidRDefault="00660E34" w:rsidP="0008411E" w:rsidR="00660E34">
      <w:pPr>
        <w:pStyle w:val="Tijeloteksta"/>
        <w:jc w:val="left"/>
      </w:pPr>
    </w:p>
    <w:p w:rsidRDefault="00F10E0B" w:rsidP="0008411E" w:rsidR="00F10E0B">
      <w:pPr>
        <w:pStyle w:val="Tijeloteksta"/>
        <w:jc w:val="left"/>
      </w:pP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04597F" w:rsidP="00F1706F" w:rsidR="0004597F">
      <w:pPr>
        <w:rPr>
          <w:bCs/>
        </w:rPr>
      </w:pP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8C6561" w:rsidP="008C6561" w:rsidR="00004A73">
      <w:pPr>
        <w:numPr>
          <w:ilvl w:val="0"/>
          <w:numId w:val="6"/>
        </w:numPr>
      </w:pPr>
      <w:r>
        <w:t>z.z. dužnika Ivana Duvnjak, Semeljci, Braće Radića 36 A/0</w:t>
      </w:r>
    </w:p>
    <w:p w:rsidRDefault="00F10E0B" w:rsidP="00AD6EA1" w:rsidR="004446BE" w:rsidRPr="00AD6EA1">
      <w:pPr>
        <w:numPr>
          <w:ilvl w:val="0"/>
          <w:numId w:val="5"/>
        </w:numPr>
      </w:pPr>
      <w:r w:rsidRPr="00004A73">
        <w:rPr>
          <w:bCs/>
        </w:rPr>
        <w:t>k-</w:t>
      </w:r>
      <w:r w:rsidR="008C6561">
        <w:rPr>
          <w:bCs/>
        </w:rPr>
        <w:t>20</w:t>
      </w:r>
      <w:r w:rsidR="00AD6EA1" w:rsidRPr="00004A73">
        <w:rPr>
          <w:bCs/>
        </w:rPr>
        <w:t>.</w:t>
      </w:r>
      <w:r w:rsidR="00543D27">
        <w:rPr>
          <w:bCs/>
        </w:rPr>
        <w:t>2</w:t>
      </w:r>
      <w:r w:rsidR="00AD6EA1" w:rsidRPr="00004A73">
        <w:rPr>
          <w:bCs/>
        </w:rPr>
        <w:t>.</w:t>
      </w:r>
    </w:p>
    <w:p w:rsidRDefault="009E536C" w:rsidP="004446BE" w:rsidR="009E536C">
      <w:pPr>
        <w:ind w:left="720"/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sectPr w:rsidR="00E866C6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4A73"/>
    <w:rsid w:val="00020263"/>
    <w:rsid w:val="0002430D"/>
    <w:rsid w:val="00035ACA"/>
    <w:rsid w:val="0004597F"/>
    <w:rsid w:val="000632E2"/>
    <w:rsid w:val="0008411E"/>
    <w:rsid w:val="00092D87"/>
    <w:rsid w:val="000D5498"/>
    <w:rsid w:val="000E5F59"/>
    <w:rsid w:val="00137863"/>
    <w:rsid w:val="00157286"/>
    <w:rsid w:val="0016647C"/>
    <w:rsid w:val="00172A7B"/>
    <w:rsid w:val="00182F2F"/>
    <w:rsid w:val="001A4785"/>
    <w:rsid w:val="001C0F29"/>
    <w:rsid w:val="001E1093"/>
    <w:rsid w:val="002405D2"/>
    <w:rsid w:val="002553C1"/>
    <w:rsid w:val="00260FFD"/>
    <w:rsid w:val="002662EA"/>
    <w:rsid w:val="00290741"/>
    <w:rsid w:val="00297D28"/>
    <w:rsid w:val="002A77C2"/>
    <w:rsid w:val="002C2752"/>
    <w:rsid w:val="0032250B"/>
    <w:rsid w:val="0033269D"/>
    <w:rsid w:val="0033561F"/>
    <w:rsid w:val="003405E1"/>
    <w:rsid w:val="00365091"/>
    <w:rsid w:val="003876EE"/>
    <w:rsid w:val="003A0C0A"/>
    <w:rsid w:val="003B6B24"/>
    <w:rsid w:val="003C01B3"/>
    <w:rsid w:val="003C1A32"/>
    <w:rsid w:val="003C7EC7"/>
    <w:rsid w:val="003E6A42"/>
    <w:rsid w:val="00413F0C"/>
    <w:rsid w:val="0042787A"/>
    <w:rsid w:val="004446BE"/>
    <w:rsid w:val="004569C8"/>
    <w:rsid w:val="00465722"/>
    <w:rsid w:val="004909AC"/>
    <w:rsid w:val="0049290D"/>
    <w:rsid w:val="00497899"/>
    <w:rsid w:val="004D1B08"/>
    <w:rsid w:val="004E044B"/>
    <w:rsid w:val="004F23E4"/>
    <w:rsid w:val="00520114"/>
    <w:rsid w:val="00543D27"/>
    <w:rsid w:val="00544009"/>
    <w:rsid w:val="005709F5"/>
    <w:rsid w:val="00590779"/>
    <w:rsid w:val="005A4A48"/>
    <w:rsid w:val="005B7155"/>
    <w:rsid w:val="005C5406"/>
    <w:rsid w:val="005E3291"/>
    <w:rsid w:val="0061254C"/>
    <w:rsid w:val="006127EF"/>
    <w:rsid w:val="0062505C"/>
    <w:rsid w:val="006320F3"/>
    <w:rsid w:val="00636F03"/>
    <w:rsid w:val="006476C8"/>
    <w:rsid w:val="00660E34"/>
    <w:rsid w:val="00665EDE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505E0"/>
    <w:rsid w:val="008705E3"/>
    <w:rsid w:val="00884167"/>
    <w:rsid w:val="008A3183"/>
    <w:rsid w:val="008A7160"/>
    <w:rsid w:val="008B7905"/>
    <w:rsid w:val="008C16A1"/>
    <w:rsid w:val="008C6561"/>
    <w:rsid w:val="00920EE0"/>
    <w:rsid w:val="00940156"/>
    <w:rsid w:val="00951182"/>
    <w:rsid w:val="0095738F"/>
    <w:rsid w:val="009676DC"/>
    <w:rsid w:val="0097129F"/>
    <w:rsid w:val="009D5986"/>
    <w:rsid w:val="009E536C"/>
    <w:rsid w:val="009F1EB9"/>
    <w:rsid w:val="00A0026B"/>
    <w:rsid w:val="00A14974"/>
    <w:rsid w:val="00A17398"/>
    <w:rsid w:val="00A50071"/>
    <w:rsid w:val="00A66674"/>
    <w:rsid w:val="00AA2CB1"/>
    <w:rsid w:val="00AA50F1"/>
    <w:rsid w:val="00AD6EA1"/>
    <w:rsid w:val="00B420BF"/>
    <w:rsid w:val="00B51322"/>
    <w:rsid w:val="00B54DF9"/>
    <w:rsid w:val="00B655F7"/>
    <w:rsid w:val="00B90BE2"/>
    <w:rsid w:val="00BA45E2"/>
    <w:rsid w:val="00BB210D"/>
    <w:rsid w:val="00BB5CE6"/>
    <w:rsid w:val="00BC21E8"/>
    <w:rsid w:val="00BD20CE"/>
    <w:rsid w:val="00BD4731"/>
    <w:rsid w:val="00BD54E6"/>
    <w:rsid w:val="00BD68FC"/>
    <w:rsid w:val="00BF61F7"/>
    <w:rsid w:val="00C21D09"/>
    <w:rsid w:val="00C64FE8"/>
    <w:rsid w:val="00C72FD4"/>
    <w:rsid w:val="00CB1949"/>
    <w:rsid w:val="00D267B2"/>
    <w:rsid w:val="00D85C47"/>
    <w:rsid w:val="00D960F3"/>
    <w:rsid w:val="00DD4E91"/>
    <w:rsid w:val="00DF7D1F"/>
    <w:rsid w:val="00E01BC0"/>
    <w:rsid w:val="00E16432"/>
    <w:rsid w:val="00E2757E"/>
    <w:rsid w:val="00E54436"/>
    <w:rsid w:val="00E55347"/>
    <w:rsid w:val="00E55F17"/>
    <w:rsid w:val="00E6757C"/>
    <w:rsid w:val="00E866C6"/>
    <w:rsid w:val="00E97F21"/>
    <w:rsid w:val="00EA4292"/>
    <w:rsid w:val="00F10E0B"/>
    <w:rsid w:val="00F1333E"/>
    <w:rsid w:val="00F1706F"/>
    <w:rsid w:val="00F3776A"/>
    <w:rsid w:val="00F51A8B"/>
    <w:rsid w:val="00F775B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23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2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23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2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6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GARVANOS j.d.o.o. za trgovinu</izvorni_sadrzaj>
    <derivirana_varijabla naziv="DomainObject.Predmet.ProtustrankaFormated_1">  GARVANOS j.d.o.o. za trgovinu</derivirana_varijabla>
  </DomainObject.Predmet.ProtustrankaFormated>
  <DomainObject.Predmet.ProtustrankaFormatedOIB>
    <izvorni_sadrzaj>  GARVANOS j.d.o.o. za trgovinu, OIB 62001779885</izvorni_sadrzaj>
    <derivirana_varijabla naziv="DomainObject.Predmet.ProtustrankaFormatedOIB_1">  GARVANOS j.d.o.o. za trgovinu, OIB 62001779885</derivirana_varijabla>
  </DomainObject.Predmet.ProtustrankaFormatedOIB>
  <DomainObject.Predmet.ProtustrankaFormatedWithAdress>
    <izvorni_sadrzaj> GARVANOS j.d.o.o. za trgovinu, Franje Račkog 189, 31400 Đakovo</izvorni_sadrzaj>
    <derivirana_varijabla naziv="DomainObject.Predmet.ProtustrankaFormatedWithAdress_1"> GARVANOS j.d.o.o. za trgovinu, Franje Račkog 189, 31400 Đakovo</derivirana_varijabla>
  </DomainObject.Predmet.ProtustrankaFormatedWithAdress>
  <DomainObject.Predmet.ProtustrankaFormatedWithAdressOIB>
    <izvorni_sadrzaj> GARVANOS j.d.o.o. za trgovinu, OIB 62001779885, Franje Račkog 189, 31400 Đakovo</izvorni_sadrzaj>
    <derivirana_varijabla naziv="DomainObject.Predmet.ProtustrankaFormatedWithAdressOIB_1"> GARVANOS j.d.o.o. za trgovinu, OIB 62001779885, Franje Račkog 189, 31400 Đakovo</derivirana_varijabla>
  </DomainObject.Predmet.ProtustrankaFormatedWithAdressOIB>
  <DomainObject.Predmet.ProtustrankaWithAdress>
    <izvorni_sadrzaj>GARVANOS j.d.o.o. za trgovinu Franje Račkog 189, 31400 Đakovo</izvorni_sadrzaj>
    <derivirana_varijabla naziv="DomainObject.Predmet.ProtustrankaWithAdress_1">GARVANOS j.d.o.o. za trgovinu Franje Račkog 189, 31400 Đakovo</derivirana_varijabla>
  </DomainObject.Predmet.ProtustrankaWithAdress>
  <DomainObject.Predmet.ProtustrankaWithAdressOIB>
    <izvorni_sadrzaj>GARVANOS j.d.o.o. za trgovinu, OIB 62001779885, Franje Račkog 189, 31400 Đakovo</izvorni_sadrzaj>
    <derivirana_varijabla naziv="DomainObject.Predmet.ProtustrankaWithAdressOIB_1">GARVANOS j.d.o.o. za trgovinu, OIB 62001779885, Franje Račkog 189, 31400 Đakovo</derivirana_varijabla>
  </DomainObject.Predmet.ProtustrankaWithAdressOIB>
  <DomainObject.Predmet.ProtustrankaNazivFormated>
    <izvorni_sadrzaj>GARVANOS j.d.o.o. za trgovinu</izvorni_sadrzaj>
    <derivirana_varijabla naziv="DomainObject.Predmet.ProtustrankaNazivFormated_1">GARVANOS j.d.o.o. za trgovinu</derivirana_varijabla>
  </DomainObject.Predmet.ProtustrankaNazivFormated>
  <DomainObject.Predmet.ProtustrankaNazivFormatedOIB>
    <izvorni_sadrzaj>GARVANOS j.d.o.o. za trgovinu, OIB 62001779885</izvorni_sadrzaj>
    <derivirana_varijabla naziv="DomainObject.Predmet.ProtustrankaNazivFormatedOIB_1">GARVANOS j.d.o.o. za trgovinu, OIB 62001779885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GARVANOS j.d.o.o. za trgovinu</item>
    </izvorni_sadrzaj>
    <derivirana_varijabla naziv="DomainObject.Predmet.ProtuStrankaListFormated_1">
      <item>GARVANOS j.d.o.o. za trgovinu</item>
    </derivirana_varijabla>
  </DomainObject.Predmet.ProtuStrankaListFormated>
  <DomainObject.Predmet.ProtuStrankaListFormatedOIB>
    <izvorni_sadrzaj>
      <item>GARVANOS j.d.o.o. za trgovinu, OIB 62001779885</item>
    </izvorni_sadrzaj>
    <derivirana_varijabla naziv="DomainObject.Predmet.ProtuStrankaListFormatedOIB_1">
      <item>GARVANOS j.d.o.o. za trgovinu, OIB 62001779885</item>
    </derivirana_varijabla>
  </DomainObject.Predmet.ProtuStrankaListFormatedOIB>
  <DomainObject.Predmet.ProtuStrankaListFormatedWithAdress>
    <izvorni_sadrzaj>
      <item>GARVANOS j.d.o.o. za trgovinu, Franje Račkog 189, 31400 Đakovo</item>
    </izvorni_sadrzaj>
    <derivirana_varijabla naziv="DomainObject.Predmet.ProtuStrankaListFormatedWithAdress_1">
      <item>GARVANOS j.d.o.o. za trgovinu, Franje Račkog 189, 31400 Đakovo</item>
    </derivirana_varijabla>
  </DomainObject.Predmet.ProtuStrankaListFormatedWithAdress>
  <DomainObject.Predmet.ProtuStrankaListFormatedWithAdressOIB>
    <izvorni_sadrzaj>
      <item>GARVANOS j.d.o.o. za trgovinu, OIB 62001779885, Franje Račkog 189, 31400 Đakovo</item>
    </izvorni_sadrzaj>
    <derivirana_varijabla naziv="DomainObject.Predmet.ProtuStrankaListFormatedWithAdressOIB_1">
      <item>GARVANOS j.d.o.o. za trgovinu, OIB 62001779885, Franje Račkog 189, 31400 Đakovo</item>
    </derivirana_varijabla>
  </DomainObject.Predmet.ProtuStrankaListFormatedWithAdressOIB>
  <DomainObject.Predmet.ProtuStrankaListNazivFormated>
    <izvorni_sadrzaj>
      <item>GARVANOS j.d.o.o. za trgovinu</item>
    </izvorni_sadrzaj>
    <derivirana_varijabla naziv="DomainObject.Predmet.ProtuStrankaListNazivFormated_1">
      <item>GARVANOS j.d.o.o. za trgovinu</item>
    </derivirana_varijabla>
  </DomainObject.Predmet.ProtuStrankaListNazivFormated>
  <DomainObject.Predmet.ProtuStrankaListNazivFormatedOIB>
    <izvorni_sadrzaj>
      <item>GARVANOS j.d.o.o. za trgovinu, OIB 62001779885</item>
    </izvorni_sadrzaj>
    <derivirana_varijabla naziv="DomainObject.Predmet.ProtuStrankaListNazivFormatedOIB_1">
      <item>GARVANOS j.d.o.o. za trgovinu, OIB 62001779885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GARVANOS j.d.o.o. za trgovinu</izvorni_sadrzaj>
    <derivirana_varijabla naziv="DomainObject.Predmet.ProtustrankaIDrugi_1">GARVANOS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GARVANOS j.d.o.o. za trgovinu, OIB 62001779885, Franje Račkog 189, 31400 Đakovo</izvorni_sadrzaj>
    <derivirana_varijabla naziv="DomainObject.Predmet.ProtustrankaIDrugiAdressOIB_1">GARVANOS j.d.o.o. za trgovinu, OIB 62001779885, Franje Račkog 189,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>16. rujna 2016.</izvorni_sadrzaj>
    <derivirana_varijabla naziv="DomainObject.Predmet.OdlukaRjesenje.DatumPravomocnosti_1">16. rujna 2016.</derivirana_varijabla>
  </DomainObject.Predmet.OdlukaRjesenje.DatumPravomocnosti>
  <DomainObject.Predmet.OdlukaRjesenje.Oznaka>
    <izvorni_sadrzaj>St-568/2015-22</izvorni_sadrzaj>
    <derivirana_varijabla naziv="DomainObject.Predmet.OdlukaRjesenje.Oznaka_1">St-568/2015-22</derivirana_varijabla>
  </DomainObject.Predmet.OdlukaRjesenje.Oznaka>
  <DomainObject.Predmet.SudioniciListNaziv>
    <izvorni_sadrzaj>
      <item>GARVANOS j.d.o.o. za trgovinu</item>
      <item>FINA RC OSIJEK</item>
    </izvorni_sadrzaj>
    <derivirana_varijabla naziv="DomainObject.Predmet.SudioniciListNaziv_1">
      <item>GARVANOS j.d.o.o. za trgovinu</item>
      <item>FINA RC OSIJEK</item>
    </derivirana_varijabla>
  </DomainObject.Predmet.SudioniciListNaziv>
  <DomainObject.Predmet.SudioniciListAdressOIB>
    <izvorni_sadrzaj>
      <item>GARVANOS j.d.o.o. za trgovinu, OIB 62001779885, Franje Račkog 189,31400 Đakovo</item>
      <item>FINA RC OSIJEK, OIB 85821130368</item>
    </izvorni_sadrzaj>
    <derivirana_varijabla naziv="DomainObject.Predmet.SudioniciListAdressOIB_1">
      <item>GARVANOS j.d.o.o. za trgovinu, OIB 62001779885, Franje Račkog 189,31400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62001779885</item>
      <item>, OIB 85821130368</item>
    </izvorni_sadrzaj>
    <derivirana_varijabla naziv="DomainObject.Predmet.SudioniciListNazivOIB_1">
      <item>, OIB 62001779885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7FB16-C955-48F6-B04A-3E1423B97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907</properties:Characters>
  <properties:Lines>54</properties:Lines>
  <properties:Paragraphs>17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2016-05-31T09:00:00Z</dcterms:created>
  <dc:creator>..</dc:creator>
  <cp:lastModifiedBy>Danijela Špeletić</cp:lastModifiedBy>
  <cp:lastPrinted>2017-01-17T10:11:00Z</cp:lastPrinted>
  <dcterms:modified xmlns:xsi="http://www.w3.org/2001/XMLSchema-instance" xsi:type="dcterms:W3CDTF">2017-01-20T09:02:00Z</dcterms:modified>
  <cp:revision>46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