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2c8e" w14:paraId="0fe2c8e" w:rsidRDefault="00770EAD" w:rsidP="00770EAD" w:rsidR="00770EAD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16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EAD" w:rsidP="000D119D" w:rsidR="00770EAD">
      <w:pPr>
        <w:pStyle w:val="Bezproreda"/>
      </w:pPr>
      <w:r>
        <w:t xml:space="preserve">         REPUBLIKA HRVATSKA</w:t>
      </w:r>
    </w:p>
    <w:p w:rsidRDefault="00770EAD" w:rsidP="000D119D" w:rsidR="00770EAD">
      <w:pPr>
        <w:pStyle w:val="Bezproreda"/>
      </w:pPr>
      <w:r>
        <w:t xml:space="preserve"> TRGOVAČKI SUD U VARAŽDINU</w:t>
      </w:r>
    </w:p>
    <w:p w:rsidRDefault="00770EAD" w:rsidP="000D119D" w:rsidR="00770EAD">
      <w:pPr>
        <w:pStyle w:val="Bezproreda"/>
      </w:pPr>
      <w:r>
        <w:t xml:space="preserve">    Braće Radića 2, 42000 Varaždin                                                 Poslovni broj: 1 St.489/16-5                             </w:t>
      </w:r>
    </w:p>
    <w:p w:rsidRDefault="00770EAD" w:rsidP="000D119D" w:rsidR="00770EAD">
      <w:pPr>
        <w:pStyle w:val="Bezproreda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  <w:rPr>
          <w:b/>
        </w:rPr>
      </w:pPr>
    </w:p>
    <w:p w:rsidRDefault="00770EAD" w:rsidP="000D119D" w:rsidR="00770EAD">
      <w:pPr>
        <w:pStyle w:val="Bezproreda"/>
        <w:jc w:val="center"/>
      </w:pPr>
      <w:r>
        <w:t>U   I M E   R E P U B L I K E   H R V A T S K E</w:t>
      </w:r>
    </w:p>
    <w:p w:rsidRDefault="00770EAD" w:rsidP="000D119D" w:rsidR="00770EAD">
      <w:pPr>
        <w:pStyle w:val="Bezproreda"/>
        <w:jc w:val="center"/>
        <w:rPr>
          <w:b/>
        </w:rPr>
      </w:pPr>
    </w:p>
    <w:p w:rsidRDefault="00770EAD" w:rsidP="000D119D" w:rsidR="00770EAD">
      <w:pPr>
        <w:pStyle w:val="Bezproreda"/>
        <w:jc w:val="center"/>
      </w:pPr>
      <w:r>
        <w:t>R J E Š E NJ E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HREN INSTALCIJE d.o.o., OIB: 98332180427 sa sjedištem u Vladimira Nazora 1, </w:t>
      </w:r>
      <w:proofErr w:type="spellStart"/>
      <w:r>
        <w:t>Mihovljan</w:t>
      </w:r>
      <w:proofErr w:type="spellEnd"/>
      <w:r>
        <w:t xml:space="preserve">, dana 25. travnja 2016. godine                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center"/>
      </w:pPr>
      <w:r>
        <w:t>r i j e š i o   j e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0D119D" w:rsidP="000D119D" w:rsidR="00770EAD">
      <w:pPr>
        <w:pStyle w:val="Bezproreda"/>
        <w:jc w:val="both"/>
      </w:pPr>
      <w:r>
        <w:t xml:space="preserve"> </w:t>
      </w:r>
      <w:r>
        <w:tab/>
      </w:r>
      <w:r w:rsidR="00770EAD">
        <w:t xml:space="preserve">I/ Obustavlja se skraćeni stečajni postupak nad dužnikom HREN INSTALCIJE d.o.o., OIB: 98332180427 sa sjedištem u Vladimira Nazora 1, </w:t>
      </w:r>
      <w:proofErr w:type="spellStart"/>
      <w:r w:rsidR="00770EAD">
        <w:t>Mihovljan</w:t>
      </w:r>
      <w:proofErr w:type="spellEnd"/>
      <w:r w:rsidR="00770EAD">
        <w:t>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ind w:firstLine="708"/>
        <w:jc w:val="both"/>
      </w:pPr>
      <w:r>
        <w:t xml:space="preserve">II/ O pokretanju prethodnog postupka odnosno o otvaranju stečajnog postupka nad dužnikom HREN INSTALCIJE d.o.o., OIB: 98332180427 sa sjedištem u Vladimira Nazora 1, </w:t>
      </w:r>
      <w:proofErr w:type="spellStart"/>
      <w:r>
        <w:t>Mihovljan</w:t>
      </w:r>
      <w:proofErr w:type="spellEnd"/>
      <w:r>
        <w:t>, sud će donijeti posebno rješenje.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center"/>
      </w:pPr>
      <w:r>
        <w:t>Obrazloženje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  <w:rPr>
          <w:color w:val="000000"/>
        </w:rPr>
      </w:pPr>
      <w:r>
        <w:t xml:space="preserve">Financijska agencija, Regionalni centar Zagreb, Podružnica Varaždin je 22. ožujka 2016. godine podnijela zahtjev za pokretanje skraćenog stečajnog postupka nad dužnikom HREN INSTALCIJE d.o.o., OIB: 98332180427 sa sjedištem u Vladimira Nazora 1, </w:t>
      </w:r>
      <w:proofErr w:type="spellStart"/>
      <w:r>
        <w:t>Mihovljan</w:t>
      </w:r>
      <w:proofErr w:type="spellEnd"/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23. ožujka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770EAD" w:rsidP="000D119D" w:rsidR="00770EAD">
      <w:pPr>
        <w:pStyle w:val="Bezproreda"/>
        <w:jc w:val="both"/>
        <w:rPr>
          <w:color w:val="000000"/>
        </w:rPr>
      </w:pPr>
    </w:p>
    <w:p w:rsidRDefault="00770EAD" w:rsidP="000D119D" w:rsidR="00770EAD">
      <w:pPr>
        <w:pStyle w:val="Bezproreda"/>
        <w:jc w:val="both"/>
      </w:pPr>
      <w:r>
        <w:tab/>
        <w:t xml:space="preserve">Nadalje je zaprimljen prijedlog vjerovnika za otvaranje stečajnog postupka 21. travnja 2016., koji je podnijelo Županijsko državno odvjetništvo u Varaždinu, kao zastupnik </w:t>
      </w:r>
      <w:r>
        <w:lastRenderedPageBreak/>
        <w:t>Republike Hrvatske, Ministarstva financija – Porezne uprave, Područni ured sjeverna Hrvatska, a u kojem je navedeno da vjerovnik ima tražbinu prema dužniku u iznosu od 8.383,23 kn, te da dužnik posjeduje imovinu za namirenje vjerovnika, budući da je dužnik 31. prosinca 2014. iskazao podatak o kratkotrajnoj imovini u iznosu od 365.945,00 kn, o čemu vjerovnik prilaže dokaze.</w:t>
      </w:r>
    </w:p>
    <w:p w:rsidRDefault="00770EAD" w:rsidP="000D119D" w:rsidR="00770EAD">
      <w:pPr>
        <w:pStyle w:val="Bezproreda"/>
        <w:jc w:val="both"/>
      </w:pPr>
      <w:r>
        <w:tab/>
      </w:r>
    </w:p>
    <w:p w:rsidRDefault="00770EAD" w:rsidP="000D119D" w:rsidR="00770EAD">
      <w:pPr>
        <w:pStyle w:val="Bezproreda"/>
        <w:ind w:firstLine="708"/>
        <w:jc w:val="both"/>
      </w:pPr>
      <w:r>
        <w:t>S obzirom na navedeno, proizlazi da nisu ispunjene pretpostavke za istodobno otvaranje i zaključenje skraćenog stečajnog postupka, u smislu čl. 431. Stečajnog zakona.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ab/>
        <w:t>Stoga je sud temeljem članka 433. SZ-a donio rješenje o obustavi skraćenog stečajnog postupka.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ab/>
        <w:t xml:space="preserve">O pokretanju prethodnog postupka odnosno otvaranju stečajnog postupka nad dužnikom HREN INSTALCIJE d.o.o., OIB: 98332180427 sa sjedištem u Vladimira Nazora 1, </w:t>
      </w:r>
      <w:proofErr w:type="spellStart"/>
      <w:r>
        <w:t>Mihovljan</w:t>
      </w:r>
      <w:proofErr w:type="spellEnd"/>
      <w:r>
        <w:t>, sud će donijeti posebno rješenje sukladno članku 433. SZ-a.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center"/>
      </w:pPr>
      <w:r>
        <w:t>U Varaždinu, 25. travnja 2016. godine.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 xml:space="preserve">       </w:t>
      </w:r>
    </w:p>
    <w:p w:rsidRDefault="00770EAD" w:rsidP="000D119D" w:rsidR="00770EAD">
      <w:pPr>
        <w:pStyle w:val="Bezproreda"/>
        <w:jc w:val="both"/>
      </w:pPr>
      <w:r>
        <w:t xml:space="preserve">    </w:t>
      </w:r>
      <w:r w:rsidR="000D119D">
        <w:t xml:space="preserve">                                                                                  </w:t>
      </w:r>
      <w:r>
        <w:t xml:space="preserve"> Ksenija Flack Makitan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>UPUTA O PRAVNOM LIJEKU :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  <w:r>
        <w:t xml:space="preserve">DNA: 1. Predlagatelj Financijska agencija, Regionalni centar Zagreb, Podružnica Varaždin, </w:t>
      </w:r>
    </w:p>
    <w:p w:rsidRDefault="00770EAD" w:rsidP="000D119D" w:rsidR="00770EAD">
      <w:pPr>
        <w:pStyle w:val="Bezproreda"/>
        <w:jc w:val="both"/>
      </w:pPr>
      <w:r>
        <w:t>Cesarca 2</w:t>
      </w:r>
    </w:p>
    <w:p w:rsidRDefault="00770EAD" w:rsidP="000D119D" w:rsidR="00770EAD">
      <w:pPr>
        <w:pStyle w:val="Bezproreda"/>
        <w:jc w:val="both"/>
      </w:pPr>
      <w:r>
        <w:t xml:space="preserve">2. RH Ministarstvo financija Porezna uprava Područni ured Sjeverna Hrvatska, po </w:t>
      </w:r>
    </w:p>
    <w:p w:rsidRDefault="00770EAD" w:rsidP="000D119D" w:rsidR="00770EAD">
      <w:pPr>
        <w:pStyle w:val="Bezproreda"/>
        <w:jc w:val="both"/>
      </w:pPr>
      <w:r>
        <w:t xml:space="preserve">               ŽDO Varaždin, građansko-upravni odjel</w:t>
      </w:r>
    </w:p>
    <w:p w:rsidRDefault="00770EAD" w:rsidP="000D119D" w:rsidR="00770EAD">
      <w:pPr>
        <w:pStyle w:val="Bezproreda"/>
        <w:jc w:val="both"/>
      </w:pPr>
      <w:r>
        <w:t xml:space="preserve">3. Dužnik HREN INSTALCIJE d.o.o., OIB: 98332180427 sa sjedištem u Vladimira  </w:t>
      </w:r>
    </w:p>
    <w:p w:rsidRDefault="00770EAD" w:rsidP="000D119D" w:rsidR="00770EAD">
      <w:pPr>
        <w:pStyle w:val="Bezproreda"/>
        <w:jc w:val="both"/>
      </w:pPr>
      <w:r>
        <w:t xml:space="preserve">    Nazora 1, </w:t>
      </w:r>
      <w:proofErr w:type="spellStart"/>
      <w:r>
        <w:t>Mihovljan</w:t>
      </w:r>
      <w:proofErr w:type="spellEnd"/>
    </w:p>
    <w:p w:rsidRDefault="00770EAD" w:rsidP="000D119D" w:rsidR="00770EAD">
      <w:pPr>
        <w:pStyle w:val="Bezproreda"/>
        <w:jc w:val="both"/>
        <w:rPr>
          <w:szCs w:val="20"/>
        </w:rPr>
      </w:pPr>
      <w:r>
        <w:t>4. E-oglasna ploča</w:t>
      </w: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770EAD" w:rsidP="000D119D" w:rsidR="00770EAD">
      <w:pPr>
        <w:pStyle w:val="Bezproreda"/>
        <w:jc w:val="both"/>
      </w:pPr>
    </w:p>
    <w:p w:rsidRDefault="00AE649C" w:rsidP="000D119D" w:rsidR="00AE649C" w:rsidRPr="00B76F3C">
      <w:pPr>
        <w:pStyle w:val="Bezproreda"/>
        <w:jc w:val="both"/>
      </w:pPr>
    </w:p>
    <w:p w:rsidRDefault="000D119D" w:rsidP="000D119D" w:rsidR="00AE649C" w:rsidRPr="00B76F3C">
      <w:pPr>
        <w:pStyle w:val="Bezproreda"/>
        <w:jc w:val="both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0D119D" w:rsidR="00AE649C" w:rsidRPr="00B76F3C">
      <w:pPr>
        <w:pStyle w:val="Bezproreda"/>
        <w:jc w:val="both"/>
      </w:pPr>
      <w:r>
        <w:tab/>
      </w:r>
    </w:p>
    <w:p w:rsidRDefault="00CB0EA4" w:rsidP="000D119D" w:rsidR="00CB0EA4">
      <w:pPr>
        <w:pStyle w:val="Bezproreda"/>
        <w:jc w:val="both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19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0EAD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40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St-489/2016-5</izvorni_sadrzaj>
    <derivirana_varijabla naziv="DomainObject.Oznaka_1">St-489/2016-5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 INSTALACIJE društvo s ograničenom odgovornošću za uređenje kupaonica</izvorni_sadrzaj>
    <derivirana_varijabla naziv="DomainObject.Predmet.ProtustrankaFormated_1">  HREN INSTALACIJE društvo s ograničenom odgovornošću za uređenje kupaonica</derivirana_varijabla>
  </DomainObject.Predmet.ProtustrankaFormated>
  <DomainObject.Predmet.ProtustrankaFormatedOIB>
    <izvorni_sadrzaj>  HREN INSTALACIJE društvo s ograničenom odgovornošću za uređenje kupaonica, OIB 98332180427</izvorni_sadrzaj>
    <derivirana_varijabla naziv="DomainObject.Predmet.ProtustrankaFormatedOIB_1">  HREN INSTALACIJE društvo s ograničenom odgovornošću za uređenje kupaonica, OIB 98332180427</derivirana_varijabla>
  </DomainObject.Predmet.ProtustrankaFormatedOIB>
  <DomainObject.Predmet.ProtustrankaFormatedWithAdress>
    <izvorni_sadrzaj> HREN INSTALACIJE društvo s ograničenom odgovornošću za uređenje kupaonica, Vladimira Nazora 1, 40000 Mihovljan</izvorni_sadrzaj>
    <derivirana_varijabla naziv="DomainObject.Predmet.ProtustrankaFormatedWithAdress_1"> HREN INSTALACIJE društvo s ograničenom odgovornošću za uređenje kupaonica, Vladimira Nazora 1, 40000 Mihovljan</derivirana_varijabla>
  </DomainObject.Predmet.ProtustrankaFormatedWithAdress>
  <DomainObject.Predmet.ProtustrankaFormatedWithAdressOIB>
    <izvorni_sadrzaj> HREN INSTALACIJE društvo s ograničenom odgovornošću za uređenje kupaonica, OIB 98332180427, Vladimira Nazora 1, 40000 Mihovljan</izvorni_sadrzaj>
    <derivirana_varijabla naziv="DomainObject.Predmet.ProtustrankaFormatedWithAdressOIB_1"> HREN INSTALACIJE društvo s ograničenom odgovornošću za uređenje kupaonica, OIB 98332180427, Vladimira Nazora 1, 40000 Mihovljan</derivirana_varijabla>
  </DomainObject.Predmet.ProtustrankaFormatedWithAdressOIB>
  <DomainObject.Predmet.ProtustrankaWithAdress>
    <izvorni_sadrzaj>HREN INSTALACIJE društvo s ograničenom odgovornošću za uređenje kupaonica Vladimira Nazora 1, 40000 Mihovljan</izvorni_sadrzaj>
    <derivirana_varijabla naziv="DomainObject.Predmet.ProtustrankaWithAdress_1">HREN INSTALACIJE društvo s ograničenom odgovornošću za uređenje kupaonica Vladimira Nazora 1, 40000 Mihovljan</derivirana_varijabla>
  </DomainObject.Predmet.ProtustrankaWithAdress>
  <DomainObject.Predmet.ProtustrankaWithAdressOIB>
    <izvorni_sadrzaj>HREN INSTALACIJE društvo s ograničenom odgovornošću za uređenje kupaonica, OIB 98332180427, Vladimira Nazora 1, 40000 Mihovljan</izvorni_sadrzaj>
    <derivirana_varijabla naziv="DomainObject.Predmet.ProtustrankaWithAdressOIB_1">HREN INSTALACIJE društvo s ograničenom odgovornošću za uređenje kupaonica, OIB 98332180427, Vladimira Nazora 1, 40000 Mihovljan</derivirana_varijabla>
  </DomainObject.Predmet.ProtustrankaWithAdressOIB>
  <DomainObject.Predmet.ProtustrankaNazivFormated>
    <izvorni_sadrzaj>HREN INSTALACIJE društvo s ograničenom odgovornošću za uređenje kupaonica</izvorni_sadrzaj>
    <derivirana_varijabla naziv="DomainObject.Predmet.ProtustrankaNazivFormated_1">HREN INSTALACIJE društvo s ograničenom odgovornošću za uređenje kupaonica</derivirana_varijabla>
  </DomainObject.Predmet.ProtustrankaNazivFormated>
  <DomainObject.Predmet.ProtustrankaNazivFormatedOIB>
    <izvorni_sadrzaj>HREN INSTALACIJE društvo s ograničenom odgovornošću za uređenje kupaonica, OIB 98332180427</izvorni_sadrzaj>
    <derivirana_varijabla naziv="DomainObject.Predmet.ProtustrankaNazivFormatedOIB_1">HREN INSTALACIJE društvo s ograničenom odgovornošću za uređenje kupaonica, OIB 98332180427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13835.54</izvorni_sadrzaj>
    <derivirana_varijabla naziv="DomainObject.Predmet.TrenutnaVrijednost_1">13835.54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HREN INSTALACIJE društvo s ograničenom odgovornošću za uređenje kupaonica</item>
    </izvorni_sadrzaj>
    <derivirana_varijabla naziv="DomainObject.Predmet.ProtuStrankaListFormated_1">
      <item>HREN INSTALACIJE društvo s ograničenom odgovornošću za uređenje kupaonica</item>
    </derivirana_varijabla>
  </DomainObject.Predmet.ProtuStrankaListFormated>
  <DomainObject.Predmet.ProtuStrankaListFormatedOIB>
    <izvorni_sadrzaj>
      <item>HREN INSTALACIJE društvo s ograničenom odgovornošću za uređenje kupaonica, OIB 98332180427</item>
    </izvorni_sadrzaj>
    <derivirana_varijabla naziv="DomainObject.Predmet.ProtuStrankaListFormatedOIB_1">
      <item>HREN INSTALACIJE društvo s ograničenom odgovornošću za uređenje kupaonica, OIB 98332180427</item>
    </derivirana_varijabla>
  </DomainObject.Predmet.ProtuStrankaListFormatedOIB>
  <DomainObject.Predmet.ProtuStrankaListFormatedWithAdress>
    <izvorni_sadrzaj>
      <item>HREN INSTALACIJE društvo s ograničenom odgovornošću za uređenje kupaonica, Vladimira Nazora 1, 40000 Mihovljan</item>
    </izvorni_sadrzaj>
    <derivirana_varijabla naziv="DomainObject.Predmet.ProtuStrankaListFormatedWithAdress_1">
      <item>HREN INSTALACIJE društvo s ograničenom odgovornošću za uređenje kupaonica, Vladimira Nazora 1, 40000 Mihovljan</item>
    </derivirana_varijabla>
  </DomainObject.Predmet.ProtuStrankaListFormatedWithAdress>
  <DomainObject.Predmet.ProtuStrankaListFormatedWithAdressOIB>
    <izvorni_sadrzaj>
      <item>HREN INSTALACIJE društvo s ograničenom odgovornošću za uređenje kupaonica, OIB 98332180427, Vladimira Nazora 1, 40000 Mihovljan</item>
    </izvorni_sadrzaj>
    <derivirana_varijabla naziv="DomainObject.Predmet.ProtuStrankaListFormatedWithAdressOIB_1">
      <item>HREN INSTALACIJE društvo s ograničenom odgovornošću za uređenje kupaonica, OIB 98332180427, Vladimira Nazora 1, 40000 Mihovljan</item>
    </derivirana_varijabla>
  </DomainObject.Predmet.ProtuStrankaListFormatedWithAdressOIB>
  <DomainObject.Predmet.ProtuStrankaListNazivFormated>
    <izvorni_sadrzaj>
      <item>HREN INSTALACIJE društvo s ograničenom odgovornošću za uređenje kupaonica</item>
    </izvorni_sadrzaj>
    <derivirana_varijabla naziv="DomainObject.Predmet.ProtuStrankaListNazivFormated_1">
      <item>HREN INSTALACIJE društvo s ograničenom odgovornošću za uređenje kupaonica</item>
    </derivirana_varijabla>
  </DomainObject.Predmet.ProtuStrankaListNazivFormated>
  <DomainObject.Predmet.ProtuStrankaListNazivFormatedOIB>
    <izvorni_sadrzaj>
      <item>HREN INSTALACIJE društvo s ograničenom odgovornošću za uređenje kupaonica, OIB 98332180427</item>
    </izvorni_sadrzaj>
    <derivirana_varijabla naziv="DomainObject.Predmet.ProtuStrankaListNazivFormatedOIB_1">
      <item>HREN INSTALACIJE društvo s ograničenom odgovornošću za uređenje kupaonica, OIB 98332180427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St-489/2016-5</izvorni_sadrzaj>
    <derivirana_varijabla naziv="DomainObject.PoslovniBrojDokumenta_1">St-489/2016-5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HREN INSTALACIJE društvo s ograničenom odgovornošću za uređenje kupaonica</izvorni_sadrzaj>
    <derivirana_varijabla naziv="DomainObject.Predmet.ProtustrankaIDrugi_1">HREN INSTALACIJE društvo s ograničenom odgovornošću za uređenje kupaonica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HREN INSTALACIJE društvo s ograničenom odgovornošću za uređenje kupaonica, OIB 98332180427, Vladimira Nazora 1, 40000 Mihovljan</izvorni_sadrzaj>
    <derivirana_varijabla naziv="DomainObject.Predmet.ProtustrankaIDrugiAdressOIB_1">HREN INSTALACIJE društvo s ograničenom odgovornošću za uređenje kupaonica, OIB 98332180427, Vladimira Nazora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HREN INSTALACIJE društvo s ograničenom odgovornošću za uređenje kupaonica</item>
      <item>Sudski registar</item>
    </izvorni_sadrzaj>
    <derivirana_varijabla naziv="DomainObject.Predmet.SudioniciListNaziv_1">
      <item>Financijska agencija</item>
      <item>HREN INSTALACIJE društvo s ograničenom odgovornošću za uređenje kupaonica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HREN INSTALACIJE društvo s ograničenom odgovornošću za uređenje kupaonica, OIB 98332180427, Vladimira Nazora 1,40000 Mihovljan</item>
      <item>Sudski registar</item>
    </izvorni_sadrzaj>
    <derivirana_varijabla naziv="DomainObject.Predmet.SudioniciListAdressOIB_1">
      <item>Financijska agencija, OIB 85821130368, A. Cesarca 2,42000 Varaždin</item>
      <item>HREN INSTALACIJE društvo s ograničenom odgovornošću za uređenje kupaonica, OIB 98332180427, Vladimira Nazora 1,40000 Mihovljan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3FB9D-A222-4AE4-AE25-838009F9F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3012</properties:Characters>
  <properties:Lines>96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2016-04-25T08:45:00Z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