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c547" w14:paraId="273c547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760B34">
        <w:tab/>
      </w:r>
      <w:r w:rsidR="00760B34">
        <w:tab/>
      </w:r>
    </w:p>
    <w:p w:rsidRDefault="00760B34" w:rsidP="00FF5397" w:rsidR="00760B34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FF5397" w:rsidRPr="005E5735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5E5735" w:rsidRPr="005E5735">
        <w:t>AGROPROIZVODNJA društvo s ograničenom odgovornošću za poljoprivrednu proizvodnju, trgovinu i usluge "u stečaju", skraćena tvrtka: AGROPROIZVODNJA d.o.o., "u stečaju" Zbjeg, Zbjeg 30 A, OIB 75425487783</w:t>
      </w:r>
      <w:r w:rsidR="00C44096" w:rsidRPr="005E5735">
        <w:t xml:space="preserve">, </w:t>
      </w:r>
      <w:r w:rsidRPr="005E5735">
        <w:t>nakon o</w:t>
      </w:r>
      <w:r w:rsidR="00C44096" w:rsidRPr="005E5735">
        <w:t>držanog ispitn</w:t>
      </w:r>
      <w:r w:rsidR="00C44096">
        <w:t>og ročišta da</w:t>
      </w:r>
      <w:r w:rsidR="004D2BE8">
        <w:t xml:space="preserve">na </w:t>
      </w:r>
      <w:r w:rsidR="001112F6">
        <w:t>0</w:t>
      </w:r>
      <w:r w:rsidR="005E5735">
        <w:t>6</w:t>
      </w:r>
      <w:r w:rsidR="001112F6">
        <w:t>. rujna</w:t>
      </w:r>
      <w:r w:rsidR="002E79FB">
        <w:t xml:space="preserve"> 2016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1112F6">
        <w:t>0</w:t>
      </w:r>
      <w:r w:rsidR="00CF2ACD">
        <w:t>7</w:t>
      </w:r>
      <w:r w:rsidR="001112F6">
        <w:t>. rujna</w:t>
      </w:r>
      <w:r w:rsidR="00FB009E">
        <w:t xml:space="preserve"> 201</w:t>
      </w:r>
      <w:r w:rsidR="002E79FB">
        <w:t>6</w:t>
      </w:r>
      <w:r>
        <w:t>. godine</w:t>
      </w:r>
    </w:p>
    <w:p w:rsidRDefault="00CC75ED" w:rsidP="00CC75ED" w:rsidR="00CC75ED">
      <w:pPr>
        <w:jc w:val="both"/>
      </w:pPr>
    </w:p>
    <w:p w:rsidRDefault="00760B34" w:rsidP="00CC75ED" w:rsidR="00760B34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565ED" w:rsidP="0006366B" w:rsidR="0006366B" w:rsidRPr="0006366B">
      <w:pPr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06366B" w:rsidRPr="0006366B">
        <w:rPr>
          <w:szCs w:val="22"/>
        </w:rPr>
        <w:t>REPUBLIKA HRVATSKA</w:t>
      </w:r>
    </w:p>
    <w:p w:rsidRDefault="0006366B" w:rsidP="0006366B" w:rsidR="0006366B" w:rsidRPr="0006366B">
      <w:pPr>
        <w:rPr>
          <w:szCs w:val="22"/>
        </w:rPr>
      </w:pPr>
      <w:r w:rsidRPr="0006366B">
        <w:rPr>
          <w:szCs w:val="22"/>
        </w:rPr>
        <w:t>Ministarstvo financija, Porezna uprava,</w:t>
      </w:r>
    </w:p>
    <w:p w:rsidRDefault="0006366B" w:rsidP="0006366B" w:rsidR="0006366B">
      <w:pPr>
        <w:rPr>
          <w:szCs w:val="22"/>
        </w:rPr>
      </w:pPr>
      <w:r w:rsidRPr="0006366B">
        <w:rPr>
          <w:szCs w:val="22"/>
        </w:rPr>
        <w:t xml:space="preserve">Područni ured Slavonija i Baranja, </w:t>
      </w:r>
    </w:p>
    <w:p w:rsidRDefault="0006366B" w:rsidP="0006366B" w:rsidR="00CF4B5F">
      <w:r w:rsidRPr="0006366B">
        <w:rPr>
          <w:szCs w:val="22"/>
        </w:rPr>
        <w:t>OIB 18683136487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         </w:t>
      </w:r>
      <w:r>
        <w:rPr>
          <w:szCs w:val="22"/>
        </w:rPr>
        <w:tab/>
      </w:r>
      <w:r>
        <w:rPr>
          <w:szCs w:val="22"/>
        </w:rPr>
        <w:tab/>
        <w:t xml:space="preserve">  </w:t>
      </w:r>
      <w:r w:rsidR="008860B1">
        <w:rPr>
          <w:szCs w:val="22"/>
        </w:rPr>
        <w:t xml:space="preserve">  </w:t>
      </w:r>
      <w:r>
        <w:rPr>
          <w:szCs w:val="22"/>
        </w:rPr>
        <w:t xml:space="preserve">      </w:t>
      </w:r>
      <w:r w:rsidR="004D2BE8">
        <w:t xml:space="preserve">u iznosu od   </w:t>
      </w:r>
      <w:r w:rsidR="004565ED">
        <w:t xml:space="preserve">   </w:t>
      </w:r>
      <w:r w:rsidR="004D2BE8">
        <w:t xml:space="preserve"> </w:t>
      </w:r>
      <w:r w:rsidR="005E5735">
        <w:t>314,87</w:t>
      </w:r>
      <w:r w:rsidR="004565ED" w:rsidRPr="004565ED">
        <w:t xml:space="preserve"> Kn </w:t>
      </w:r>
    </w:p>
    <w:p w:rsidRDefault="00CD56B6" w:rsidP="004D2BE8" w:rsidR="00CD56B6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71153D">
        <w:t xml:space="preserve">    </w:t>
      </w:r>
      <w:r w:rsidR="005C2234">
        <w:t xml:space="preserve">  </w:t>
      </w:r>
      <w:r w:rsidR="0032488A">
        <w:t xml:space="preserve">  </w:t>
      </w:r>
      <w:r w:rsidR="000600E4">
        <w:t xml:space="preserve">  </w:t>
      </w:r>
      <w:r w:rsidRPr="00C940F1">
        <w:rPr>
          <w:b/>
        </w:rPr>
        <w:t xml:space="preserve">u iznosu od </w:t>
      </w:r>
      <w:r w:rsidR="00961C13">
        <w:rPr>
          <w:b/>
        </w:rPr>
        <w:t xml:space="preserve"> </w:t>
      </w:r>
      <w:r w:rsidR="000600E4">
        <w:rPr>
          <w:b/>
        </w:rPr>
        <w:t xml:space="preserve"> </w:t>
      </w:r>
      <w:r w:rsidR="005C2234">
        <w:rPr>
          <w:b/>
        </w:rPr>
        <w:t xml:space="preserve">  </w:t>
      </w:r>
      <w:r w:rsidR="004565ED">
        <w:rPr>
          <w:b/>
        </w:rPr>
        <w:t xml:space="preserve"> </w:t>
      </w:r>
      <w:r w:rsidR="005E5735">
        <w:rPr>
          <w:b/>
        </w:rPr>
        <w:t>314,87</w:t>
      </w:r>
      <w:r w:rsidR="0006366B">
        <w:rPr>
          <w:b/>
        </w:rPr>
        <w:t xml:space="preserve"> </w:t>
      </w:r>
      <w:r w:rsidRPr="00C940F1">
        <w:rPr>
          <w:b/>
        </w:rPr>
        <w:t>Kn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5E5735" w:rsidP="005E5735" w:rsidR="005E5735">
      <w:pPr>
        <w:jc w:val="both"/>
      </w:pPr>
      <w:r>
        <w:t xml:space="preserve">1. </w:t>
      </w:r>
      <w:r w:rsidRPr="005E5735">
        <w:t xml:space="preserve">KentBank d.d., Zagreb, </w:t>
      </w:r>
    </w:p>
    <w:p w:rsidRDefault="005E5735" w:rsidP="005E5735" w:rsidR="005E5735" w:rsidRPr="005E5735">
      <w:pPr>
        <w:jc w:val="both"/>
      </w:pPr>
      <w:r w:rsidRPr="005E5735">
        <w:t>Gundulićeva 1, OIB: 73656725926</w:t>
      </w:r>
      <w:r>
        <w:t xml:space="preserve">  </w:t>
      </w:r>
      <w:r>
        <w:tab/>
      </w:r>
      <w:r>
        <w:tab/>
      </w:r>
      <w:r>
        <w:tab/>
        <w:t xml:space="preserve">      </w:t>
      </w:r>
      <w:r w:rsidRPr="005E5735">
        <w:t>u iznosu od     2.393.549,28 Kn</w:t>
      </w:r>
    </w:p>
    <w:p w:rsidRDefault="005E5735" w:rsidP="005E5735" w:rsidR="005E5735">
      <w:pPr>
        <w:jc w:val="both"/>
      </w:pPr>
    </w:p>
    <w:p w:rsidRDefault="005E5735" w:rsidP="005E5735" w:rsidR="00F47677">
      <w:pPr>
        <w:jc w:val="both"/>
      </w:pPr>
      <w:r>
        <w:t xml:space="preserve">2. </w:t>
      </w:r>
      <w:r w:rsidRPr="005E5735">
        <w:t xml:space="preserve">Croatia osiguranje d.d., </w:t>
      </w:r>
      <w:r w:rsidR="00F47677">
        <w:t>Zagreb,</w:t>
      </w:r>
    </w:p>
    <w:p w:rsidRDefault="005E5735" w:rsidP="005E5735" w:rsidR="00F47677">
      <w:pPr>
        <w:jc w:val="both"/>
      </w:pPr>
      <w:r w:rsidRPr="005E5735">
        <w:t xml:space="preserve">Podružnica Slavonski Brod, Slavonski </w:t>
      </w:r>
    </w:p>
    <w:p w:rsidRDefault="005E5735" w:rsidP="005E5735" w:rsidR="005E5735" w:rsidRPr="005E5735">
      <w:pPr>
        <w:jc w:val="both"/>
      </w:pPr>
      <w:r w:rsidRPr="005E5735">
        <w:t xml:space="preserve">Brod, Mažuranićeva 14, OIB: 26187994862    </w:t>
      </w:r>
      <w:r w:rsidR="00F47677">
        <w:t xml:space="preserve"> </w:t>
      </w:r>
      <w:r>
        <w:tab/>
        <w:t xml:space="preserve">       </w:t>
      </w:r>
      <w:r w:rsidRPr="005E5735">
        <w:t xml:space="preserve">u iznosu od  </w:t>
      </w:r>
      <w:r>
        <w:t xml:space="preserve">       </w:t>
      </w:r>
      <w:r w:rsidRPr="005E5735">
        <w:t xml:space="preserve">   3.984,82 Kn</w:t>
      </w:r>
    </w:p>
    <w:p w:rsidRDefault="005E5735" w:rsidP="005E5735" w:rsidR="005E5735" w:rsidRPr="005E5735">
      <w:pPr>
        <w:jc w:val="both"/>
      </w:pPr>
    </w:p>
    <w:p w:rsidRDefault="005E5735" w:rsidP="005E5735" w:rsidR="005E5735">
      <w:pPr>
        <w:jc w:val="both"/>
      </w:pPr>
      <w:r>
        <w:lastRenderedPageBreak/>
        <w:t xml:space="preserve">3. </w:t>
      </w:r>
      <w:r w:rsidRPr="005E5735">
        <w:t xml:space="preserve">Partner banka d.d., Zagreb, </w:t>
      </w:r>
    </w:p>
    <w:p w:rsidRDefault="005E5735" w:rsidP="005E5735" w:rsidR="005E5735">
      <w:pPr>
        <w:jc w:val="both"/>
      </w:pPr>
      <w:r w:rsidRPr="005E5735">
        <w:t xml:space="preserve">Vončina 2, OIB: 71221608291      </w:t>
      </w:r>
      <w:r>
        <w:tab/>
      </w:r>
      <w:r>
        <w:tab/>
      </w:r>
      <w:r>
        <w:tab/>
        <w:t xml:space="preserve">       </w:t>
      </w:r>
      <w:r w:rsidRPr="005E5735">
        <w:t>u iznosu od     2.248.123,02 Kn</w:t>
      </w:r>
    </w:p>
    <w:p w:rsidRDefault="005E5735" w:rsidP="005E5735" w:rsidR="005E5735" w:rsidRPr="005E5735">
      <w:pPr>
        <w:jc w:val="both"/>
      </w:pPr>
    </w:p>
    <w:p w:rsidRDefault="005E5735" w:rsidP="005E5735" w:rsidR="005E5735">
      <w:pPr>
        <w:jc w:val="both"/>
      </w:pPr>
      <w:r>
        <w:t xml:space="preserve">4. </w:t>
      </w:r>
      <w:r w:rsidRPr="005E5735">
        <w:t xml:space="preserve">HEP-Operator distribucijskog sustava </w:t>
      </w:r>
    </w:p>
    <w:p w:rsidRDefault="005E5735" w:rsidP="005E5735" w:rsidR="005E5735">
      <w:pPr>
        <w:jc w:val="both"/>
      </w:pPr>
      <w:r w:rsidRPr="005E5735">
        <w:t xml:space="preserve">d.o.o., Elektra Slavonski Brod, </w:t>
      </w:r>
    </w:p>
    <w:p w:rsidRDefault="005E5735" w:rsidP="005E5735" w:rsidR="005E5735">
      <w:pPr>
        <w:jc w:val="both"/>
      </w:pPr>
      <w:r w:rsidRPr="005E5735">
        <w:t xml:space="preserve">Slavonski Brod, Petra Krešimira IV 11, </w:t>
      </w:r>
    </w:p>
    <w:p w:rsidRDefault="005E5735" w:rsidP="005E5735" w:rsidR="005E5735" w:rsidRPr="005E5735">
      <w:pPr>
        <w:jc w:val="both"/>
      </w:pPr>
      <w:r w:rsidRPr="005E5735">
        <w:t xml:space="preserve">OIB: 46830300751     </w:t>
      </w:r>
      <w:r>
        <w:tab/>
      </w:r>
      <w:r>
        <w:tab/>
      </w:r>
      <w:r>
        <w:tab/>
      </w:r>
      <w:r>
        <w:tab/>
        <w:t xml:space="preserve">       </w:t>
      </w:r>
      <w:r w:rsidRPr="005E5735">
        <w:t xml:space="preserve"> u iznosu od     </w:t>
      </w:r>
      <w:r>
        <w:t xml:space="preserve">        </w:t>
      </w:r>
      <w:r w:rsidRPr="005E5735">
        <w:t>4.602,54 Kn</w:t>
      </w:r>
    </w:p>
    <w:p w:rsidRDefault="005E5735" w:rsidP="00717E58" w:rsidR="005E5735">
      <w:pPr>
        <w:jc w:val="both"/>
      </w:pPr>
    </w:p>
    <w:p w:rsidRDefault="005E5735" w:rsidP="00717E58" w:rsidR="00717E58" w:rsidRPr="00717E58">
      <w:pPr>
        <w:jc w:val="both"/>
      </w:pPr>
      <w:r>
        <w:t>5</w:t>
      </w:r>
      <w:r w:rsidR="00717E58">
        <w:t xml:space="preserve">. </w:t>
      </w:r>
      <w:r w:rsidR="00717E58" w:rsidRPr="00717E58">
        <w:t>REPUBLIKA HRVATSKA</w:t>
      </w:r>
    </w:p>
    <w:p w:rsidRDefault="00717E58" w:rsidP="00717E58" w:rsidR="00717E58" w:rsidRPr="00717E58">
      <w:pPr>
        <w:jc w:val="both"/>
      </w:pPr>
      <w:r w:rsidRPr="00717E58">
        <w:t>Ministarstvo financija, Porezna uprava,</w:t>
      </w:r>
    </w:p>
    <w:p w:rsidRDefault="00717E58" w:rsidP="00717E58" w:rsidR="00717E58">
      <w:pPr>
        <w:jc w:val="both"/>
      </w:pPr>
      <w:r w:rsidRPr="00717E58">
        <w:t xml:space="preserve">Područni ured Slavonija i Baranja, </w:t>
      </w:r>
    </w:p>
    <w:p w:rsidRDefault="00717E58" w:rsidP="00717E58" w:rsidR="00717E58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u iznosu od     </w:t>
      </w:r>
      <w:r w:rsidR="005E5735">
        <w:t xml:space="preserve">   548.393,52</w:t>
      </w:r>
      <w:r w:rsidRPr="00717E58">
        <w:t xml:space="preserve"> Kn</w:t>
      </w:r>
    </w:p>
    <w:p w:rsidRDefault="00717E58" w:rsidP="00717E58" w:rsidR="00717E58">
      <w:pPr>
        <w:jc w:val="both"/>
      </w:pPr>
      <w:r w:rsidRPr="00717E58">
        <w:t xml:space="preserve">  </w:t>
      </w:r>
      <w:r>
        <w:tab/>
      </w:r>
      <w:r>
        <w:tab/>
      </w:r>
      <w:r>
        <w:tab/>
      </w:r>
      <w:r>
        <w:tab/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5E5735">
        <w:rPr>
          <w:b/>
        </w:rPr>
        <w:t xml:space="preserve">  </w:t>
      </w:r>
      <w:r w:rsidR="0009249A">
        <w:rPr>
          <w:b/>
        </w:rPr>
        <w:t xml:space="preserve"> </w:t>
      </w:r>
      <w:r w:rsidR="005E5735">
        <w:rPr>
          <w:b/>
        </w:rPr>
        <w:t>5.198.653,18</w:t>
      </w:r>
      <w:r w:rsidR="0057107F" w:rsidRPr="0057107F">
        <w:rPr>
          <w:b/>
        </w:rPr>
        <w:t xml:space="preserve"> Kn</w:t>
      </w:r>
    </w:p>
    <w:p w:rsidRDefault="00CF4B5F" w:rsidP="00A368D4" w:rsidR="00CF4B5F">
      <w:pPr>
        <w:jc w:val="both"/>
        <w:rPr>
          <w:b/>
        </w:rPr>
      </w:pPr>
    </w:p>
    <w:p w:rsidRDefault="00C80AB6" w:rsidP="004F1773" w:rsidR="006261B8">
      <w:pPr>
        <w:jc w:val="both"/>
      </w:pPr>
      <w:r>
        <w:rPr>
          <w:b/>
        </w:rPr>
        <w:tab/>
      </w:r>
      <w:r>
        <w:rPr>
          <w:b/>
        </w:rPr>
        <w:tab/>
      </w:r>
      <w:r w:rsidR="00961C13">
        <w:t xml:space="preserve">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760B34">
        <w:t>711</w:t>
      </w:r>
      <w:r w:rsidRPr="00FA6A11">
        <w:t>/201</w:t>
      </w:r>
      <w:r w:rsidR="00760B34">
        <w:t>5</w:t>
      </w:r>
      <w:r w:rsidRPr="00FA6A11">
        <w:t>-</w:t>
      </w:r>
      <w:r w:rsidR="00760B34">
        <w:t>12</w:t>
      </w:r>
      <w:r w:rsidRPr="00FA6A11">
        <w:t xml:space="preserve"> od </w:t>
      </w:r>
      <w:r w:rsidR="00760B34">
        <w:t>02. lipnja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760B34" w:rsidRPr="00760B34">
        <w:t>AGROPROIZVODNJA društvo s ograničenom odgovornošću za poljoprivrednu proizvodnju, trgovinu i usluge "u stečaju", skraćena tvrtka: AGROPROIZVODNJA d.o.o., "u stečaju" Zbjeg, Zbjeg 30 A, OIB 75425487783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B07D34">
        <w:t>0</w:t>
      </w:r>
      <w:r w:rsidR="00760B34">
        <w:t>6</w:t>
      </w:r>
      <w:r w:rsidR="00B07D34">
        <w:t>. rujna</w:t>
      </w:r>
      <w:r w:rsidR="00515EE8">
        <w:t xml:space="preserve"> 201</w:t>
      </w:r>
      <w:r w:rsidR="001C6D7E">
        <w:t>6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CF4B5F" w:rsidR="001D5104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FA6A11">
        <w:t>0</w:t>
      </w:r>
      <w:r w:rsidR="00CF2ACD">
        <w:t>7</w:t>
      </w:r>
      <w:r w:rsidR="00FA6A11">
        <w:t>. rujna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760B34" w:rsidP="00FA6A11" w:rsidR="00760B34">
      <w:pPr>
        <w:jc w:val="both"/>
      </w:pPr>
    </w:p>
    <w:p w:rsidRDefault="00E65647" w:rsidP="001D5104" w:rsidR="001D5104" w:rsidRPr="00760B34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760B34" w:rsidP="001D5104" w:rsidR="00760B34">
      <w:pPr>
        <w:rPr>
          <w:sz w:val="20"/>
          <w:szCs w:val="20"/>
        </w:rPr>
      </w:pP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635" w:rsidR="00360635">
      <w:r>
        <w:separator/>
      </w:r>
    </w:p>
  </w:endnote>
  <w:endnote w:id="0" w:type="continuationSeparator">
    <w:p w:rsidRDefault="00360635" w:rsidR="00360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635" w:rsidR="00360635">
      <w:r>
        <w:separator/>
      </w:r>
    </w:p>
  </w:footnote>
  <w:footnote w:id="0" w:type="continuationSeparator">
    <w:p w:rsidRDefault="00360635" w:rsidR="00360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082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760B34" w:rsidP="005E5735" w:rsidR="00E65647" w:rsidRPr="00760960">
    <w:pPr>
      <w:pStyle w:val="Zaglavlje"/>
      <w:jc w:val="right"/>
      <w:rPr>
        <w:b/>
      </w:rPr>
    </w:pPr>
    <w:r w:rsidRPr="00760B34">
      <w:rPr>
        <w:b/>
      </w:rPr>
      <w:t>Broj: 7/St-1965/2016-8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B34" w:rsidP="00760B34" w:rsidR="00760B34">
    <w:pPr>
      <w:pStyle w:val="Zaglavlje"/>
      <w:jc w:val="right"/>
    </w:pPr>
    <w:r w:rsidRPr="00760B34">
      <w:rPr>
        <w:b/>
      </w:rPr>
      <w:t>Broj: 7/St-1965/2016-8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44652"/>
    <w:multiLevelType w:val="hybridMultilevel"/>
    <w:tmpl w:val="F8B27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112F6"/>
    <w:rsid w:val="001219BB"/>
    <w:rsid w:val="001373D4"/>
    <w:rsid w:val="00155CEB"/>
    <w:rsid w:val="0017082C"/>
    <w:rsid w:val="001715D0"/>
    <w:rsid w:val="0018553C"/>
    <w:rsid w:val="001C6D7E"/>
    <w:rsid w:val="001C79C9"/>
    <w:rsid w:val="001D5104"/>
    <w:rsid w:val="001E1EB6"/>
    <w:rsid w:val="001F529C"/>
    <w:rsid w:val="001F5308"/>
    <w:rsid w:val="00203A23"/>
    <w:rsid w:val="00231D19"/>
    <w:rsid w:val="00241FFB"/>
    <w:rsid w:val="00253557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60635"/>
    <w:rsid w:val="00376ACA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92EA6"/>
    <w:rsid w:val="004B4134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E5735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60B34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86E6E"/>
    <w:rsid w:val="00B92C83"/>
    <w:rsid w:val="00B97B92"/>
    <w:rsid w:val="00BA3561"/>
    <w:rsid w:val="00BB7793"/>
    <w:rsid w:val="00BD19CB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946FD"/>
    <w:rsid w:val="00D95E6F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47677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118A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1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1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1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1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1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1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1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1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AGROPROIZVODNJA d.o.o.  za poljoprivrednu proizvodnju, trgovinu i usluge</izvorni_sadrzaj>
    <derivirana_varijabla naziv="DomainObject.Predmet.ProtustrankaFormated_1">  AGROPROIZVODNJA d.o.o.  za poljoprivrednu proizvodnju, trgovinu i usluge</derivirana_varijabla>
  </DomainObject.Predmet.ProtustrankaFormated>
  <DomainObject.Predmet.ProtustrankaFormatedOIB>
    <izvorni_sadrzaj>  AGROPROIZVODNJA d.o.o.  za poljoprivrednu proizvodnju, trgovinu i usluge, OIB 75425487783</izvorni_sadrzaj>
    <derivirana_varijabla naziv="DomainObject.Predmet.ProtustrankaFormatedOIB_1">  AGROPROIZVODNJA d.o.o.  za poljoprivrednu proizvodnju, trgovinu i usluge, OIB 75425487783</derivirana_varijabla>
  </DomainObject.Predmet.ProtustrankaFormatedOIB>
  <DomainObject.Predmet.ProtustrankaFormatedWithAdress>
    <izvorni_sadrzaj> AGROPROIZVODNJA d.o.o.  za poljoprivrednu proizvodnju, trgovinu i usluge, Zbjeg/30 A, 35000 Zbjeg</izvorni_sadrzaj>
    <derivirana_varijabla naziv="DomainObject.Predmet.ProtustrankaFormatedWithAdress_1"> AGROPROIZVODNJA d.o.o.  za poljoprivrednu proizvodnju, trgovinu i usluge, Zbjeg/30 A, 35000 Zbjeg</derivirana_varijabla>
  </DomainObject.Predmet.ProtustrankaFormatedWithAdress>
  <DomainObject.Predmet.ProtustrankaFormatedWithAdressOIB>
    <izvorni_sadrzaj> AGROPROIZVODNJA d.o.o.  za poljoprivrednu proizvodnju, trgovinu i usluge, OIB 75425487783, Zbjeg/30 A, 35000 Zbjeg</izvorni_sadrzaj>
    <derivirana_varijabla naziv="DomainObject.Predmet.ProtustrankaFormatedWithAdressOIB_1"> AGROPROIZVODNJA d.o.o.  za poljoprivrednu proizvodnju, trgovinu i usluge, OIB 75425487783, Zbjeg/30 A, 35000 Zbjeg</derivirana_varijabla>
  </DomainObject.Predmet.ProtustrankaFormatedWithAdressOIB>
  <DomainObject.Predmet.ProtustrankaWithAdress>
    <izvorni_sadrzaj>AGROPROIZVODNJA d.o.o.  za poljoprivrednu proizvodnju, trgovinu i usluge Zbjeg/30 A, 35000 Zbjeg</izvorni_sadrzaj>
    <derivirana_varijabla naziv="DomainObject.Predmet.ProtustrankaWithAdress_1">AGROPROIZVODNJA d.o.o.  za poljoprivrednu proizvodnju, trgovinu i usluge Zbjeg/30 A, 35000 Zbjeg</derivirana_varijabla>
  </DomainObject.Predmet.ProtustrankaWithAdress>
  <DomainObject.Predmet.ProtustrankaWithAdressOIB>
    <izvorni_sadrzaj>AGROPROIZVODNJA d.o.o.  za poljoprivrednu proizvodnju, trgovinu i usluge, OIB 75425487783, Zbjeg/30 A, 35000 Zbjeg</izvorni_sadrzaj>
    <derivirana_varijabla naziv="DomainObject.Predmet.ProtustrankaWithAdressOIB_1">AGROPROIZVODNJA d.o.o.  za poljoprivrednu proizvodnju, trgovinu i usluge, OIB 75425487783, Zbjeg/30 A, 35000 Zbjeg</derivirana_varijabla>
  </DomainObject.Predmet.ProtustrankaWithAdressOIB>
  <DomainObject.Predmet.ProtustrankaNazivFormated>
    <izvorni_sadrzaj>AGROPROIZVODNJA d.o.o.  za poljoprivrednu proizvodnju, trgovinu i usluge</izvorni_sadrzaj>
    <derivirana_varijabla naziv="DomainObject.Predmet.ProtustrankaNazivFormated_1">AGROPROIZVODNJA d.o.o.  za poljoprivrednu proizvodnju, trgovinu i usluge</derivirana_varijabla>
  </DomainObject.Predmet.ProtustrankaNazivFormated>
  <DomainObject.Predmet.ProtustrankaNazivFormatedOIB>
    <izvorni_sadrzaj>AGROPROIZVODNJA d.o.o.  za poljoprivrednu proizvodnju, trgovinu i usluge, OIB 75425487783</izvorni_sadrzaj>
    <derivirana_varijabla naziv="DomainObject.Predmet.ProtustrankaNazivFormatedOIB_1">AGROPROIZVODNJA d.o.o.  za poljoprivrednu proizvodnju, trgovinu i usluge, OIB 75425487783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877250.96</izvorni_sadrzaj>
    <derivirana_varijabla naziv="DomainObject.Predmet.TrenutnaVrijednost_1">877250.96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AGROPROIZVODNJA d.o.o.  za poljoprivrednu proizvodnju, trgovinu i usluge</item>
    </izvorni_sadrzaj>
    <derivirana_varijabla naziv="DomainObject.Predmet.ProtuStrankaListFormated_1">
      <item>AGROPROIZVODNJA d.o.o.  za poljoprivrednu proizvodnju, trgovinu i usluge</item>
    </derivirana_varijabla>
  </DomainObject.Predmet.ProtuStrankaListFormated>
  <DomainObject.Predmet.ProtuStrankaListFormatedOIB>
    <izvorni_sadrzaj>
      <item>AGROPROIZVODNJA d.o.o.  za poljoprivrednu proizvodnju, trgovinu i usluge, OIB 75425487783</item>
    </izvorni_sadrzaj>
    <derivirana_varijabla naziv="DomainObject.Predmet.ProtuStrankaListFormatedOIB_1">
      <item>AGROPROIZVODNJA d.o.o.  za poljoprivrednu proizvodnju, trgovinu i usluge, OIB 75425487783</item>
    </derivirana_varijabla>
  </DomainObject.Predmet.ProtuStrankaListFormatedOIB>
  <DomainObject.Predmet.ProtuStrankaListFormatedWithAdress>
    <izvorni_sadrzaj>
      <item>AGROPROIZVODNJA d.o.o.  za poljoprivrednu proizvodnju, trgovinu i usluge, Zbjeg/30 A, 35000 Zbjeg</item>
    </izvorni_sadrzaj>
    <derivirana_varijabla naziv="DomainObject.Predmet.ProtuStrankaListFormatedWithAdress_1">
      <item>AGROPROIZVODNJA d.o.o.  za poljoprivrednu proizvodnju, trgovinu i usluge, Zbjeg/30 A, 35000 Zbjeg</item>
    </derivirana_varijabla>
  </DomainObject.Predmet.ProtuStrankaListFormatedWithAdress>
  <DomainObject.Predmet.ProtuStrankaListFormatedWithAdressOIB>
    <izvorni_sadrzaj>
      <item>AGROPROIZVODNJA d.o.o.  za poljoprivrednu proizvodnju, trgovinu i usluge, OIB 75425487783, Zbjeg/30 A, 35000 Zbjeg</item>
    </izvorni_sadrzaj>
    <derivirana_varijabla naziv="DomainObject.Predmet.ProtuStrankaListFormatedWithAdressOIB_1">
      <item>AGROPROIZVODNJA d.o.o.  za poljoprivrednu proizvodnju, trgovinu i usluge, OIB 75425487783, Zbjeg/30 A, 35000 Zbjeg</item>
    </derivirana_varijabla>
  </DomainObject.Predmet.ProtuStrankaListFormatedWithAdressOIB>
  <DomainObject.Predmet.ProtuStrankaListNazivFormated>
    <izvorni_sadrzaj>
      <item>AGROPROIZVODNJA d.o.o.  za poljoprivrednu proizvodnju, trgovinu i usluge</item>
    </izvorni_sadrzaj>
    <derivirana_varijabla naziv="DomainObject.Predmet.ProtuStrankaListNazivFormated_1">
      <item>AGROPROIZVODNJA d.o.o.  za poljoprivrednu proizvodnju, trgovinu i usluge</item>
    </derivirana_varijabla>
  </DomainObject.Predmet.ProtuStrankaListNazivFormated>
  <DomainObject.Predmet.ProtuStrankaListNazivFormatedOIB>
    <izvorni_sadrzaj>
      <item>AGROPROIZVODNJA d.o.o.  za poljoprivrednu proizvodnju, trgovinu i usluge, OIB 75425487783</item>
    </izvorni_sadrzaj>
    <derivirana_varijabla naziv="DomainObject.Predmet.ProtuStrankaListNazivFormatedOIB_1">
      <item>AGROPROIZVODNJA d.o.o.  za poljoprivrednu proizvodnju, trgovinu i usluge, OIB 75425487783</item>
    </derivirana_varijabla>
  </DomainObject.Predmet.ProtuStrankaListNazivFormatedOIB>
  <DomainObject.Predmet.OstaliListFormated>
    <izvorni_sadrzaj>
      <item>Tomo Grgić</item>
      <item>Duško Zec</item>
      <item>Vesna Lazarić</item>
    </izvorni_sadrzaj>
    <derivirana_varijabla naziv="DomainObject.Predmet.OstaliListFormated_1">
      <item>Tomo Grgić</item>
      <item>Duško Zec</item>
      <item>Vesna Lazarić</item>
    </derivirana_varijabla>
  </DomainObject.Predmet.OstaliListFormated>
  <DomainObject.Predmet.OstaliListFormatedOIB>
    <izvorni_sadrzaj>
      <item>Tomo Grgić, OIB 16433831069</item>
      <item>Duško Zec, OIB 74714129984</item>
      <item>Vesna Lazarić</item>
    </izvorni_sadrzaj>
    <derivirana_varijabla naziv="DomainObject.Predmet.OstaliListFormatedOIB_1">
      <item>Tomo Grgić, OIB 16433831069</item>
      <item>Duško Zec, OIB 74714129984</item>
      <item>Vesna Lazarić</item>
    </derivirana_varijabla>
  </DomainObject.Predmet.OstaliListFormatedOIB>
  <DomainObject.Predmet.OstaliListFormatedWithAdress>
    <izvorni_sadrzaj>
      <item>Tomo Grgić, Zbjeg 74a, 35000 Zbjeg</item>
      <item>Duško Zec, Naselje Miroslava Krleže 4, 31000 Osijek</item>
      <item>Vesna Lazarić</item>
    </izvorni_sadrzaj>
    <derivirana_varijabla naziv="DomainObject.Predmet.OstaliListFormatedWithAdress_1">
      <item>Tomo Grgić, Zbjeg 74a, 35000 Zbjeg</item>
      <item>Duško Zec, Naselje Miroslava Krleže 4, 31000 Osijek</item>
      <item>Vesna Lazarić</item>
    </derivirana_varijabla>
  </DomainObject.Predmet.OstaliListFormatedWithAdress>
  <DomainObject.Predmet.OstaliListFormatedWithAdressOIB>
    <izvorni_sadrzaj>
      <item>Tomo Grgić, OIB 16433831069, Zbjeg 74a, 35000 Zbjeg</item>
      <item>Duško Zec, OIB 74714129984, Naselje Miroslava Krleže 4, 31000 Osijek</item>
      <item>Vesna Lazarić</item>
    </izvorni_sadrzaj>
    <derivirana_varijabla naziv="DomainObject.Predmet.OstaliListFormatedWithAdressOIB_1">
      <item>Tomo Grgić, OIB 16433831069, Zbjeg 74a, 35000 Zbjeg</item>
      <item>Duško Zec, OIB 74714129984, Naselje Miroslava Krleže 4, 31000 Osijek</item>
      <item>Vesna Lazarić</item>
    </derivirana_varijabla>
  </DomainObject.Predmet.OstaliListFormatedWithAdressOIB>
  <DomainObject.Predmet.OstaliListNazivFormated>
    <izvorni_sadrzaj>
      <item>Tomo Grgić</item>
      <item>Duško Zec</item>
      <item>Vesna Lazarić</item>
    </izvorni_sadrzaj>
    <derivirana_varijabla naziv="DomainObject.Predmet.OstaliListNazivFormated_1">
      <item>Tomo Grgić</item>
      <item>Duško Zec</item>
      <item>Vesna Lazarić</item>
    </derivirana_varijabla>
  </DomainObject.Predmet.OstaliListNazivFormated>
  <DomainObject.Predmet.OstaliListNazivFormatedOIB>
    <izvorni_sadrzaj>
      <item>Tomo Grgić, OIB 16433831069</item>
      <item>Duško Zec, OIB 74714129984</item>
      <item>Vesna Lazarić</item>
    </izvorni_sadrzaj>
    <derivirana_varijabla naziv="DomainObject.Predmet.OstaliListNazivFormatedOIB_1">
      <item>Tomo Grgić, OIB 16433831069</item>
      <item>Duško Zec, OIB 74714129984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AGROPROIZVODNJA d.o.o.  za poljoprivrednu proizvodnju, trgovinu i usluge</izvorni_sadrzaj>
    <derivirana_varijabla naziv="DomainObject.Predmet.ProtustrankaIDrugi_1">AGROPROIZVODNJA d.o.o.  za poljoprivrednu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AGROPROIZVODNJA d.o.o.  za poljoprivrednu proizvodnju, trgovinu i usluge, OIB 75425487783, Zbjeg/30 A, 35000 Zbjeg</izvorni_sadrzaj>
    <derivirana_varijabla naziv="DomainObject.Predmet.ProtustrankaIDrugiAdressOIB_1">AGROPROIZVODNJA d.o.o.  za poljoprivrednu proizvodnju, trgovinu i usluge, OIB 75425487783, Zbjeg/30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AGROPROIZVODNJA d.o.o.  za poljoprivrednu proizvodnju, trgovinu i usluge</item>
      <item>Financijska agencija</item>
      <item>Tomo Grgić</item>
      <item>Duško Zec</item>
      <item>Vesna Lazarić</item>
    </izvorni_sadrzaj>
    <derivirana_varijabla naziv="DomainObject.Predmet.SudioniciListNaziv_1">
      <item>AGROPROIZVODNJA d.o.o.  za poljoprivrednu proizvodnju, trgovinu i usluge</item>
      <item>Financijska agencija</item>
      <item>Tomo Grgić</item>
      <item>Duško Zec</item>
      <item>Vesna Lazarić</item>
    </derivirana_varijabla>
  </DomainObject.Predmet.SudioniciListNaziv>
  <DomainObject.Predmet.SudioniciListAdressOIB>
    <izvorni_sadrzaj>
      <item>AGROPROIZVODNJA d.o.o.  za poljoprivrednu proizvodnju, trgovinu i usluge, OIB 75425487783, Zbjeg/30 A,35000 Zbjeg</item>
      <item>Financijska agencija, OIB 85821130368, Ulica grada Vukovara 70,Zagreb</item>
      <item>Tomo Grgić, OIB 16433831069, Zbjeg 74a,35000 Zbjeg</item>
      <item>Duško Zec, OIB 74714129984, Naselje Miroslava Krleže 4,31000 Osijek</item>
      <item>Vesna Lazarić</item>
    </izvorni_sadrzaj>
    <derivirana_varijabla naziv="DomainObject.Predmet.SudioniciListAdressOIB_1">
      <item>AGROPROIZVODNJA d.o.o.  za poljoprivrednu proizvodnju, trgovinu i usluge, OIB 75425487783, Zbjeg/30 A,35000 Zbjeg</item>
      <item>Financijska agencija, OIB 85821130368, Ulica grada Vukovara 70,Zagreb</item>
      <item>Tomo Grgić, OIB 16433831069, Zbjeg 74a,35000 Zbjeg</item>
      <item>Duško Zec, OIB 74714129984, Naselje Miroslava Krleže 4,31000 Osijek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75425487783</item>
      <item>, OIB 85821130368</item>
      <item>, OIB 16433831069</item>
      <item>, OIB 74714129984</item>
      <item>, OIB null</item>
    </izvorni_sadrzaj>
    <derivirana_varijabla naziv="DomainObject.Predmet.SudioniciListNazivOIB_1">
      <item>, OIB 75425487783</item>
      <item>, OIB 85821130368</item>
      <item>, OIB 16433831069</item>
      <item>, OIB 74714129984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8951F-BB00-4291-A90A-63A933EE9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463</properties:Words>
  <properties:Characters>2580</properties:Characters>
  <properties:Lines>94</properties:Lines>
  <properties:Paragraphs>47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2016-09-07T10:57:00Z</cp:lastPrinted>
  <dcterms:modified xmlns:xsi="http://www.w3.org/2001/XMLSchema-instance" xsi:type="dcterms:W3CDTF">2016-09-07T11:15:00Z</dcterms:modified>
  <cp:revision>8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