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0cac" w14:paraId="4840cac" w:rsidRDefault="00FE5CCE" w:rsidP="00FE5CCE" w:rsidR="00FE5CCE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</w:t>
      </w:r>
      <w:r w:rsidR="0046532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100629">
        <w:t>1</w:t>
      </w:r>
      <w:r w:rsidR="000D5BE6">
        <w:t>564</w:t>
      </w:r>
      <w:r>
        <w:t>/1</w:t>
      </w:r>
      <w:r w:rsidR="00C925C4">
        <w:t>5</w:t>
      </w:r>
      <w:r>
        <w:t>-</w:t>
      </w:r>
      <w:r w:rsidR="000D5BE6">
        <w:t>66</w:t>
      </w:r>
    </w:p>
    <w:p w:rsidRDefault="00FE5CCE" w:rsidP="00FE5CCE" w:rsidR="00FE5CCE" w:rsidRPr="00D21A2C"/>
    <w:p w:rsidRDefault="00FE5CCE" w:rsidP="00FE5CCE" w:rsidR="00FE5CC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E5CCE" w:rsidP="00FE5CCE" w:rsidR="00FE5CC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42493" w:rsidP="00342493" w:rsidR="00342493">
      <w:pPr>
        <w:pStyle w:val="Naslov2"/>
      </w:pPr>
    </w:p>
    <w:p w:rsidRDefault="00FC0FCB" w:rsidP="00342493" w:rsidR="00FC0FCB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342493" w:rsidP="00342493" w:rsidR="00342493" w:rsidRPr="00FC0FCB">
      <w:pPr>
        <w:pStyle w:val="Naslov2"/>
        <w:rPr>
          <w:b w:val="false"/>
        </w:rPr>
      </w:pPr>
      <w:r w:rsidRPr="00FC0FCB">
        <w:rPr>
          <w:b w:val="false"/>
        </w:rPr>
        <w:t>R J E Š E N J E</w:t>
      </w:r>
    </w:p>
    <w:p w:rsidRDefault="00342493" w:rsidP="00342493" w:rsidR="00342493">
      <w:pPr>
        <w:rPr>
          <w:b/>
          <w:bCs/>
        </w:rPr>
      </w:pPr>
    </w:p>
    <w:p w:rsidRDefault="00CA4FC2" w:rsidP="00CA4FC2" w:rsidR="00CA4FC2" w:rsidRPr="00CB7442">
      <w:pPr>
        <w:ind w:firstLine="708"/>
        <w:jc w:val="both"/>
      </w:pPr>
      <w:r>
        <w:t xml:space="preserve">Trgovački sud u Osijeku, po stečajnom sucu mr. sc. Tihomir Kovačević, u stečajnom postupku nad stečajnom masom iza </w:t>
      </w:r>
      <w:r w:rsidRPr="007F3B8F">
        <w:t>MIR ČEPIN d.o.o. za građevinarstvo i usluge</w:t>
      </w:r>
      <w:r>
        <w:t xml:space="preserve"> u stečaju</w:t>
      </w:r>
      <w:r w:rsidRPr="007F3B8F">
        <w:t xml:space="preserve">, </w:t>
      </w:r>
      <w:r>
        <w:t>Našice, Pejačevićev trg 12,</w:t>
      </w:r>
      <w:r w:rsidRPr="007F3B8F">
        <w:t xml:space="preserve"> MBS 030</w:t>
      </w:r>
      <w:r>
        <w:t>171499, OIB 34752699713</w:t>
      </w:r>
      <w:r w:rsidRPr="002E1E48">
        <w:t xml:space="preserve">, </w:t>
      </w:r>
      <w:r>
        <w:t xml:space="preserve">dana 8. svibnja  2017. </w:t>
      </w:r>
    </w:p>
    <w:p w:rsidRDefault="00342493" w:rsidP="00342493" w:rsidR="00342493">
      <w:pPr>
        <w:jc w:val="both"/>
      </w:pPr>
    </w:p>
    <w:p w:rsidRDefault="00810191" w:rsidP="00342493" w:rsidR="00810191">
      <w:pPr>
        <w:jc w:val="both"/>
      </w:pPr>
    </w:p>
    <w:p w:rsidRDefault="00342493" w:rsidP="00342493" w:rsidR="00342493" w:rsidRPr="00FC0FCB">
      <w:pPr>
        <w:jc w:val="center"/>
        <w:rPr>
          <w:bCs/>
        </w:rPr>
      </w:pPr>
      <w:r w:rsidRPr="00FC0FCB">
        <w:rPr>
          <w:bCs/>
        </w:rPr>
        <w:t>r i j e š i o  j e</w:t>
      </w:r>
    </w:p>
    <w:p w:rsidRDefault="0055051B" w:rsidP="00342493" w:rsidR="0055051B">
      <w:pPr>
        <w:rPr>
          <w:b/>
          <w:bCs/>
        </w:rPr>
      </w:pPr>
    </w:p>
    <w:p w:rsidRDefault="00810191" w:rsidP="00342493" w:rsidR="00810191">
      <w:pPr>
        <w:rPr>
          <w:b/>
          <w:bCs/>
        </w:rPr>
      </w:pPr>
    </w:p>
    <w:p w:rsidRDefault="00E91337" w:rsidP="00E91337" w:rsidR="00255CD3" w:rsidRPr="00255CD3">
      <w:pPr>
        <w:numPr>
          <w:ilvl w:val="0"/>
          <w:numId w:val="2"/>
        </w:numPr>
        <w:jc w:val="both"/>
      </w:pPr>
      <w:r>
        <w:rPr>
          <w:bCs/>
        </w:rPr>
        <w:t xml:space="preserve">Dosuđuje se ponuditelju </w:t>
      </w:r>
      <w:r w:rsidR="00CA4FC2">
        <w:rPr>
          <w:bCs/>
        </w:rPr>
        <w:t>B2 KAPITAL d.o.o. Zagreb, Radnička cesta 41</w:t>
      </w:r>
      <w:r>
        <w:rPr>
          <w:bCs/>
        </w:rPr>
        <w:t xml:space="preserve">, OIB </w:t>
      </w:r>
      <w:r w:rsidR="00CA4FC2">
        <w:rPr>
          <w:bCs/>
        </w:rPr>
        <w:t>57509775367</w:t>
      </w:r>
      <w:r>
        <w:rPr>
          <w:bCs/>
        </w:rPr>
        <w:t xml:space="preserve"> nekretnin</w:t>
      </w:r>
      <w:r w:rsidR="00255CD3">
        <w:rPr>
          <w:bCs/>
        </w:rPr>
        <w:t xml:space="preserve">a </w:t>
      </w:r>
      <w:r>
        <w:rPr>
          <w:bCs/>
        </w:rPr>
        <w:t>upisan</w:t>
      </w:r>
      <w:r w:rsidR="00255CD3">
        <w:rPr>
          <w:bCs/>
        </w:rPr>
        <w:t>a</w:t>
      </w:r>
      <w:r>
        <w:rPr>
          <w:bCs/>
        </w:rPr>
        <w:t xml:space="preserve"> u zk.ul.br. </w:t>
      </w:r>
      <w:r w:rsidR="00255CD3">
        <w:rPr>
          <w:color w:val="000000"/>
        </w:rPr>
        <w:t xml:space="preserve">4183, </w:t>
      </w:r>
      <w:r w:rsidR="00255CD3" w:rsidRPr="0074324A">
        <w:rPr>
          <w:color w:val="000000"/>
        </w:rPr>
        <w:t xml:space="preserve">k.o. </w:t>
      </w:r>
      <w:r w:rsidR="00255CD3">
        <w:rPr>
          <w:color w:val="000000"/>
        </w:rPr>
        <w:t>Čepin</w:t>
      </w:r>
      <w:r w:rsidR="00255CD3" w:rsidRPr="0074324A">
        <w:rPr>
          <w:color w:val="000000"/>
        </w:rPr>
        <w:t xml:space="preserve">, </w:t>
      </w:r>
      <w:r w:rsidR="00255CD3">
        <w:rPr>
          <w:color w:val="000000"/>
        </w:rPr>
        <w:t>kč.br. 4906/2, kuća br. 218, dvor. i oranica u ul. Kralja Tomislava, površine 8446 m</w:t>
      </w:r>
      <w:r w:rsidR="00255CD3">
        <w:rPr>
          <w:color w:val="000000"/>
          <w:vertAlign w:val="superscript"/>
        </w:rPr>
        <w:t>2</w:t>
      </w:r>
      <w:r>
        <w:rPr>
          <w:bCs/>
        </w:rPr>
        <w:t xml:space="preserve">, </w:t>
      </w:r>
    </w:p>
    <w:p w:rsidRDefault="00E91337" w:rsidP="00255CD3" w:rsidR="00E91337" w:rsidRPr="000033BE">
      <w:pPr>
        <w:ind w:left="1080"/>
        <w:jc w:val="both"/>
      </w:pPr>
      <w:r>
        <w:rPr>
          <w:bCs/>
        </w:rPr>
        <w:t xml:space="preserve">za iznos od </w:t>
      </w:r>
      <w:r w:rsidR="00034842">
        <w:rPr>
          <w:bCs/>
        </w:rPr>
        <w:t>49.500,00</w:t>
      </w:r>
      <w:r>
        <w:rPr>
          <w:bCs/>
        </w:rPr>
        <w:t xml:space="preserve"> kn</w:t>
      </w:r>
    </w:p>
    <w:p w:rsidRDefault="00E91337" w:rsidP="00E91337" w:rsidR="00E91337" w:rsidRPr="009406CB">
      <w:pPr>
        <w:ind w:left="1080"/>
        <w:jc w:val="both"/>
      </w:pPr>
    </w:p>
    <w:p w:rsidRDefault="00034842" w:rsidP="00034842" w:rsidR="00E91337" w:rsidRPr="000033BE">
      <w:pPr>
        <w:numPr>
          <w:ilvl w:val="0"/>
          <w:numId w:val="2"/>
        </w:numPr>
        <w:jc w:val="both"/>
      </w:pPr>
      <w:r w:rsidRPr="00034842">
        <w:rPr>
          <w:bCs/>
        </w:rPr>
        <w:t>B2 KAPITAL d.o.o. Zagreb, Radnička cesta 41, OIB 57509775367</w:t>
      </w:r>
      <w:r w:rsidR="00E91337">
        <w:rPr>
          <w:bCs/>
        </w:rPr>
        <w:t xml:space="preserve">, kao kupac nekretnina iz točke 1. izreke ovog rješenja nije dužan platiti kupovninu u iznosu od </w:t>
      </w:r>
      <w:r w:rsidRPr="00034842">
        <w:rPr>
          <w:bCs/>
        </w:rPr>
        <w:t>49.500,00</w:t>
      </w:r>
      <w:r w:rsidR="00E91337">
        <w:rPr>
          <w:bCs/>
        </w:rPr>
        <w:t xml:space="preserve"> kn, s obzirom da će se isti iznos prebiti s tražbinom kupca kao razlučnog vjerovnika na predmetnim nekretninama.</w:t>
      </w:r>
    </w:p>
    <w:p w:rsidRDefault="00E91337" w:rsidP="00E91337" w:rsidR="00E91337" w:rsidRPr="00617414">
      <w:pPr>
        <w:ind w:left="1080"/>
        <w:jc w:val="both"/>
      </w:pPr>
    </w:p>
    <w:p w:rsidRDefault="00034842" w:rsidP="00034842" w:rsidR="00E91337" w:rsidRPr="005428E1">
      <w:pPr>
        <w:numPr>
          <w:ilvl w:val="0"/>
          <w:numId w:val="2"/>
        </w:numPr>
        <w:jc w:val="both"/>
      </w:pPr>
      <w:r w:rsidRPr="00034842">
        <w:rPr>
          <w:bCs/>
        </w:rPr>
        <w:t>B2 KAPITAL d.o.o. Zagreb, Radnička cesta 41, OIB 57509775367</w:t>
      </w:r>
      <w:r w:rsidR="00E91337">
        <w:rPr>
          <w:bCs/>
        </w:rPr>
        <w:t xml:space="preserve">, kao kupac nekretnina iz točke 1. izreke ovog rješenja dužan je podmiriti troškove unovčenja u iznosu od </w:t>
      </w:r>
      <w:r>
        <w:rPr>
          <w:bCs/>
        </w:rPr>
        <w:t>14.212,25</w:t>
      </w:r>
      <w:r w:rsidR="00E91337">
        <w:rPr>
          <w:bCs/>
        </w:rPr>
        <w:t xml:space="preserve"> kn, te se istom nalaže uplata iznosa od 7.</w:t>
      </w:r>
      <w:r w:rsidR="003B7B0A">
        <w:rPr>
          <w:bCs/>
        </w:rPr>
        <w:t>812.25</w:t>
      </w:r>
      <w:r w:rsidR="00E91337">
        <w:rPr>
          <w:bCs/>
        </w:rPr>
        <w:t xml:space="preserve"> kn, a koji iznos predstavlja razliku između uplaćene jamčevine</w:t>
      </w:r>
      <w:r w:rsidR="003B7B0A">
        <w:rPr>
          <w:bCs/>
        </w:rPr>
        <w:t xml:space="preserve"> (6.400,00 kn)</w:t>
      </w:r>
      <w:r w:rsidR="00E91337">
        <w:rPr>
          <w:bCs/>
        </w:rPr>
        <w:t xml:space="preserve"> i troškova unovčenja, u roku 30 dana od dana pravomoćnosti ovoga rješenja na poseban račun Financijske agencije otvoren za tu namjenu broj HR 1123900011300028787, Model HR11.</w:t>
      </w:r>
    </w:p>
    <w:p w:rsidRDefault="00E91337" w:rsidP="00E91337" w:rsidR="00E91337" w:rsidRPr="005428E1">
      <w:pPr>
        <w:ind w:left="1080"/>
        <w:jc w:val="both"/>
        <w:rPr>
          <w:bCs/>
        </w:rPr>
      </w:pPr>
      <w:r w:rsidRPr="005428E1">
        <w:rPr>
          <w:bCs/>
        </w:rPr>
        <w:t xml:space="preserve">Pod „poziv na broj“ (PNB) kao podatak prvi (P1) treba upisati broj </w:t>
      </w:r>
      <w:r>
        <w:rPr>
          <w:bCs/>
        </w:rPr>
        <w:t>2</w:t>
      </w:r>
      <w:r w:rsidR="003B7B0A">
        <w:rPr>
          <w:bCs/>
        </w:rPr>
        <w:t>1890</w:t>
      </w:r>
      <w:r w:rsidRPr="005428E1">
        <w:rPr>
          <w:bCs/>
        </w:rPr>
        <w:t xml:space="preserve">, a kao podatak drugi broj P2 </w:t>
      </w:r>
      <w:r w:rsidR="000D26FB">
        <w:rPr>
          <w:bCs/>
        </w:rPr>
        <w:t>treba upisati broj 3069</w:t>
      </w:r>
      <w:r w:rsidRPr="005428E1">
        <w:rPr>
          <w:bCs/>
        </w:rPr>
        <w:t>. Podatak P1 i P2 nužno je odvojiti crticom (-).</w:t>
      </w:r>
    </w:p>
    <w:p w:rsidRDefault="00E91337" w:rsidP="00E91337" w:rsidR="00E91337">
      <w:pPr>
        <w:ind w:left="1080"/>
        <w:jc w:val="both"/>
        <w:rPr>
          <w:bCs/>
        </w:rPr>
      </w:pPr>
      <w:r w:rsidRPr="005428E1">
        <w:rPr>
          <w:bCs/>
        </w:rPr>
        <w:t>Prilikom uplate kupovnine na račun Financijske agencije potrebno je da uplatitelj u polje 71A na SWIFT-u ili na obrascu naloga za plaćanje u polje „Opcija troška“ naznači opciju „OUR“.</w:t>
      </w:r>
    </w:p>
    <w:p w:rsidRDefault="00E91337" w:rsidP="00E91337" w:rsidR="00E91337" w:rsidRPr="005428E1">
      <w:pPr>
        <w:ind w:left="1080"/>
        <w:jc w:val="both"/>
        <w:rPr>
          <w:bCs/>
        </w:rPr>
      </w:pPr>
    </w:p>
    <w:p w:rsidRDefault="00E91337" w:rsidP="00E91337" w:rsidR="00E91337">
      <w:pPr>
        <w:numPr>
          <w:ilvl w:val="0"/>
          <w:numId w:val="2"/>
        </w:numPr>
        <w:jc w:val="both"/>
        <w:rPr>
          <w:bCs/>
        </w:rPr>
      </w:pPr>
      <w:r w:rsidRPr="009752AC">
        <w:rPr>
          <w:bCs/>
        </w:rPr>
        <w:t xml:space="preserve">Financijska agencija je dužna bez odgode izvršiti prijenos novčanih sredstava (cjelokupnih troškova unovčenja) i to s računa broj HR3323900011300028779 iznos od </w:t>
      </w:r>
      <w:r w:rsidR="00180552">
        <w:rPr>
          <w:bCs/>
        </w:rPr>
        <w:t>6.400,00</w:t>
      </w:r>
      <w:r w:rsidRPr="009752AC">
        <w:rPr>
          <w:bCs/>
        </w:rPr>
        <w:t xml:space="preserve"> kn, te s računa broj HR1123900011300028787 iznos od 7.</w:t>
      </w:r>
      <w:r w:rsidR="00180552">
        <w:rPr>
          <w:bCs/>
        </w:rPr>
        <w:t>812</w:t>
      </w:r>
      <w:r w:rsidRPr="009752AC">
        <w:rPr>
          <w:bCs/>
        </w:rPr>
        <w:t>,</w:t>
      </w:r>
      <w:r w:rsidR="00180552">
        <w:rPr>
          <w:bCs/>
        </w:rPr>
        <w:t>25</w:t>
      </w:r>
      <w:r w:rsidRPr="009752AC">
        <w:rPr>
          <w:bCs/>
        </w:rPr>
        <w:t xml:space="preserve"> kn na žiro-račun suda broj HR3123900011300000200 kod Hrvatske poštanske banke s pozivom na broj HR 05 272-</w:t>
      </w:r>
      <w:r w:rsidR="00180552">
        <w:rPr>
          <w:bCs/>
        </w:rPr>
        <w:t>1564</w:t>
      </w:r>
      <w:r w:rsidRPr="009752AC">
        <w:rPr>
          <w:bCs/>
        </w:rPr>
        <w:t>-1</w:t>
      </w:r>
      <w:r w:rsidR="00180552">
        <w:rPr>
          <w:bCs/>
        </w:rPr>
        <w:t>4</w:t>
      </w:r>
      <w:r w:rsidRPr="009752AC">
        <w:rPr>
          <w:bCs/>
        </w:rPr>
        <w:t>, odmah po uplati ponuditelja.</w:t>
      </w:r>
    </w:p>
    <w:p w:rsidRDefault="00180552" w:rsidP="00180552" w:rsidR="00180552" w:rsidRPr="009752AC">
      <w:pPr>
        <w:ind w:left="1080"/>
        <w:jc w:val="both"/>
        <w:rPr>
          <w:bCs/>
        </w:rPr>
      </w:pPr>
    </w:p>
    <w:p w:rsidRDefault="00E91337" w:rsidP="00E91337" w:rsidR="00E91337">
      <w:pPr>
        <w:numPr>
          <w:ilvl w:val="0"/>
          <w:numId w:val="2"/>
        </w:numPr>
        <w:jc w:val="both"/>
        <w:rPr>
          <w:bCs/>
        </w:rPr>
      </w:pPr>
      <w:r w:rsidRPr="00821948">
        <w:rPr>
          <w:bCs/>
        </w:rPr>
        <w:lastRenderedPageBreak/>
        <w:t>Kupac je dužan platiti sve prireze, pristojbe, kao i ostale troškove vezane s prodajom i prijenosom vlasništva nekretnine iz točke 1. izreke ovoga rješenja na kupca.</w:t>
      </w:r>
    </w:p>
    <w:p w:rsidRDefault="00E91337" w:rsidP="00E91337" w:rsidR="00E91337" w:rsidRPr="00821948">
      <w:pPr>
        <w:ind w:left="1080"/>
        <w:jc w:val="both"/>
        <w:rPr>
          <w:bCs/>
        </w:rPr>
      </w:pPr>
    </w:p>
    <w:p w:rsidRDefault="00E91337" w:rsidP="00E91337" w:rsidR="00E91337">
      <w:pPr>
        <w:numPr>
          <w:ilvl w:val="0"/>
          <w:numId w:val="2"/>
        </w:numPr>
        <w:jc w:val="both"/>
        <w:rPr>
          <w:bCs/>
        </w:rPr>
      </w:pPr>
      <w:r w:rsidRPr="005D6D34">
        <w:rPr>
          <w:bCs/>
        </w:rPr>
        <w:t>Nakon pravomoćnosti ovoga rješenja i nakon što kupac položi kupovninu, te se u zemljišnu knjigu upiše u njegovu korist pravo vlasništva na dosuđenim nekretninama, brisati će se prava i tereti upisani na nekretninama.</w:t>
      </w:r>
    </w:p>
    <w:p w:rsidRDefault="00E91337" w:rsidP="00E91337" w:rsidR="00E91337" w:rsidRPr="005D6D34">
      <w:pPr>
        <w:ind w:left="1080"/>
        <w:jc w:val="both"/>
        <w:rPr>
          <w:bCs/>
        </w:rPr>
      </w:pPr>
    </w:p>
    <w:p w:rsidRDefault="00E91337" w:rsidP="00E91337" w:rsidR="00E91337">
      <w:pPr>
        <w:numPr>
          <w:ilvl w:val="0"/>
          <w:numId w:val="2"/>
        </w:numPr>
        <w:jc w:val="both"/>
        <w:rPr>
          <w:bCs/>
        </w:rPr>
      </w:pPr>
      <w:r w:rsidRPr="005D6D34">
        <w:rPr>
          <w:bCs/>
        </w:rPr>
        <w:t>Nakon što ponuditelj položi kupovninu i nakon pravomoćnosti ovoga rješenja nekretnina će se predati kupcu, a temeljem posebnog zaključka.</w:t>
      </w:r>
    </w:p>
    <w:p w:rsidRDefault="00E91337" w:rsidP="00E91337" w:rsidR="00E91337" w:rsidRPr="005D6D34">
      <w:pPr>
        <w:ind w:left="1080"/>
        <w:jc w:val="both"/>
        <w:rPr>
          <w:bCs/>
        </w:rPr>
      </w:pPr>
    </w:p>
    <w:p w:rsidRDefault="00E91337" w:rsidP="00E91337" w:rsidR="00E91337" w:rsidRPr="00001ED7">
      <w:pPr>
        <w:numPr>
          <w:ilvl w:val="0"/>
          <w:numId w:val="2"/>
        </w:numPr>
        <w:jc w:val="both"/>
        <w:rPr>
          <w:bCs/>
        </w:rPr>
      </w:pPr>
      <w:r w:rsidRPr="005D6D34">
        <w:rPr>
          <w:bCs/>
        </w:rPr>
        <w:t>Nekretnina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E91337" w:rsidP="00E91337" w:rsidR="00E91337">
      <w:pPr>
        <w:ind w:left="1080"/>
        <w:jc w:val="both"/>
        <w:rPr>
          <w:bCs/>
        </w:rPr>
      </w:pPr>
    </w:p>
    <w:p w:rsidRDefault="00AC76FC" w:rsidP="00E91337" w:rsidR="00AC76FC" w:rsidRPr="005D6D34">
      <w:pPr>
        <w:ind w:left="1080"/>
        <w:jc w:val="both"/>
        <w:rPr>
          <w:bCs/>
        </w:rPr>
      </w:pPr>
    </w:p>
    <w:p w:rsidRDefault="00E91337" w:rsidP="00E91337" w:rsidR="00E91337">
      <w:pPr>
        <w:ind w:left="1080"/>
        <w:jc w:val="center"/>
        <w:rPr>
          <w:bCs/>
        </w:rPr>
      </w:pPr>
      <w:r w:rsidRPr="005428E1">
        <w:rPr>
          <w:bCs/>
        </w:rPr>
        <w:t>Obrazloženje</w:t>
      </w:r>
    </w:p>
    <w:p w:rsidRDefault="00E91337" w:rsidP="00E91337" w:rsidR="00E91337">
      <w:pPr>
        <w:ind w:left="1080"/>
        <w:jc w:val="center"/>
        <w:rPr>
          <w:bCs/>
        </w:rPr>
      </w:pPr>
    </w:p>
    <w:p w:rsidRDefault="00AC76FC" w:rsidP="00E91337" w:rsidR="00AC76FC" w:rsidRPr="005428E1">
      <w:pPr>
        <w:ind w:left="1080"/>
        <w:jc w:val="center"/>
        <w:rPr>
          <w:bCs/>
        </w:rPr>
      </w:pPr>
    </w:p>
    <w:p w:rsidRDefault="00E91337" w:rsidP="00E91337" w:rsidR="00E91337">
      <w:pPr>
        <w:jc w:val="both"/>
        <w:rPr>
          <w:bCs/>
        </w:rPr>
      </w:pPr>
      <w:r w:rsidRPr="005428E1">
        <w:rPr>
          <w:bCs/>
        </w:rPr>
        <w:tab/>
        <w:t xml:space="preserve">Na provedenoj </w:t>
      </w:r>
      <w:r w:rsidR="00180552">
        <w:rPr>
          <w:bCs/>
        </w:rPr>
        <w:t xml:space="preserve">prvoj </w:t>
      </w:r>
      <w:r w:rsidRPr="005428E1">
        <w:rPr>
          <w:bCs/>
        </w:rPr>
        <w:t xml:space="preserve">elektroničkoj javnoj dražbi dana od </w:t>
      </w:r>
      <w:r>
        <w:rPr>
          <w:bCs/>
        </w:rPr>
        <w:t>2</w:t>
      </w:r>
      <w:r w:rsidR="00180552">
        <w:rPr>
          <w:bCs/>
        </w:rPr>
        <w:t>6</w:t>
      </w:r>
      <w:r w:rsidRPr="005428E1">
        <w:rPr>
          <w:bCs/>
        </w:rPr>
        <w:t>.0</w:t>
      </w:r>
      <w:r>
        <w:rPr>
          <w:bCs/>
        </w:rPr>
        <w:t>1</w:t>
      </w:r>
      <w:r w:rsidRPr="005428E1">
        <w:rPr>
          <w:bCs/>
        </w:rPr>
        <w:t xml:space="preserve">. do </w:t>
      </w:r>
      <w:r w:rsidR="00180552">
        <w:rPr>
          <w:bCs/>
        </w:rPr>
        <w:t>19</w:t>
      </w:r>
      <w:r w:rsidRPr="005428E1">
        <w:rPr>
          <w:bCs/>
        </w:rPr>
        <w:t>.0</w:t>
      </w:r>
      <w:r>
        <w:rPr>
          <w:bCs/>
        </w:rPr>
        <w:t>4</w:t>
      </w:r>
      <w:r w:rsidRPr="005428E1">
        <w:rPr>
          <w:bCs/>
        </w:rPr>
        <w:t>.201</w:t>
      </w:r>
      <w:r>
        <w:rPr>
          <w:bCs/>
        </w:rPr>
        <w:t>7</w:t>
      </w:r>
      <w:r w:rsidRPr="005428E1">
        <w:rPr>
          <w:bCs/>
        </w:rPr>
        <w:t>. godine za predmetne nekretnine najvišu ponudu istakao je ponuditelj kao u t. 1. izreke ovoga rješenja.</w:t>
      </w:r>
    </w:p>
    <w:p w:rsidRDefault="00E91337" w:rsidP="00E91337" w:rsidR="00E91337">
      <w:pPr>
        <w:jc w:val="both"/>
        <w:rPr>
          <w:bCs/>
        </w:rPr>
      </w:pPr>
    </w:p>
    <w:p w:rsidRDefault="00E91337" w:rsidP="00E91337" w:rsidR="00E91337">
      <w:pPr>
        <w:jc w:val="both"/>
        <w:rPr>
          <w:bCs/>
        </w:rPr>
      </w:pPr>
      <w:r>
        <w:rPr>
          <w:bCs/>
        </w:rPr>
        <w:tab/>
        <w:t xml:space="preserve">Budući je kupac prvi razlučni vjerovnik u prednosnom redu, sukladno odredbi čl. 247. st. 7. </w:t>
      </w:r>
      <w:r w:rsidRPr="005428E1">
        <w:rPr>
          <w:bCs/>
        </w:rPr>
        <w:t>Stečajnog zakona (NN 71/15</w:t>
      </w:r>
      <w:r>
        <w:rPr>
          <w:bCs/>
        </w:rPr>
        <w:t>, dalje SZ</w:t>
      </w:r>
      <w:r w:rsidRPr="005428E1">
        <w:rPr>
          <w:bCs/>
        </w:rPr>
        <w:t>)</w:t>
      </w:r>
      <w:r>
        <w:rPr>
          <w:bCs/>
        </w:rPr>
        <w:t xml:space="preserve">, pisanim podneskom zaprimljenim na sudu dana </w:t>
      </w:r>
      <w:r w:rsidR="00010129">
        <w:rPr>
          <w:bCs/>
        </w:rPr>
        <w:t>24</w:t>
      </w:r>
      <w:r>
        <w:rPr>
          <w:bCs/>
        </w:rPr>
        <w:t>.04.2017. je izjavio da stavlja u prijeboj svoju tražbinu s protutražbinom stečajnog dužnika po osnovi cijene u visini utvrđene vrijednosti nekretnine.</w:t>
      </w:r>
    </w:p>
    <w:p w:rsidRDefault="00E91337" w:rsidP="00E91337" w:rsidR="00E91337">
      <w:pPr>
        <w:jc w:val="both"/>
        <w:rPr>
          <w:bCs/>
        </w:rPr>
      </w:pPr>
    </w:p>
    <w:p w:rsidRDefault="00E91337" w:rsidP="00E91337" w:rsidR="00E91337">
      <w:pPr>
        <w:jc w:val="both"/>
        <w:rPr>
          <w:bCs/>
        </w:rPr>
      </w:pPr>
      <w:r>
        <w:rPr>
          <w:bCs/>
        </w:rPr>
        <w:tab/>
        <w:t>Stečajna upraviteljica je</w:t>
      </w:r>
      <w:r w:rsidR="00891EFC">
        <w:rPr>
          <w:bCs/>
        </w:rPr>
        <w:t xml:space="preserve"> svojim podneskom od </w:t>
      </w:r>
      <w:r w:rsidR="00010129">
        <w:rPr>
          <w:bCs/>
        </w:rPr>
        <w:t>2</w:t>
      </w:r>
      <w:r w:rsidR="00891EFC">
        <w:rPr>
          <w:bCs/>
        </w:rPr>
        <w:t>.0</w:t>
      </w:r>
      <w:r w:rsidR="00010129">
        <w:rPr>
          <w:bCs/>
        </w:rPr>
        <w:t>5</w:t>
      </w:r>
      <w:r w:rsidR="00891EFC">
        <w:rPr>
          <w:bCs/>
        </w:rPr>
        <w:t>.</w:t>
      </w:r>
      <w:r>
        <w:rPr>
          <w:bCs/>
        </w:rPr>
        <w:t>2017., sukladno odredbi čl. 254</w:t>
      </w:r>
      <w:r w:rsidR="00010129">
        <w:rPr>
          <w:bCs/>
        </w:rPr>
        <w:t>.</w:t>
      </w:r>
      <w:r>
        <w:rPr>
          <w:bCs/>
        </w:rPr>
        <w:t xml:space="preserve"> SZ, dostavila obračun troškova unovčenja predmetnih nekretnina, te navela da oni ukupno iznose </w:t>
      </w:r>
      <w:r w:rsidR="00010129">
        <w:rPr>
          <w:bCs/>
        </w:rPr>
        <w:t>1</w:t>
      </w:r>
      <w:r>
        <w:rPr>
          <w:bCs/>
        </w:rPr>
        <w:t>4.</w:t>
      </w:r>
      <w:r w:rsidR="00010129">
        <w:rPr>
          <w:bCs/>
        </w:rPr>
        <w:t>212</w:t>
      </w:r>
      <w:r>
        <w:rPr>
          <w:bCs/>
        </w:rPr>
        <w:t xml:space="preserve">, </w:t>
      </w:r>
      <w:r w:rsidR="00010129">
        <w:rPr>
          <w:bCs/>
        </w:rPr>
        <w:t>2</w:t>
      </w:r>
      <w:r>
        <w:rPr>
          <w:bCs/>
        </w:rPr>
        <w:t>5 kn i da iste čine:</w:t>
      </w:r>
    </w:p>
    <w:p w:rsidRDefault="00EA5C29" w:rsidP="0090124A" w:rsidR="00EA5C29" w:rsidRPr="00EA5C29">
      <w:pPr>
        <w:pStyle w:val="Odlomakpopisa"/>
        <w:numPr>
          <w:ilvl w:val="0"/>
          <w:numId w:val="6"/>
        </w:numPr>
        <w:ind w:hanging="284" w:left="993"/>
        <w:jc w:val="both"/>
        <w:rPr>
          <w:bCs/>
          <w:u w:val="single"/>
        </w:rPr>
      </w:pPr>
      <w:r>
        <w:rPr>
          <w:bCs/>
        </w:rPr>
        <w:t>stvarno nastali trošak e-dražbe u ukupnom iznosu od 2.800,00 kn</w:t>
      </w:r>
    </w:p>
    <w:p w:rsidRDefault="00EA5C29" w:rsidP="0090124A" w:rsidR="0090124A" w:rsidRPr="00EA5C29">
      <w:pPr>
        <w:pStyle w:val="Odlomakpopisa"/>
        <w:numPr>
          <w:ilvl w:val="0"/>
          <w:numId w:val="6"/>
        </w:numPr>
        <w:ind w:hanging="284" w:left="993"/>
        <w:jc w:val="both"/>
        <w:rPr>
          <w:bCs/>
          <w:u w:val="single"/>
        </w:rPr>
      </w:pPr>
      <w:r>
        <w:rPr>
          <w:bCs/>
        </w:rPr>
        <w:t>ostale obveze stečajne mase u iznosu od 11.412,25 kn koji predstavlja 89,59 % ukupnih obveza stečajnog postupka (12.738,31 kn) kako slijedi:</w:t>
      </w:r>
    </w:p>
    <w:p w:rsidRDefault="00EA5C29" w:rsidP="00EA5C29" w:rsidR="00EA5C29" w:rsidRPr="00B30FC4">
      <w:pPr>
        <w:pStyle w:val="Odlomakpopisa"/>
        <w:numPr>
          <w:ilvl w:val="0"/>
          <w:numId w:val="6"/>
        </w:numPr>
        <w:ind w:firstLine="0" w:left="993"/>
        <w:jc w:val="both"/>
        <w:rPr>
          <w:bCs/>
          <w:u w:val="single"/>
        </w:rPr>
      </w:pPr>
      <w:r>
        <w:rPr>
          <w:bCs/>
        </w:rPr>
        <w:t>putne troškove stečajnog upravitelja u neto iznosu od 672,00 kn</w:t>
      </w:r>
    </w:p>
    <w:p w:rsidRDefault="00B30FC4" w:rsidP="00EA5C29" w:rsidR="00B30FC4" w:rsidRPr="00B30FC4">
      <w:pPr>
        <w:pStyle w:val="Odlomakpopisa"/>
        <w:numPr>
          <w:ilvl w:val="0"/>
          <w:numId w:val="6"/>
        </w:numPr>
        <w:ind w:firstLine="0" w:left="993"/>
        <w:jc w:val="both"/>
        <w:rPr>
          <w:bCs/>
          <w:u w:val="single"/>
        </w:rPr>
      </w:pPr>
      <w:r>
        <w:rPr>
          <w:bCs/>
        </w:rPr>
        <w:t>trošak nagrade stečajnog upravitelja u bruto iznosu od 8.840,00 kn</w:t>
      </w:r>
    </w:p>
    <w:p w:rsidRDefault="00B30FC4" w:rsidP="00EA5C29" w:rsidR="00B30FC4" w:rsidRPr="00B30FC4">
      <w:pPr>
        <w:pStyle w:val="Odlomakpopisa"/>
        <w:numPr>
          <w:ilvl w:val="0"/>
          <w:numId w:val="6"/>
        </w:numPr>
        <w:ind w:firstLine="0" w:left="993"/>
        <w:jc w:val="both"/>
        <w:rPr>
          <w:bCs/>
          <w:u w:val="single"/>
        </w:rPr>
      </w:pPr>
      <w:r>
        <w:rPr>
          <w:bCs/>
        </w:rPr>
        <w:t xml:space="preserve">trošak knjigovodstvenih usluga </w:t>
      </w:r>
      <w:r w:rsidR="009F39CE">
        <w:rPr>
          <w:bCs/>
        </w:rPr>
        <w:t xml:space="preserve">u iznosu </w:t>
      </w:r>
      <w:r>
        <w:rPr>
          <w:bCs/>
        </w:rPr>
        <w:t>od 1.250,00 kn</w:t>
      </w:r>
    </w:p>
    <w:p w:rsidRDefault="00B30FC4" w:rsidP="00EA5C29" w:rsidR="00B30FC4" w:rsidRPr="00B30FC4">
      <w:pPr>
        <w:pStyle w:val="Odlomakpopisa"/>
        <w:numPr>
          <w:ilvl w:val="0"/>
          <w:numId w:val="6"/>
        </w:numPr>
        <w:ind w:firstLine="0" w:left="993"/>
        <w:jc w:val="both"/>
        <w:rPr>
          <w:bCs/>
          <w:u w:val="single"/>
        </w:rPr>
      </w:pPr>
      <w:r>
        <w:rPr>
          <w:bCs/>
        </w:rPr>
        <w:t>bankarske usluge i trošak pristojbi u iznosu od 434,25 kn i</w:t>
      </w:r>
    </w:p>
    <w:p w:rsidRDefault="00B30FC4" w:rsidP="00EA5C29" w:rsidR="00B30FC4" w:rsidRPr="00752793">
      <w:pPr>
        <w:pStyle w:val="Odlomakpopisa"/>
        <w:numPr>
          <w:ilvl w:val="0"/>
          <w:numId w:val="6"/>
        </w:numPr>
        <w:ind w:firstLine="0" w:left="993"/>
        <w:jc w:val="both"/>
        <w:rPr>
          <w:bCs/>
          <w:u w:val="single"/>
        </w:rPr>
      </w:pPr>
      <w:r>
        <w:rPr>
          <w:bCs/>
        </w:rPr>
        <w:t>javni prihodi (doprinosi, porezi) u iznosu od 1.542,06 kn.</w:t>
      </w:r>
    </w:p>
    <w:p w:rsidRDefault="00752793" w:rsidP="00752793" w:rsidR="00752793">
      <w:pPr>
        <w:jc w:val="both"/>
        <w:rPr>
          <w:bCs/>
          <w:u w:val="single"/>
        </w:rPr>
      </w:pPr>
    </w:p>
    <w:p w:rsidRDefault="00752793" w:rsidP="00752793" w:rsidR="00752793" w:rsidRPr="00752793">
      <w:pPr>
        <w:jc w:val="both"/>
        <w:rPr>
          <w:bCs/>
        </w:rPr>
      </w:pPr>
      <w:r>
        <w:rPr>
          <w:bCs/>
        </w:rPr>
        <w:tab/>
        <w:t>Ukupna stečajna masa u ovom stečajnom postupku iznosi 55.250,00 kn od kojega iznosa 49.500,00 kn</w:t>
      </w:r>
      <w:r w:rsidR="00D54533">
        <w:rPr>
          <w:bCs/>
        </w:rPr>
        <w:t xml:space="preserve"> (89,59 %)</w:t>
      </w:r>
      <w:r>
        <w:rPr>
          <w:bCs/>
        </w:rPr>
        <w:t xml:space="preserve"> čine prihodi od kupovnine predmetne nekretnine, a 5.750,00 kn </w:t>
      </w:r>
      <w:r w:rsidR="00D54533">
        <w:rPr>
          <w:bCs/>
        </w:rPr>
        <w:t xml:space="preserve">(10,41 %) </w:t>
      </w:r>
      <w:r>
        <w:rPr>
          <w:bCs/>
        </w:rPr>
        <w:t>čine prihodi od zakupnine</w:t>
      </w:r>
      <w:r w:rsidR="00D54533">
        <w:rPr>
          <w:bCs/>
        </w:rPr>
        <w:t>.</w:t>
      </w:r>
    </w:p>
    <w:p w:rsidRDefault="00E91337" w:rsidP="00E91337" w:rsidR="00E91337" w:rsidRPr="005428E1">
      <w:pPr>
        <w:jc w:val="both"/>
        <w:rPr>
          <w:bCs/>
        </w:rPr>
      </w:pPr>
    </w:p>
    <w:p w:rsidRDefault="00E91337" w:rsidP="00E91337" w:rsidR="00E91337">
      <w:pPr>
        <w:jc w:val="both"/>
        <w:rPr>
          <w:bCs/>
        </w:rPr>
      </w:pPr>
      <w:r>
        <w:rPr>
          <w:bCs/>
        </w:rPr>
        <w:tab/>
      </w:r>
      <w:r w:rsidRPr="005428E1">
        <w:rPr>
          <w:bCs/>
        </w:rPr>
        <w:t xml:space="preserve">Kako su ispunjeni uvjeti iz zaključka o određivanju prodaje od </w:t>
      </w:r>
      <w:r w:rsidR="009F39CE">
        <w:rPr>
          <w:bCs/>
        </w:rPr>
        <w:t>22</w:t>
      </w:r>
      <w:r w:rsidRPr="005428E1">
        <w:rPr>
          <w:bCs/>
        </w:rPr>
        <w:t>.</w:t>
      </w:r>
      <w:r w:rsidR="009F39CE">
        <w:rPr>
          <w:bCs/>
        </w:rPr>
        <w:t>12</w:t>
      </w:r>
      <w:r w:rsidRPr="005428E1">
        <w:rPr>
          <w:bCs/>
        </w:rPr>
        <w:t xml:space="preserve">.2016. godine i Zahtjeva za prodaju nekretnina u stečajnom postupku, te kako je sud utvrdio da je predmetni </w:t>
      </w:r>
      <w:r w:rsidRPr="005428E1">
        <w:rPr>
          <w:bCs/>
        </w:rPr>
        <w:lastRenderedPageBreak/>
        <w:t>ponuditelj ponudio najveću cijenu i da su ispunjene pretpostavke da mu se dosude predmetne nekretnine, sud je nekretnine dosudio kao u t. 1. izreke ovoga rješenja.</w:t>
      </w:r>
    </w:p>
    <w:p w:rsidRDefault="0090124A" w:rsidP="00E91337" w:rsidR="0090124A" w:rsidRPr="005428E1">
      <w:pPr>
        <w:jc w:val="both"/>
        <w:rPr>
          <w:bCs/>
        </w:rPr>
      </w:pPr>
    </w:p>
    <w:p w:rsidRDefault="00E91337" w:rsidP="00E91337" w:rsidR="00E91337">
      <w:pPr>
        <w:jc w:val="both"/>
        <w:rPr>
          <w:bCs/>
        </w:rPr>
      </w:pPr>
      <w:r>
        <w:rPr>
          <w:bCs/>
        </w:rPr>
        <w:tab/>
      </w:r>
      <w:r w:rsidRPr="005428E1">
        <w:rPr>
          <w:bCs/>
        </w:rPr>
        <w:t xml:space="preserve">Slijedom navedenoga sud je odlučio kao u izreci rješenja sukladno čl. 103. i 132.c Ovršnog zakona (NN 112/12, 25/13 i 93/14), a sve u skladu s čl. 247. </w:t>
      </w:r>
      <w:r>
        <w:rPr>
          <w:bCs/>
        </w:rPr>
        <w:t>i 254. SZ</w:t>
      </w:r>
      <w:r w:rsidRPr="005428E1">
        <w:rPr>
          <w:bCs/>
        </w:rPr>
        <w:t>.</w:t>
      </w:r>
    </w:p>
    <w:p w:rsidRDefault="00E91337" w:rsidP="00E91337" w:rsidR="00E91337">
      <w:pPr>
        <w:jc w:val="both"/>
        <w:rPr>
          <w:bCs/>
        </w:rPr>
      </w:pPr>
    </w:p>
    <w:p w:rsidRDefault="0090124A" w:rsidP="00E91337" w:rsidR="0090124A" w:rsidRPr="005D6D34">
      <w:pPr>
        <w:jc w:val="both"/>
        <w:rPr>
          <w:bCs/>
        </w:rPr>
      </w:pPr>
    </w:p>
    <w:p w:rsidRDefault="00E91337" w:rsidP="00E91337" w:rsidR="00E91337">
      <w:pPr>
        <w:jc w:val="center"/>
        <w:rPr>
          <w:bCs/>
        </w:rPr>
      </w:pPr>
      <w:r w:rsidRPr="005428E1">
        <w:rPr>
          <w:bCs/>
        </w:rPr>
        <w:t xml:space="preserve">U Osijeku </w:t>
      </w:r>
      <w:r w:rsidR="009F39CE">
        <w:rPr>
          <w:bCs/>
        </w:rPr>
        <w:t>8</w:t>
      </w:r>
      <w:r w:rsidRPr="005428E1">
        <w:rPr>
          <w:bCs/>
        </w:rPr>
        <w:t xml:space="preserve">. </w:t>
      </w:r>
      <w:r w:rsidR="009F39CE">
        <w:rPr>
          <w:bCs/>
        </w:rPr>
        <w:t>svib</w:t>
      </w:r>
      <w:r w:rsidRPr="005428E1">
        <w:rPr>
          <w:bCs/>
        </w:rPr>
        <w:t>nja 201</w:t>
      </w:r>
      <w:r>
        <w:rPr>
          <w:bCs/>
        </w:rPr>
        <w:t>7</w:t>
      </w:r>
      <w:r w:rsidRPr="005428E1">
        <w:rPr>
          <w:bCs/>
        </w:rPr>
        <w:t>.</w:t>
      </w:r>
    </w:p>
    <w:p w:rsidRDefault="0090124A" w:rsidP="00E91337" w:rsidR="0090124A" w:rsidRPr="005428E1">
      <w:pPr>
        <w:jc w:val="center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Zapisničar:</w:t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  <w:t>STEČAJNI SUDAC:</w:t>
      </w:r>
    </w:p>
    <w:p w:rsidRDefault="00E91337" w:rsidP="00E91337" w:rsidR="00E91337" w:rsidRPr="005428E1">
      <w:pPr>
        <w:jc w:val="both"/>
        <w:rPr>
          <w:bCs/>
        </w:rPr>
      </w:pPr>
      <w:r>
        <w:rPr>
          <w:bCs/>
        </w:rPr>
        <w:t>Elizabeta Đeke</w:t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  <w:t xml:space="preserve">      mr. sc. Tihomir Kovačević</w:t>
      </w:r>
    </w:p>
    <w:p w:rsidRDefault="00E91337" w:rsidP="00E91337" w:rsidR="00E91337">
      <w:pPr>
        <w:jc w:val="both"/>
        <w:rPr>
          <w:bCs/>
        </w:rPr>
      </w:pPr>
    </w:p>
    <w:p w:rsidRDefault="0090124A" w:rsidP="00E91337" w:rsidR="0090124A" w:rsidRPr="005428E1">
      <w:pPr>
        <w:jc w:val="both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POUKA O PRAVNOM LIJEKU:</w:t>
      </w: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91337" w:rsidP="00E91337" w:rsidR="00E91337">
      <w:pPr>
        <w:jc w:val="both"/>
        <w:rPr>
          <w:bCs/>
        </w:rPr>
      </w:pPr>
    </w:p>
    <w:p w:rsidRDefault="0090124A" w:rsidP="00E91337" w:rsidR="0090124A">
      <w:pPr>
        <w:jc w:val="both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D N A :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 xml:space="preserve">stečajna upraviteljica </w:t>
      </w:r>
      <w:r w:rsidR="009F39CE">
        <w:rPr>
          <w:bCs/>
        </w:rPr>
        <w:t>Renata Horvatin</w:t>
      </w:r>
    </w:p>
    <w:p w:rsidRDefault="009F39CE" w:rsidP="00E91337" w:rsidR="009F39CE">
      <w:pPr>
        <w:pStyle w:val="Odlomakpopisa"/>
        <w:numPr>
          <w:ilvl w:val="0"/>
          <w:numId w:val="5"/>
        </w:numPr>
        <w:jc w:val="both"/>
        <w:rPr>
          <w:bCs/>
        </w:rPr>
      </w:pPr>
      <w:r w:rsidRPr="00034842">
        <w:rPr>
          <w:bCs/>
        </w:rPr>
        <w:t>B2 KAPITAL d.o.o. Zagreb, Radnička cesta 41</w:t>
      </w:r>
    </w:p>
    <w:p w:rsidRDefault="0020228B" w:rsidP="00E91337" w:rsidR="0020228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KORPAŠ d.o.o. Vladislavci, K. Tomislava 291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 xml:space="preserve">Općinski sud u </w:t>
      </w:r>
      <w:r w:rsidR="0020228B">
        <w:rPr>
          <w:bCs/>
        </w:rPr>
        <w:t>Osijeku</w:t>
      </w:r>
      <w:r w:rsidRPr="008B04A0">
        <w:rPr>
          <w:bCs/>
        </w:rPr>
        <w:t xml:space="preserve"> zk odjel </w:t>
      </w:r>
      <w:r w:rsidR="0020228B">
        <w:rPr>
          <w:bCs/>
        </w:rPr>
        <w:t>Osijek</w:t>
      </w:r>
      <w:r w:rsidRPr="008B04A0">
        <w:rPr>
          <w:bCs/>
        </w:rPr>
        <w:t xml:space="preserve"> po pravomoćnosti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 xml:space="preserve">Ministarstvo financija Porezna uprava </w:t>
      </w:r>
      <w:r w:rsidR="0020228B">
        <w:rPr>
          <w:bCs/>
        </w:rPr>
        <w:t>Osijek</w:t>
      </w:r>
      <w:r w:rsidRPr="008B04A0">
        <w:rPr>
          <w:bCs/>
        </w:rPr>
        <w:t xml:space="preserve"> po pravomoćnosti</w:t>
      </w:r>
    </w:p>
    <w:p w:rsidRDefault="0020228B" w:rsidP="0020228B" w:rsidR="0020228B" w:rsidRPr="0020228B">
      <w:pPr>
        <w:pStyle w:val="Odlomakpopisa"/>
        <w:numPr>
          <w:ilvl w:val="0"/>
          <w:numId w:val="5"/>
        </w:numPr>
        <w:rPr>
          <w:bCs/>
        </w:rPr>
      </w:pPr>
      <w:r w:rsidRPr="0020228B">
        <w:rPr>
          <w:bCs/>
        </w:rPr>
        <w:t>Financijska agencija radi objave na mrežnim stranicama</w:t>
      </w:r>
      <w:r>
        <w:rPr>
          <w:bCs/>
        </w:rPr>
        <w:t xml:space="preserve"> po pravomoćnosti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>mrežna stranica e-Oglasna ploča sudova</w:t>
      </w:r>
    </w:p>
    <w:p w:rsidRDefault="00E91337" w:rsidP="00E91337" w:rsidR="00E91337"/>
    <w:p w:rsidRDefault="00DE53D9" w:rsidR="00DE53D9"/>
    <w:sectPr w:rsidR="00DE53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E9F" w:rsidR="00C65E9F">
      <w:r>
        <w:separator/>
      </w:r>
    </w:p>
  </w:endnote>
  <w:endnote w:id="0" w:type="continuationSeparator">
    <w:p w:rsidRDefault="00C65E9F" w:rsidR="00C65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E9F" w:rsidR="00C65E9F">
      <w:r>
        <w:separator/>
      </w:r>
    </w:p>
  </w:footnote>
  <w:footnote w:id="0" w:type="continuationSeparator">
    <w:p w:rsidRDefault="00C65E9F" w:rsidR="00C65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P="00024CE5" w:rsidR="005628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28C1" w:rsidR="005628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P="00024CE5" w:rsidR="005628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3C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  <w:r>
      <w:tab/>
    </w:r>
    <w:r>
      <w:tab/>
    </w:r>
    <w:r w:rsidR="000D5BE6" w:rsidRPr="000D5BE6">
      <w:t>14 St-1564/15-66</w:t>
    </w:r>
  </w:p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11FC"/>
    <w:multiLevelType w:val="hybridMultilevel"/>
    <w:tmpl w:val="9D1EF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39382C"/>
    <w:multiLevelType w:val="hybridMultilevel"/>
    <w:tmpl w:val="76FAE4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1311B26"/>
    <w:multiLevelType w:val="hybridMultilevel"/>
    <w:tmpl w:val="71E6ECB0"/>
    <w:lvl w:tplc="F042B8A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493"/>
    <w:rsid w:val="00001ED7"/>
    <w:rsid w:val="000033BE"/>
    <w:rsid w:val="00010129"/>
    <w:rsid w:val="00024CE5"/>
    <w:rsid w:val="000277F9"/>
    <w:rsid w:val="00034842"/>
    <w:rsid w:val="000D26FB"/>
    <w:rsid w:val="000D5BE6"/>
    <w:rsid w:val="00100629"/>
    <w:rsid w:val="00176495"/>
    <w:rsid w:val="00180552"/>
    <w:rsid w:val="001C1F60"/>
    <w:rsid w:val="0020228B"/>
    <w:rsid w:val="00255CD3"/>
    <w:rsid w:val="00310445"/>
    <w:rsid w:val="00342493"/>
    <w:rsid w:val="003A7D03"/>
    <w:rsid w:val="003B7B0A"/>
    <w:rsid w:val="00465327"/>
    <w:rsid w:val="00480FF3"/>
    <w:rsid w:val="0048100D"/>
    <w:rsid w:val="00494F92"/>
    <w:rsid w:val="00495A7A"/>
    <w:rsid w:val="004A2F8F"/>
    <w:rsid w:val="004C608A"/>
    <w:rsid w:val="004D6C6F"/>
    <w:rsid w:val="005428E1"/>
    <w:rsid w:val="0055051B"/>
    <w:rsid w:val="00551CE8"/>
    <w:rsid w:val="005628C1"/>
    <w:rsid w:val="005D6D34"/>
    <w:rsid w:val="005E0286"/>
    <w:rsid w:val="00617414"/>
    <w:rsid w:val="00662877"/>
    <w:rsid w:val="00712409"/>
    <w:rsid w:val="00752793"/>
    <w:rsid w:val="007C07F2"/>
    <w:rsid w:val="00810191"/>
    <w:rsid w:val="00814194"/>
    <w:rsid w:val="00821948"/>
    <w:rsid w:val="00840914"/>
    <w:rsid w:val="00891EFC"/>
    <w:rsid w:val="008B04A0"/>
    <w:rsid w:val="008D3C96"/>
    <w:rsid w:val="008F3281"/>
    <w:rsid w:val="0090124A"/>
    <w:rsid w:val="00935BD3"/>
    <w:rsid w:val="009406CB"/>
    <w:rsid w:val="00940ABA"/>
    <w:rsid w:val="00964692"/>
    <w:rsid w:val="009A555A"/>
    <w:rsid w:val="009F39CE"/>
    <w:rsid w:val="009F7A0D"/>
    <w:rsid w:val="00A43532"/>
    <w:rsid w:val="00AC76FC"/>
    <w:rsid w:val="00B30FC4"/>
    <w:rsid w:val="00C13BB6"/>
    <w:rsid w:val="00C50FDB"/>
    <w:rsid w:val="00C65E9F"/>
    <w:rsid w:val="00C8224F"/>
    <w:rsid w:val="00C925C4"/>
    <w:rsid w:val="00CA4FC2"/>
    <w:rsid w:val="00CD5D89"/>
    <w:rsid w:val="00CE4B37"/>
    <w:rsid w:val="00D54533"/>
    <w:rsid w:val="00DB542B"/>
    <w:rsid w:val="00DD1D3C"/>
    <w:rsid w:val="00DE53D9"/>
    <w:rsid w:val="00E20BDF"/>
    <w:rsid w:val="00E871BD"/>
    <w:rsid w:val="00E8745B"/>
    <w:rsid w:val="00E91337"/>
    <w:rsid w:val="00EA5C29"/>
    <w:rsid w:val="00EB108B"/>
    <w:rsid w:val="00EB5FC8"/>
    <w:rsid w:val="00EE5757"/>
    <w:rsid w:val="00F112B4"/>
    <w:rsid w:val="00FA6272"/>
    <w:rsid w:val="00FC0FCB"/>
    <w:rsid w:val="00FE5CCE"/>
    <w:rsid w:val="00FF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FE5CCE"/>
    <w:rPr>
      <w:b/>
      <w:bCs/>
    </w:rPr>
  </w:style>
  <w:style w:styleId="Tekstbalonia" w:type="paragraph">
    <w:name w:val="Balloon Text"/>
    <w:basedOn w:val="Normal"/>
    <w:link w:val="TekstbaloniaChar"/>
    <w:rsid w:val="004653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532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3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D3C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D3C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C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C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FE5CCE"/>
    <w:rPr>
      <w:b/>
      <w:bCs/>
    </w:rPr>
  </w:style>
  <w:style w:styleId="Tekstbalonia" w:type="paragraph">
    <w:name w:val="Balloon Text"/>
    <w:basedOn w:val="Normal"/>
    <w:link w:val="TekstbaloniaChar"/>
    <w:rsid w:val="004653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532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3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D3C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D3C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C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C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13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St-1564/2015</izvorni_sadrzaj>
    <derivirana_varijabla naziv="DomainObject.Predmet.OznakaBroj_1">St-1564/2015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ČEPIN d.o.o. za građevinarstvo i usluge</izvorni_sadrzaj>
    <derivirana_varijabla naziv="DomainObject.Predmet.ProtustrankaFormated_1">  MIR ČEPIN d.o.o. za građevinarstvo i usluge</derivirana_varijabla>
  </DomainObject.Predmet.ProtustrankaFormated>
  <DomainObject.Predmet.ProtustrankaFormatedOIB>
    <izvorni_sadrzaj>  MIR ČEPIN d.o.o. za građevinarstvo i usluge, OIB 85311014698</izvorni_sadrzaj>
    <derivirana_varijabla naziv="DomainObject.Predmet.ProtustrankaFormatedOIB_1">  MIR ČEPIN d.o.o. za građevinarstvo i usluge, OIB 85311014698</derivirana_varijabla>
  </DomainObject.Predmet.ProtustrankaFormatedOIB>
  <DomainObject.Predmet.ProtustrankaFormatedWithAdress>
    <izvorni_sadrzaj> MIR ČEPIN d.o.o. za građevinarstvo i usluge, Ribarska 4, Osijek</izvorni_sadrzaj>
    <derivirana_varijabla naziv="DomainObject.Predmet.ProtustrankaFormatedWithAdress_1"> MIR ČEPIN d.o.o. za građevinarstvo i usluge, Ribarska 4, Osijek</derivirana_varijabla>
  </DomainObject.Predmet.ProtustrankaFormatedWithAdress>
  <DomainObject.Predmet.ProtustrankaFormatedWithAdressOIB>
    <izvorni_sadrzaj> MIR ČEPIN d.o.o. za građevinarstvo i usluge, OIB 85311014698, Ribarska 4, Osijek</izvorni_sadrzaj>
    <derivirana_varijabla naziv="DomainObject.Predmet.ProtustrankaFormatedWithAdressOIB_1"> MIR ČEPIN d.o.o. za građevinarstvo i usluge, OIB 85311014698, Ribarska 4, Osijek</derivirana_varijabla>
  </DomainObject.Predmet.ProtustrankaFormatedWithAdressOIB>
  <DomainObject.Predmet.ProtustrankaWithAdress>
    <izvorni_sadrzaj>MIR ČEPIN d.o.o. za građevinarstvo i usluge Ribarska 4, Osijek</izvorni_sadrzaj>
    <derivirana_varijabla naziv="DomainObject.Predmet.ProtustrankaWithAdress_1">MIR ČEPIN d.o.o. za građevinarstvo i usluge Ribarska 4, Osijek</derivirana_varijabla>
  </DomainObject.Predmet.ProtustrankaWithAdress>
  <DomainObject.Predmet.ProtustrankaWithAdressOIB>
    <izvorni_sadrzaj>MIR ČEPIN d.o.o. za građevinarstvo i usluge, OIB 85311014698, Ribarska 4, Osijek</izvorni_sadrzaj>
    <derivirana_varijabla naziv="DomainObject.Predmet.ProtustrankaWithAdressOIB_1">MIR ČEPIN d.o.o. za građevinarstvo i usluge, OIB 85311014698, Ribarska 4, Osijek</derivirana_varijabla>
  </DomainObject.Predmet.ProtustrankaWithAdressOIB>
  <DomainObject.Predmet.ProtustrankaNazivFormated>
    <izvorni_sadrzaj>MIR ČEPIN d.o.o. za građevinarstvo i usluge</izvorni_sadrzaj>
    <derivirana_varijabla naziv="DomainObject.Predmet.ProtustrankaNazivFormated_1">MIR ČEPIN d.o.o. za građevinarstvo i usluge</derivirana_varijabla>
  </DomainObject.Predmet.ProtustrankaNazivFormated>
  <DomainObject.Predmet.ProtustrankaNazivFormatedOIB>
    <izvorni_sadrzaj>MIR ČEPIN d.o.o. za građevinarstvo i usluge, OIB 85311014698</izvorni_sadrzaj>
    <derivirana_varijabla naziv="DomainObject.Predmet.ProtustrankaNazivFormatedOIB_1">MIR ČEPIN d.o.o. za građevinarstvo i usluge, OIB 85311014698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Duško Zec</izvorni_sadrzaj>
    <derivirana_varijabla naziv="DomainObject.Predmet.StrankaFormated_1">  Duško Zec</derivirana_varijabla>
  </DomainObject.Predmet.StrankaFormated>
  <DomainObject.Predmet.StrankaFormatedOIB>
    <izvorni_sadrzaj>  Duško Zec, OIB 74714129984</izvorni_sadrzaj>
    <derivirana_varijabla naziv="DomainObject.Predmet.StrankaFormatedOIB_1">  Duško Zec, OIB 74714129984</derivirana_varijabla>
  </DomainObject.Predmet.StrankaFormatedOIB>
  <DomainObject.Predmet.StrankaFormatedWithAdress>
    <izvorni_sadrzaj> Duško Zec, Naselje Miroslava Krleže 4, 31000 Osijek</izvorni_sadrzaj>
    <derivirana_varijabla naziv="DomainObject.Predmet.StrankaFormatedWithAdress_1"> Duško Zec, Naselje Miroslava Krleže 4, 31000 Osijek</derivirana_varijabla>
  </DomainObject.Predmet.StrankaFormatedWithAdress>
  <DomainObject.Predmet.StrankaFormatedWithAdressOIB>
    <izvorni_sadrzaj> Duško Zec, OIB 74714129984, Naselje Miroslava Krleže 4, 31000 Osijek</izvorni_sadrzaj>
    <derivirana_varijabla naziv="DomainObject.Predmet.StrankaFormatedWithAdressOIB_1"> Duško Zec, OIB 74714129984, Naselje Miroslava Krleže 4, 31000 Osijek</derivirana_varijabla>
  </DomainObject.Predmet.StrankaFormatedWithAdressOIB>
  <DomainObject.Predmet.StrankaWithAdress>
    <izvorni_sadrzaj>Duško Zec Naselje Miroslava Krleže 4,31000 Osijek</izvorni_sadrzaj>
    <derivirana_varijabla naziv="DomainObject.Predmet.StrankaWithAdress_1">Duško Zec Naselje Miroslava Krleže 4,31000 Osijek</derivirana_varijabla>
  </DomainObject.Predmet.StrankaWithAdress>
  <DomainObject.Predmet.StrankaWithAdressOIB>
    <izvorni_sadrzaj>Duško Zec, OIB 74714129984, Naselje Miroslava Krleže 4,31000 Osijek</izvorni_sadrzaj>
    <derivirana_varijabla naziv="DomainObject.Predmet.StrankaWithAdressOIB_1">Duško Zec, OIB 74714129984, Naselje Miroslava Krleže 4,31000 Osijek</derivirana_varijabla>
  </DomainObject.Predmet.StrankaWithAdressOIB>
  <DomainObject.Predmet.StrankaNazivFormated>
    <izvorni_sadrzaj>Duško Zec</izvorni_sadrzaj>
    <derivirana_varijabla naziv="DomainObject.Predmet.StrankaNazivFormated_1">Duško Zec</derivirana_varijabla>
  </DomainObject.Predmet.StrankaNazivFormated>
  <DomainObject.Predmet.StrankaNazivFormatedOIB>
    <izvorni_sadrzaj>Duško Zec, OIB 74714129984</izvorni_sadrzaj>
    <derivirana_varijabla naziv="DomainObject.Predmet.StrankaNazivFormatedOIB_1">Duško Zec, OIB 74714129984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Duško Zec</item>
    </izvorni_sadrzaj>
    <derivirana_varijabla naziv="DomainObject.Predmet.StrankaListFormated_1">
      <item>Duško Zec</item>
    </derivirana_varijabla>
  </DomainObject.Predmet.StrankaListFormated>
  <DomainObject.Predmet.StrankaListFormatedOIB>
    <izvorni_sadrzaj>
      <item>Duško Zec, OIB 74714129984</item>
    </izvorni_sadrzaj>
    <derivirana_varijabla naziv="DomainObject.Predmet.StrankaListFormatedOIB_1">
      <item>Duško Zec, OIB 74714129984</item>
    </derivirana_varijabla>
  </DomainObject.Predmet.StrankaListFormatedOIB>
  <DomainObject.Predmet.StrankaListFormatedWithAdress>
    <izvorni_sadrzaj>
      <item>Duško Zec, Naselje Miroslava Krleže 4, 31000 Osijek</item>
    </izvorni_sadrzaj>
    <derivirana_varijabla naziv="DomainObject.Predmet.StrankaListFormatedWithAdress_1">
      <item>Duško Zec, Naselje Miroslava Krleže 4, 31000 Osijek</item>
    </derivirana_varijabla>
  </DomainObject.Predmet.StrankaListFormatedWithAdress>
  <DomainObject.Predmet.StrankaListFormatedWithAdressOIB>
    <izvorni_sadrzaj>
      <item>Duško Zec, OIB 74714129984, Naselje Miroslava Krleže 4, 31000 Osijek</item>
    </izvorni_sadrzaj>
    <derivirana_varijabla naziv="DomainObject.Predmet.StrankaListFormatedWithAdressOIB_1">
      <item>Duško Zec, OIB 74714129984, Naselje Miroslava Krleže 4, 31000 Osijek</item>
    </derivirana_varijabla>
  </DomainObject.Predmet.StrankaListFormatedWithAdressOIB>
  <DomainObject.Predmet.StrankaListNazivFormated>
    <izvorni_sadrzaj>
      <item>Duško Zec</item>
    </izvorni_sadrzaj>
    <derivirana_varijabla naziv="DomainObject.Predmet.StrankaListNazivFormated_1">
      <item>Duško Zec</item>
    </derivirana_varijabla>
  </DomainObject.Predmet.StrankaListNazivFormated>
  <DomainObject.Predmet.StrankaListNazivFormatedOIB>
    <izvorni_sadrzaj>
      <item>Duško Zec, OIB 74714129984</item>
    </izvorni_sadrzaj>
    <derivirana_varijabla naziv="DomainObject.Predmet.StrankaListNazivFormatedOIB_1">
      <item>Duško Zec, OIB 74714129984</item>
    </derivirana_varijabla>
  </DomainObject.Predmet.StrankaListNazivFormatedOIB>
  <DomainObject.Predmet.ProtuStrankaListFormated>
    <izvorni_sadrzaj>
      <item>MIR ČEPIN d.o.o. za građevinarstvo i usluge</item>
    </izvorni_sadrzaj>
    <derivirana_varijabla naziv="DomainObject.Predmet.ProtuStrankaListFormated_1">
      <item>MIR ČEPIN d.o.o. za građevinarstvo i usluge</item>
    </derivirana_varijabla>
  </DomainObject.Predmet.ProtuStrankaListFormated>
  <DomainObject.Predmet.ProtuStrankaListFormatedOIB>
    <izvorni_sadrzaj>
      <item>MIR ČEPIN d.o.o. za građevinarstvo i usluge, OIB 85311014698</item>
    </izvorni_sadrzaj>
    <derivirana_varijabla naziv="DomainObject.Predmet.ProtuStrankaListFormatedOIB_1">
      <item>MIR ČEPIN d.o.o. za građevinarstvo i usluge, OIB 85311014698</item>
    </derivirana_varijabla>
  </DomainObject.Predmet.ProtuStrankaListFormatedOIB>
  <DomainObject.Predmet.ProtuStrankaListFormatedWithAdress>
    <izvorni_sadrzaj>
      <item>MIR ČEPIN d.o.o. za građevinarstvo i usluge, Ribarska 4, Osijek</item>
    </izvorni_sadrzaj>
    <derivirana_varijabla naziv="DomainObject.Predmet.ProtuStrankaListFormatedWithAdress_1">
      <item>MIR ČEPIN d.o.o. za građevinarstvo i usluge, Ribarska 4, Osijek</item>
    </derivirana_varijabla>
  </DomainObject.Predmet.ProtuStrankaListFormatedWithAdress>
  <DomainObject.Predmet.ProtuStrankaListFormatedWithAdressOIB>
    <izvorni_sadrzaj>
      <item>MIR ČEPIN d.o.o. za građevinarstvo i usluge, OIB 85311014698, Ribarska 4, Osijek</item>
    </izvorni_sadrzaj>
    <derivirana_varijabla naziv="DomainObject.Predmet.ProtuStrankaListFormatedWithAdressOIB_1">
      <item>MIR ČEPIN d.o.o. za građevinarstvo i usluge, OIB 85311014698, Ribarska 4, Osijek</item>
    </derivirana_varijabla>
  </DomainObject.Predmet.ProtuStrankaListFormatedWithAdressOIB>
  <DomainObject.Predmet.ProtuStrankaListNazivFormated>
    <izvorni_sadrzaj>
      <item>MIR ČEPIN d.o.o. za građevinarstvo i usluge</item>
    </izvorni_sadrzaj>
    <derivirana_varijabla naziv="DomainObject.Predmet.ProtuStrankaListNazivFormated_1">
      <item>MIR ČEPIN d.o.o. za građevinarstvo i usluge</item>
    </derivirana_varijabla>
  </DomainObject.Predmet.ProtuStrankaListNazivFormated>
  <DomainObject.Predmet.ProtuStrankaListNazivFormatedOIB>
    <izvorni_sadrzaj>
      <item>MIR ČEPIN d.o.o. za građevinarstvo i usluge, OIB 85311014698</item>
    </izvorni_sadrzaj>
    <derivirana_varijabla naziv="DomainObject.Predmet.ProtuStrankaListNazivFormatedOIB_1">
      <item>MIR ČEPIN d.o.o. za građevinarstvo i usluge, OIB 85311014698</item>
    </derivirana_varijabla>
  </DomainObject.Predmet.ProtuStrankaListNazivFormatedOIB>
  <DomainObject.Predmet.OstaliListFormated>
    <izvorni_sadrzaj>
      <item>B2 KAPITAL d.o.o.</item>
      <item>Renata Horvatin</item>
    </izvorni_sadrzaj>
    <derivirana_varijabla naziv="DomainObject.Predmet.OstaliListFormated_1">
      <item>B2 KAPITAL d.o.o.</item>
      <item>Renata Horvatin</item>
    </derivirana_varijabla>
  </DomainObject.Predmet.OstaliListFormated>
  <DomainObject.Predmet.OstaliListFormatedOIB>
    <izvorni_sadrzaj>
      <item>B2 KAPITAL d.o.o., OIB 57509775367</item>
      <item>Renata Horvatin, OIB 45832446829</item>
    </izvorni_sadrzaj>
    <derivirana_varijabla naziv="DomainObject.Predmet.OstaliListFormatedOIB_1">
      <item>B2 KAPITAL d.o.o., OIB 57509775367</item>
      <item>Renata Horvatin, OIB 45832446829</item>
    </derivirana_varijabla>
  </DomainObject.Predmet.OstaliListFormatedOIB>
  <DomainObject.Predmet.OstaliListFormatedWithAdress>
    <izvorni_sadrzaj>
      <item>B2 KAPITAL d.o.o., Radnička cesta 41, 10000 Zagreb</item>
      <item>Renata Horvatin, Pejačevićev trg 12, 31500 Našice</item>
    </izvorni_sadrzaj>
    <derivirana_varijabla naziv="DomainObject.Predmet.OstaliListFormatedWithAdress_1">
      <item>B2 KAPITAL d.o.o., Radnička cesta 41, 10000 Zagreb</item>
      <item>Renata Horvatin, Pejačevićev trg 12, 31500 Našice</item>
    </derivirana_varijabla>
  </DomainObject.Predmet.OstaliListFormatedWithAdress>
  <DomainObject.Predmet.OstaliListFormatedWithAdressOIB>
    <izvorni_sadrzaj>
      <item>B2 KAPITAL d.o.o., OIB 57509775367, Radnička cesta 41, 10000 Zagreb</item>
      <item>Renata Horvatin, OIB 45832446829, Pejačevićev trg 12, 31500 Našice</item>
    </izvorni_sadrzaj>
    <derivirana_varijabla naziv="DomainObject.Predmet.OstaliListFormatedWithAdressOIB_1">
      <item>B2 KAPITAL d.o.o., OIB 57509775367, Radnička cesta 41, 10000 Zagreb</item>
      <item>Renata Horvatin, OIB 45832446829, Pejačevićev trg 12, 31500 Našice</item>
    </derivirana_varijabla>
  </DomainObject.Predmet.OstaliListFormatedWithAdressOIB>
  <DomainObject.Predmet.OstaliListNazivFormated>
    <izvorni_sadrzaj>
      <item>B2 KAPITAL d.o.o.</item>
      <item>Renata Horvatin</item>
    </izvorni_sadrzaj>
    <derivirana_varijabla naziv="DomainObject.Predmet.OstaliListNazivFormated_1">
      <item>B2 KAPITAL d.o.o.</item>
      <item>Renata Horvatin</item>
    </derivirana_varijabla>
  </DomainObject.Predmet.OstaliListNazivFormated>
  <DomainObject.Predmet.OstaliListNazivFormatedOIB>
    <izvorni_sadrzaj>
      <item>B2 KAPITAL d.o.o., OIB 57509775367</item>
      <item>Renata Horvatin, OIB 45832446829</item>
    </izvorni_sadrzaj>
    <derivirana_varijabla naziv="DomainObject.Predmet.OstaliListNazivFormatedOIB_1">
      <item>B2 KAPITAL d.o.o., OIB 57509775367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Duško Zec</izvorni_sadrzaj>
    <derivirana_varijabla naziv="DomainObject.Predmet.StrankaIDrugi_1">Duško Zec</derivirana_varijabla>
  </DomainObject.Predmet.StrankaIDrugi>
  <DomainObject.Predmet.ProtustrankaIDrugi>
    <izvorni_sadrzaj>MIR ČEPIN d.o.o. za građevinarstvo i usluge</izvorni_sadrzaj>
    <derivirana_varijabla naziv="DomainObject.Predmet.ProtustrankaIDrugi_1">MIR ČEPIN d.o.o. za građevinarstvo i usluge</derivirana_varijabla>
  </DomainObject.Predmet.ProtustrankaIDrugi>
  <DomainObject.Predmet.StrankaIDrugiAdressOIB>
    <izvorni_sadrzaj>Duško Zec, OIB 74714129984, Naselje Miroslava Krleže 4, 31000 Osijek</izvorni_sadrzaj>
    <derivirana_varijabla naziv="DomainObject.Predmet.StrankaIDrugiAdressOIB_1">Duško Zec, OIB 74714129984, Naselje Miroslava Krleže 4, 31000 Osijek</derivirana_varijabla>
  </DomainObject.Predmet.StrankaIDrugiAdressOIB>
  <DomainObject.Predmet.ProtustrankaIDrugiAdressOIB>
    <izvorni_sadrzaj>MIR ČEPIN d.o.o. za građevinarstvo i usluge, OIB 85311014698, Ribarska 4, Osijek</izvorni_sadrzaj>
    <derivirana_varijabla naziv="DomainObject.Predmet.ProtustrankaIDrugiAdressOIB_1">MIR ČEPIN d.o.o. za građevinarstvo i usluge, OIB 85311014698, Ribarska 4,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 ČEPIN d.o.o. za građevinarstvo i usluge</item>
      <item>Duško Zec</item>
      <item>B2 KAPITAL d.o.o.</item>
      <item>Renata Horvatin</item>
    </izvorni_sadrzaj>
    <derivirana_varijabla naziv="DomainObject.Predmet.SudioniciListNaziv_1">
      <item>MIR ČEPIN d.o.o. za građevinarstvo i usluge</item>
      <item>Duško Zec</item>
      <item>B2 KAPITAL d.o.o.</item>
      <item>Renata Horvatin</item>
    </derivirana_varijabla>
  </DomainObject.Predmet.SudioniciListNaziv>
  <DomainObject.Predmet.SudioniciListAdressOIB>
    <izvorni_sadrzaj>
      <item>MIR ČEPIN d.o.o. za građevinarstvo i usluge, OIB 85311014698, Ribarska 4,Osijek</item>
      <item>Duško Zec, OIB 74714129984, Naselje Miroslava Krleže 4,31000 Osijek</item>
      <item>B2 KAPITAL d.o.o., OIB 57509775367, Radnička cesta 41,10000 Zagreb</item>
      <item>Renata Horvatin, OIB 45832446829, Pejačevićev trg 12,31500 Našice</item>
    </izvorni_sadrzaj>
    <derivirana_varijabla naziv="DomainObject.Predmet.SudioniciListAdressOIB_1">
      <item>MIR ČEPIN d.o.o. za građevinarstvo i usluge, OIB 85311014698, Ribarska 4,Osijek</item>
      <item>Duško Zec, OIB 74714129984, Naselje Miroslava Krleže 4,31000 Osijek</item>
      <item>B2 KAPITAL d.o.o., OIB 57509775367, Radnička cesta 41,10000 Zagreb</item>
      <item>Renata Horvatin, OIB 45832446829, Pejačevićev trg 12,31500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85311014698</item>
      <item>, OIB 74714129984</item>
      <item>, OIB 57509775367</item>
      <item>, OIB 45832446829</item>
    </izvorni_sadrzaj>
    <derivirana_varijabla naziv="DomainObject.Predmet.SudioniciListNazivOIB_1">
      <item>, OIB 85311014698</item>
      <item>, OIB 74714129984</item>
      <item>, OIB 57509775367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919</properties:Words>
  <properties:Characters>4864</properties:Characters>
  <properties:Lines>119</properties:Lines>
  <properties:Paragraphs>45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2017-04-12T09:16:00Z</dcterms:created>
  <dc:creator>edeke</dc:creator>
  <cp:lastModifiedBy>Elizabeta Đeke</cp:lastModifiedBy>
  <cp:lastPrinted>2017-05-08T06:53:00Z</cp:lastPrinted>
  <dcterms:modified xmlns:xsi="http://www.w3.org/2001/XMLSchema-instance" xsi:type="dcterms:W3CDTF">2017-05-08T07:45:00Z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