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4b9d" w14:paraId="7744b9d" w:rsidRDefault="004B5249" w:rsidP="00F24C15" w:rsidR="004B5249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4B5249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204" w:rsidP="00F24C15" w:rsidR="00F24C15" w:rsidRPr="00212847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</w:t>
      </w:r>
      <w:r w:rsidR="00A862BD">
        <w:rPr>
          <w:sz w:val="24"/>
          <w:szCs w:val="24"/>
        </w:rPr>
        <w:t>17/2018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A862BD" w:rsidRPr="007F5561">
        <w:rPr>
          <w:sz w:val="24"/>
          <w:szCs w:val="24"/>
        </w:rPr>
        <w:t>dužnikom OVUM d.o.o., Zagreb, Gradišćanska 34., OIB 93991942410</w:t>
      </w:r>
      <w:r w:rsidRPr="00747FC8">
        <w:rPr>
          <w:sz w:val="24"/>
          <w:szCs w:val="24"/>
        </w:rPr>
        <w:t xml:space="preserve">, 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Pr="00717916">
        <w:rPr>
          <w:sz w:val="24"/>
          <w:szCs w:val="24"/>
        </w:rPr>
        <w:t>koji nisu nižeg isplatnog reda</w:t>
      </w:r>
      <w:r w:rsidR="009B1362" w:rsidRPr="00717916">
        <w:rPr>
          <w:sz w:val="24"/>
          <w:szCs w:val="24"/>
        </w:rPr>
        <w:t xml:space="preserve">  i to:</w:t>
      </w:r>
    </w:p>
    <w:p w:rsidRDefault="00CB30D9" w:rsidP="005A4ED0" w:rsidR="00CB30D9">
      <w:pPr>
        <w:rPr>
          <w:szCs w:val="22"/>
        </w:rPr>
      </w:pPr>
    </w:p>
    <w:p w:rsidRDefault="0043219C" w:rsidP="0043219C" w:rsidR="0043219C"/>
    <w:tbl>
      <w:tblPr>
        <w:tblW w:type="dxa" w:w="935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6"/>
        <w:gridCol w:w="3112"/>
        <w:gridCol w:w="1701"/>
        <w:gridCol w:w="2516"/>
        <w:gridCol w:w="1591"/>
      </w:tblGrid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AGRO LINE DISTRIBUCIJA, društvo s ograničenom odgovornošću za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39247442860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Svetice 42,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3.060,00</w:t>
            </w:r>
          </w:p>
        </w:tc>
      </w:tr>
      <w:tr w:rsidTr="00394F13" w:rsidR="00394F13" w:rsidRPr="00D45D5E">
        <w:trPr>
          <w:trHeight w:val="555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2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AGROKOKA - PULA društvo s ograničenom odgovornošću za proizvodnju i promet peradarskih proizvoda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43831122153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Valmade 58, 52100 Pula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270.938,46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3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ANTARES REVIZIJA d.o.o. za reviziju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52011850372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Heinzelova 62 a,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4.375,00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4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BOA PROMOCIJA d.o.o. za trgovinu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22002669291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Tratinska 76,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88,19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5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CONSULTO - PLUS d.o.o. za savjetovanje u vezi s poslovanjem i upravljanjem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41923802896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Dočine 8, 22211 Vodice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500,00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6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DUBOVEČAK-TRADE,  d.o.o. za trgovinu, uvoz-izvoz i usluge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92959800275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Kestenovac 8,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1.250,00</w:t>
            </w:r>
          </w:p>
        </w:tc>
      </w:tr>
      <w:tr w:rsidTr="00394F13" w:rsidR="00394F13" w:rsidRPr="00D45D5E">
        <w:trPr>
          <w:trHeight w:val="540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7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GALOV obrt, vl.NIKŠA GALOV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00485374716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PETRA ZORANIĆA 26, 20350 METKOVIĆ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409,11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D45D5E">
              <w:t>8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MINISTARSTVO FINANCIJA - POREZNA UPRAVA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18683136487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Boškovićeva 5,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D45D5E">
              <w:t xml:space="preserve">7.236,42 </w:t>
            </w:r>
          </w:p>
        </w:tc>
      </w:tr>
      <w:tr w:rsidTr="00394F13" w:rsidR="00394F13" w:rsidRPr="00D45D5E">
        <w:trPr>
          <w:trHeight w:val="600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D45D5E">
              <w:t>9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Odvjetničko društvo RAVLIĆ &amp; ŠURJAK društvo s ograničenom odgovornošću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94654904113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Strossmayerov trg 7,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6.250,00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lastRenderedPageBreak/>
              <w:t>1</w:t>
            </w:r>
            <w:r w:rsidRPr="00D45D5E">
              <w:t>0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ORSUS grupa d.o.o. za tehničko ispitivanje i analizu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69136095857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Ulica Gupčeve lipe 20,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10,31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</w:t>
            </w:r>
            <w:r w:rsidRPr="00D45D5E">
              <w:t>1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PERFEX-PERADARSTVO d.o.o. za proizvodnju i uzgoj peradi i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11571018928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Golubovečka 44, 49240 Donja Stubica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1.750,00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</w:t>
            </w:r>
            <w:r w:rsidRPr="00D45D5E">
              <w:t>2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ULTRA GROS društvo s ograničenom odgovornošću za trgovinu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50266527938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Rudeška cesta 14, 10000 Zagreb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5.481,41</w:t>
            </w:r>
          </w:p>
        </w:tc>
      </w:tr>
      <w:tr w:rsidTr="00394F13" w:rsidR="00394F13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1</w:t>
            </w:r>
            <w:r w:rsidRPr="00D45D5E">
              <w:t>3</w:t>
            </w:r>
          </w:p>
        </w:tc>
        <w:tc>
          <w:tcPr>
            <w:tcW w:type="dxa" w:w="319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AUTOPRIJEVOZNIK, VL. IVAN VIDOVIĆ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67427165302</w:t>
            </w:r>
          </w:p>
        </w:tc>
        <w:tc>
          <w:tcPr>
            <w:tcW w:type="dxa" w:w="2611"/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ANTE KOVAČIĆA 1, 49250 ZLATAR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pPr>
              <w:jc w:val="right"/>
            </w:pPr>
            <w:r w:rsidRPr="00C93917">
              <w:t>8,64</w:t>
            </w:r>
          </w:p>
        </w:tc>
      </w:tr>
      <w:tr w:rsidTr="00394F13" w:rsidR="0043219C" w:rsidRPr="00A04045">
        <w:trPr>
          <w:trHeight w:val="499"/>
        </w:trPr>
        <w:tc>
          <w:tcPr>
            <w:tcW w:type="dxa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219C" w:rsidP="0043219C" w:rsidR="0043219C" w:rsidRPr="00C93917">
            <w:pPr>
              <w:jc w:val="right"/>
            </w:pPr>
            <w:r w:rsidRPr="00C93917">
              <w:t>1</w:t>
            </w:r>
            <w:r>
              <w:t>4</w:t>
            </w:r>
          </w:p>
        </w:tc>
        <w:tc>
          <w:tcPr>
            <w:tcW w:type="dxa" w:w="31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PERFA - BIO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219C" w:rsidP="00200E2F" w:rsidR="0043219C" w:rsidRPr="00C93917">
            <w:r w:rsidRPr="00C93917">
              <w:t>77145316465</w:t>
            </w:r>
          </w:p>
        </w:tc>
        <w:tc>
          <w:tcPr>
            <w:tcW w:type="dxa" w:w="2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219C" w:rsidP="00200E2F" w:rsidR="0043219C" w:rsidRPr="00C93917">
            <w:r w:rsidRPr="00C93917">
              <w:t>Golubovečka 44, 49240 Donja Stubica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219C" w:rsidP="00394F13" w:rsidR="0043219C" w:rsidRPr="00C93917">
            <w:pPr>
              <w:jc w:val="right"/>
            </w:pPr>
            <w:r w:rsidRPr="00C93917">
              <w:t>7.923.430,82</w:t>
            </w:r>
            <w:r w:rsidRPr="00A04045">
              <w:t>kn</w:t>
            </w:r>
          </w:p>
        </w:tc>
      </w:tr>
    </w:tbl>
    <w:p w:rsidRDefault="0043219C" w:rsidP="0043219C" w:rsidR="0043219C">
      <w:pPr>
        <w:jc w:val="both"/>
        <w:rPr>
          <w:b/>
          <w:sz w:val="24"/>
          <w:szCs w:val="24"/>
        </w:rPr>
      </w:pPr>
    </w:p>
    <w:p w:rsidRDefault="0043219C" w:rsidP="0043219C" w:rsidR="0043219C" w:rsidRPr="00700B53">
      <w:pPr>
        <w:jc w:val="both"/>
        <w:rPr>
          <w:b/>
          <w:sz w:val="24"/>
          <w:szCs w:val="24"/>
        </w:rPr>
      </w:pPr>
    </w:p>
    <w:p w:rsidRDefault="001A3910" w:rsidP="004B5249" w:rsidR="001A3910" w:rsidRPr="00700B53">
      <w:pPr>
        <w:jc w:val="center"/>
        <w:rPr>
          <w:sz w:val="24"/>
          <w:szCs w:val="24"/>
        </w:rPr>
      </w:pPr>
      <w:r w:rsidRPr="00700B53">
        <w:rPr>
          <w:sz w:val="24"/>
          <w:szCs w:val="24"/>
        </w:rPr>
        <w:t xml:space="preserve">U Zagrebu, </w:t>
      </w:r>
      <w:r w:rsidR="00A50A10" w:rsidRPr="00700B53">
        <w:rPr>
          <w:sz w:val="24"/>
          <w:szCs w:val="24"/>
        </w:rPr>
        <w:t>14.lipnja</w:t>
      </w:r>
      <w:r w:rsidRPr="00700B53">
        <w:rPr>
          <w:sz w:val="24"/>
          <w:szCs w:val="24"/>
        </w:rPr>
        <w:t xml:space="preserve"> 201</w:t>
      </w:r>
      <w:r w:rsidR="00F3325E" w:rsidRPr="00700B53">
        <w:rPr>
          <w:sz w:val="24"/>
          <w:szCs w:val="24"/>
        </w:rPr>
        <w:t>8</w:t>
      </w:r>
      <w:r w:rsidRPr="00700B53">
        <w:rPr>
          <w:sz w:val="24"/>
          <w:szCs w:val="24"/>
        </w:rPr>
        <w:t>.</w:t>
      </w:r>
    </w:p>
    <w:p w:rsidRDefault="001A3910" w:rsidP="005A4ED0" w:rsidR="001A3910" w:rsidRPr="00700B53">
      <w:pPr>
        <w:rPr>
          <w:sz w:val="24"/>
          <w:szCs w:val="24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0539EF">
        <w:rPr>
          <w:szCs w:val="22"/>
        </w:rPr>
        <w:t>v.r.</w:t>
      </w:r>
    </w:p>
    <w:p w:rsidRDefault="000539EF" w:rsidP="000539EF" w:rsidR="000539EF">
      <w:pPr>
        <w:ind w:firstLine="720" w:left="3600"/>
        <w:jc w:val="both"/>
      </w:pPr>
      <w:r>
        <w:t>Za točnost otpravka, ovlašteni službenik:</w:t>
      </w:r>
    </w:p>
    <w:p w:rsidRDefault="000539EF" w:rsidP="00422EE0" w:rsidR="000539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539EF" w:rsidP="00AB45F5" w:rsidR="000539EF">
      <w:pPr>
        <w:ind w:left="5760"/>
      </w:pPr>
    </w:p>
    <w:sectPr w:rsidR="000539EF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0539E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539EF"/>
    <w:rsid w:val="00066414"/>
    <w:rsid w:val="00066ABE"/>
    <w:rsid w:val="00075C29"/>
    <w:rsid w:val="00086075"/>
    <w:rsid w:val="00094306"/>
    <w:rsid w:val="00095AF4"/>
    <w:rsid w:val="000960B6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4F13"/>
    <w:rsid w:val="00396AEC"/>
    <w:rsid w:val="003D36DA"/>
    <w:rsid w:val="003F091C"/>
    <w:rsid w:val="003F52AB"/>
    <w:rsid w:val="00403370"/>
    <w:rsid w:val="0040415F"/>
    <w:rsid w:val="004266DC"/>
    <w:rsid w:val="0043219C"/>
    <w:rsid w:val="00432A70"/>
    <w:rsid w:val="004379E7"/>
    <w:rsid w:val="00444488"/>
    <w:rsid w:val="00452593"/>
    <w:rsid w:val="0045604C"/>
    <w:rsid w:val="00463C03"/>
    <w:rsid w:val="00465D35"/>
    <w:rsid w:val="00465E94"/>
    <w:rsid w:val="00470F1E"/>
    <w:rsid w:val="00477007"/>
    <w:rsid w:val="00490C28"/>
    <w:rsid w:val="00495C0B"/>
    <w:rsid w:val="004B5249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0198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73546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0B53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0A10"/>
    <w:rsid w:val="00A52562"/>
    <w:rsid w:val="00A56F77"/>
    <w:rsid w:val="00A862BD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4708A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B30D9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1BBE"/>
    <w:rsid w:val="00DD2274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3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3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84AEB-B605-499E-A4AC-539499AE3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2</properties:Pages>
  <properties:Words>305</properties:Words>
  <properties:Characters>1842</properties:Characters>
  <properties:Lines>131</properties:Lines>
  <properties:Paragraphs>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2018-06-14T09:27:00Z</dcterms:created>
  <dc:creator>Andrea Galic</dc:creator>
  <cp:lastModifiedBy>Valentina Delač</cp:lastModifiedBy>
  <cp:lastPrinted>2018-06-14T09:26:00Z</cp:lastPrinted>
  <dcterms:modified xmlns:xsi="http://www.w3.org/2001/XMLSchema-instance" xsi:type="dcterms:W3CDTF">2018-06-14T09:28:00Z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(Ovum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