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28f7" w14:paraId="05028f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St-302/2017-6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BUDI. IN društvo s ograničenom odgovornošću za pružanje frizerskih usluga, </w:t>
      </w:r>
      <w:proofErr w:type="spellStart"/>
      <w:r>
        <w:rPr>
          <w:rFonts w:cs="Times New Roman" w:eastAsia="Times New Roman"/>
          <w:szCs w:val="20"/>
          <w:lang w:eastAsia="hr-HR"/>
        </w:rPr>
        <w:t>Hrašćica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Ruđera Boškovića 7, MBS: 070109694, OIB: 52140488867, 4. siječnja 2018.       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BUDI. IN društvo s ograničenom odgovornošću za pružanje frizerskih usluga, </w:t>
      </w:r>
      <w:proofErr w:type="spellStart"/>
      <w:r>
        <w:rPr>
          <w:rFonts w:cs="Times New Roman" w:eastAsia="Times New Roman"/>
          <w:szCs w:val="20"/>
          <w:lang w:eastAsia="hr-HR"/>
        </w:rPr>
        <w:t>Hrašćica</w:t>
      </w:r>
      <w:proofErr w:type="spellEnd"/>
      <w:r>
        <w:rPr>
          <w:rFonts w:cs="Times New Roman" w:eastAsia="Times New Roman"/>
          <w:szCs w:val="20"/>
          <w:lang w:eastAsia="hr-HR"/>
        </w:rPr>
        <w:t>, Ruđera Boškovića 7,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HR05 540-302-17.         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na temelju čl. 110. st. 1. Stečajnog zakona ("Narodne novine" broj 71/15), 8. ožujka 2016. Trgovačkom sudu u Varaždinu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BUDI. IN društvo s ograničenom odgovornošću za pružanje frizerskih usluga, </w:t>
      </w:r>
      <w:proofErr w:type="spellStart"/>
      <w:r>
        <w:rPr>
          <w:rFonts w:cs="Times New Roman" w:eastAsia="Times New Roman"/>
          <w:szCs w:val="20"/>
          <w:lang w:eastAsia="hr-HR"/>
        </w:rPr>
        <w:t>Hrašćica</w:t>
      </w:r>
      <w:proofErr w:type="spellEnd"/>
      <w:r>
        <w:rPr>
          <w:rFonts w:cs="Times New Roman" w:eastAsia="Times New Roman"/>
          <w:szCs w:val="20"/>
          <w:lang w:eastAsia="hr-HR"/>
        </w:rPr>
        <w:t>, Ruđera Boškovića 7. Prijedlog je zaprimljen pod brojem St-363/16.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prijedlogu navodi da na dan 3. ožujka 2016. dužnik u Očevidniku redoslijeda osnova za plaćanje ima evidentirane neizvršene osnove za plaćanje u neprekinutom razdoblju od 120 dana, u ukupnom iznosu od 57.980,63 kn, u koji iznos je uračunata kamata i naknada Financijske agencije za provedbu ovrhe na novčanim sredstvima. Prema podacima koje je FINI dostavio Hrvatski zavod za mirovinsko osiguranje </w:t>
      </w:r>
      <w:r>
        <w:rPr>
          <w:rFonts w:cs="Times New Roman" w:eastAsia="Times New Roman"/>
          <w:noProof/>
          <w:szCs w:val="20"/>
          <w:lang w:eastAsia="hr-HR"/>
        </w:rPr>
        <w:t xml:space="preserve">dužnik ima 4 zaposlenih. 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17. studenog 2017. godine o pokretanju prethodnog postupka radi utvrđivanja 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St-302/2017-6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pretpostavki za otvaranje stečajnog postupka. Istim rješenjem sazvano je ročište radi izjašnjenja o prijedlogu i rasprave o uvjetima za otvaranje stečajnog postupka na koje su pozvani predlagatelj Financijska agencija i zakonski zastupnik dužnika Siniša </w:t>
      </w:r>
      <w:proofErr w:type="spellStart"/>
      <w:r>
        <w:rPr>
          <w:rFonts w:cs="Times New Roman" w:eastAsia="Times New Roman"/>
          <w:szCs w:val="20"/>
          <w:lang w:eastAsia="hr-HR"/>
        </w:rPr>
        <w:t>Lakatoš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kojem  je, sukladno čl. 117. st. 2. SZ, naloženo da sastavi i podnese sudu pisano izvješće o financijsko-gospodarskom stanju dužnika. 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iz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4. siječnja 2018.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8B4BE4" w:rsidP="008B4BE4" w:rsidR="008B4B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4.1.2018.</w:t>
      </w:r>
    </w:p>
    <w:p w:rsidRDefault="008B4BE4" w:rsidP="008B4BE4" w:rsidR="008B4BE4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BE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695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St-302/2017-6</izvorni_sadrzaj>
    <derivirana_varijabla naziv="DomainObject.Oznaka_1">St-302/2017-6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BUDI.IN društvo s ograničenom odgovornošću za pružanje frizerskih usluga</izvorni_sadrzaj>
    <derivirana_varijabla naziv="DomainObject.Predmet.ProtustrankaFormated_1">  BUDI.IN društvo s ograničenom odgovornošću za pružanje frizerskih usluga</derivirana_varijabla>
  </DomainObject.Predmet.ProtustrankaFormated>
  <DomainObject.Predmet.ProtustrankaFormatedOIB>
    <izvorni_sadrzaj>  BUDI.IN društvo s ograničenom odgovornošću za pružanje frizerskih usluga, OIB 52140488867</izvorni_sadrzaj>
    <derivirana_varijabla naziv="DomainObject.Predmet.ProtustrankaFormatedOIB_1">  BUDI.IN društvo s ograničenom odgovornošću za pružanje frizerskih usluga, OIB 52140488867</derivirana_varijabla>
  </DomainObject.Predmet.ProtustrankaFormatedOIB>
  <DomainObject.Predmet.ProtustrankaFormatedWithAdress>
    <izvorni_sadrzaj> BUDI.IN društvo s ograničenom odgovornošću za pružanje frizerskih usluga, Ruđera Boškovića 7, 42000 Hrašćica</izvorni_sadrzaj>
    <derivirana_varijabla naziv="DomainObject.Predmet.ProtustrankaFormatedWithAdress_1"> BUDI.IN društvo s ograničenom odgovornošću za pružanje frizerskih usluga, Ruđera Boškovića 7, 42000 Hrašćica</derivirana_varijabla>
  </DomainObject.Predmet.ProtustrankaFormatedWithAdress>
  <DomainObject.Predmet.ProtustrankaFormatedWithAdressOIB>
    <izvorni_sadrzaj> BUDI.IN društvo s ograničenom odgovornošću za pružanje frizerskih usluga, OIB 52140488867, Ruđera Boškovića 7, 42000 Hrašćica</izvorni_sadrzaj>
    <derivirana_varijabla naziv="DomainObject.Predmet.ProtustrankaFormatedWithAdressOIB_1"> BUDI.IN društvo s ograničenom odgovornošću za pružanje frizerskih usluga, OIB 52140488867, Ruđera Boškovića 7, 42000 Hrašćica</derivirana_varijabla>
  </DomainObject.Predmet.ProtustrankaFormatedWithAdressOIB>
  <DomainObject.Predmet.ProtustrankaWithAdress>
    <izvorni_sadrzaj>BUDI.IN društvo s ograničenom odgovornošću za pružanje frizerskih usluga Ruđera Boškovića 7, 42000 Hrašćica</izvorni_sadrzaj>
    <derivirana_varijabla naziv="DomainObject.Predmet.ProtustrankaWithAdress_1">BUDI.IN društvo s ograničenom odgovornošću za pružanje frizerskih usluga Ruđera Boškovića 7, 42000 Hrašćica</derivirana_varijabla>
  </DomainObject.Predmet.ProtustrankaWithAdress>
  <DomainObject.Predmet.ProtustrankaWithAdressOIB>
    <izvorni_sadrzaj>BUDI.IN društvo s ograničenom odgovornošću za pružanje frizerskih usluga, OIB 52140488867, Ruđera Boškovića 7, 42000 Hrašćica</izvorni_sadrzaj>
    <derivirana_varijabla naziv="DomainObject.Predmet.ProtustrankaWithAdressOIB_1">BUDI.IN društvo s ograničenom odgovornošću za pružanje frizerskih usluga, OIB 52140488867, Ruđera Boškovića 7, 42000 Hrašćica</derivirana_varijabla>
  </DomainObject.Predmet.ProtustrankaWithAdressOIB>
  <DomainObject.Predmet.ProtustrankaNazivFormated>
    <izvorni_sadrzaj>BUDI.IN društvo s ograničenom odgovornošću za pružanje frizerskih usluga</izvorni_sadrzaj>
    <derivirana_varijabla naziv="DomainObject.Predmet.ProtustrankaNazivFormated_1">BUDI.IN društvo s ograničenom odgovornošću za pružanje frizerskih usluga</derivirana_varijabla>
  </DomainObject.Predmet.ProtustrankaNazivFormated>
  <DomainObject.Predmet.ProtustrankaNazivFormatedOIB>
    <izvorni_sadrzaj>BUDI.IN društvo s ograničenom odgovornošću za pružanje frizerskih usluga, OIB 52140488867</izvorni_sadrzaj>
    <derivirana_varijabla naziv="DomainObject.Predmet.ProtustrankaNazivFormatedOIB_1">BUDI.IN društvo s ograničenom odgovornošću za pružanje frizerskih usluga, OIB 52140488867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BUDI.IN društvo s ograničenom odgovornošću za pružanje frizerskih usluga</item>
    </izvorni_sadrzaj>
    <derivirana_varijabla naziv="DomainObject.Predmet.ProtuStrankaListFormated_1">
      <item>BUDI.IN društvo s ograničenom odgovornošću za pružanje frizerskih usluga</item>
    </derivirana_varijabla>
  </DomainObject.Predmet.ProtuStrankaListFormated>
  <DomainObject.Predmet.ProtuStrankaListFormatedOIB>
    <izvorni_sadrzaj>
      <item>BUDI.IN društvo s ograničenom odgovornošću za pružanje frizerskih usluga, OIB 52140488867</item>
    </izvorni_sadrzaj>
    <derivirana_varijabla naziv="DomainObject.Predmet.ProtuStrankaListFormatedOIB_1">
      <item>BUDI.IN društvo s ograničenom odgovornošću za pružanje frizerskih usluga, OIB 52140488867</item>
    </derivirana_varijabla>
  </DomainObject.Predmet.ProtuStrankaListFormatedOIB>
  <DomainObject.Predmet.ProtuStrankaListFormatedWithAdress>
    <izvorni_sadrzaj>
      <item>BUDI.IN društvo s ograničenom odgovornošću za pružanje frizerskih usluga, Ruđera Boškovića 7, 42000 Hrašćica</item>
    </izvorni_sadrzaj>
    <derivirana_varijabla naziv="DomainObject.Predmet.ProtuStrankaListFormatedWithAdress_1">
      <item>BUDI.IN društvo s ograničenom odgovornošću za pružanje frizerskih usluga, Ruđera Boškovića 7, 42000 Hrašćica</item>
    </derivirana_varijabla>
  </DomainObject.Predmet.ProtuStrankaListFormatedWithAdress>
  <DomainObject.Predmet.ProtuStrankaListFormatedWithAdressOIB>
    <izvorni_sadrzaj>
      <item>BUDI.IN društvo s ograničenom odgovornošću za pružanje frizerskih usluga, OIB 52140488867, Ruđera Boškovića 7, 42000 Hrašćica</item>
    </izvorni_sadrzaj>
    <derivirana_varijabla naziv="DomainObject.Predmet.ProtuStrankaListFormatedWithAdressOIB_1">
      <item>BUDI.IN društvo s ograničenom odgovornošću za pružanje frizerskih usluga, OIB 52140488867, Ruđera Boškovića 7, 42000 Hrašćica</item>
    </derivirana_varijabla>
  </DomainObject.Predmet.ProtuStrankaListFormatedWithAdressOIB>
  <DomainObject.Predmet.ProtuStrankaListNazivFormated>
    <izvorni_sadrzaj>
      <item>BUDI.IN društvo s ograničenom odgovornošću za pružanje frizerskih usluga</item>
    </izvorni_sadrzaj>
    <derivirana_varijabla naziv="DomainObject.Predmet.ProtuStrankaListNazivFormated_1">
      <item>BUDI.IN društvo s ograničenom odgovornošću za pružanje frizerskih usluga</item>
    </derivirana_varijabla>
  </DomainObject.Predmet.ProtuStrankaListNazivFormated>
  <DomainObject.Predmet.ProtuStrankaListNazivFormatedOIB>
    <izvorni_sadrzaj>
      <item>BUDI.IN društvo s ograničenom odgovornošću za pružanje frizerskih usluga, OIB 52140488867</item>
    </izvorni_sadrzaj>
    <derivirana_varijabla naziv="DomainObject.Predmet.ProtuStrankaListNazivFormatedOIB_1">
      <item>BUDI.IN društvo s ograničenom odgovornošću za pružanje frizerskih usluga, OIB 52140488867</item>
    </derivirana_varijabla>
  </DomainObject.Predmet.ProtuStrankaListNazivFormatedOIB>
  <DomainObject.Predmet.OstaliListFormated>
    <izvorni_sadrzaj>
      <item>Siniša Lakatoš</item>
      <item>Sudski registar</item>
      <item>Siniša Benčik-nije više direktor</item>
      <item>Županijsko državno odvjetništvo</item>
    </izvorni_sadrzaj>
    <derivirana_varijabla naziv="DomainObject.Predmet.OstaliListFormated_1">
      <item>Siniša Lakatoš</item>
      <item>Sudski registar</item>
      <item>Siniša Benčik-nije više direktor</item>
      <item>Županijsko državno odvjetništvo</item>
    </derivirana_varijabla>
  </DomainObject.Predmet.OstaliListFormated>
  <DomainObject.Predmet.OstaliListFormatedOIB>
    <izvorni_sadrzaj>
      <item>Siniša Lakatoš, OIB 54552587594</item>
      <item>Sudski registar</item>
      <item>Siniša Benčik-nije više direktor, OIB 83274941345</item>
      <item>Županijsko državno odvjetništvo, OIB 86821435474</item>
    </izvorni_sadrzaj>
    <derivirana_varijabla naziv="DomainObject.Predmet.OstaliListFormatedOIB_1">
      <item>Siniša Lakatoš, OIB 54552587594</item>
      <item>Sudski registar</item>
      <item>Siniša Benčik-nije više direktor, OIB 83274941345</item>
      <item>Županijsko državno odvjetništvo, OIB 86821435474</item>
    </derivirana_varijabla>
  </DomainObject.Predmet.OstaliListFormatedOIB>
  <DomainObject.Predmet.OstaliListFormatedWithAdress>
    <izvorni_sadrzaj>
      <item>Siniša Lakatoš, Ruđera Boškovića 7, 42000 Hrašćica</item>
      <item>Sudski registar</item>
      <item>Siniša Benčik-nije više direktor, Augusta Šenoe 18, 40315 Mursko Središće</item>
      <item>Županijsko državno odvjetništvo</item>
    </izvorni_sadrzaj>
    <derivirana_varijabla naziv="DomainObject.Predmet.OstaliListFormatedWithAdress_1">
      <item>Siniša Lakatoš, Ruđera Boškovića 7, 42000 Hrašćica</item>
      <item>Sudski registar</item>
      <item>Siniša Benčik-nije više direktor, Augusta Šenoe 18, 40315 Mursko Središće</item>
      <item>Županijsko državno odvjetništvo</item>
    </derivirana_varijabla>
  </DomainObject.Predmet.OstaliListFormatedWithAdress>
  <DomainObject.Predmet.OstaliListFormatedWithAdressOIB>
    <izvorni_sadrzaj>
      <item>Siniša Lakatoš, OIB 54552587594, Ruđera Boškovića 7, 42000 Hrašćica</item>
      <item>Sudski registar</item>
      <item>Siniša Benčik-nije više direktor, OIB 83274941345, Augusta Šenoe 18, 40315 Mursko Središće</item>
      <item>Županijsko državno odvjetništvo, OIB 86821435474</item>
    </izvorni_sadrzaj>
    <derivirana_varijabla naziv="DomainObject.Predmet.OstaliListFormatedWithAdressOIB_1">
      <item>Siniša Lakatoš, OIB 54552587594, Ruđera Boškovića 7, 42000 Hrašćica</item>
      <item>Sudski registar</item>
      <item>Siniša Benčik-nije više direktor, OIB 83274941345, Augusta Šenoe 18, 40315 Mursko Središće</item>
      <item>Županijsko državno odvjetništvo, OIB 86821435474</item>
    </derivirana_varijabla>
  </DomainObject.Predmet.OstaliListFormatedWithAdressOIB>
  <DomainObject.Predmet.OstaliListNazivFormated>
    <izvorni_sadrzaj>
      <item>Siniša Lakatoš</item>
      <item>Sudski registar</item>
      <item>Siniša Benčik-nije više direktor</item>
      <item>Županijsko državno odvjetništvo</item>
    </izvorni_sadrzaj>
    <derivirana_varijabla naziv="DomainObject.Predmet.OstaliListNazivFormated_1">
      <item>Siniša Lakatoš</item>
      <item>Sudski registar</item>
      <item>Siniša Benčik-nije više direktor</item>
      <item>Županijsko državno odvjetništvo</item>
    </derivirana_varijabla>
  </DomainObject.Predmet.OstaliListNazivFormated>
  <DomainObject.Predmet.OstaliListNazivFormatedOIB>
    <izvorni_sadrzaj>
      <item>Siniša Lakatoš, OIB 54552587594</item>
      <item>Sudski registar</item>
      <item>Siniša Benčik-nije više direktor, OIB 83274941345</item>
      <item>Županijsko državno odvjetništvo, OIB 86821435474</item>
    </izvorni_sadrzaj>
    <derivirana_varijabla naziv="DomainObject.Predmet.OstaliListNazivFormatedOIB_1">
      <item>Siniša Lakatoš, OIB 54552587594</item>
      <item>Sudski registar</item>
      <item>Siniša Benčik-nije više direktor, OIB 83274941345</item>
      <item>Županijsko državno odvjetništvo,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St-302/2017-6</izvorni_sadrzaj>
    <derivirana_varijabla naziv="DomainObject.PoslovniBrojDokumenta_1">St-302/2017-6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BUDI.IN društvo s ograničenom odgovornošću za pružanje frizerskih usluga</izvorni_sadrzaj>
    <derivirana_varijabla naziv="DomainObject.Predmet.ProtustrankaIDrugi_1">BUDI.IN društvo s ograničenom odgovornošću za pružanje frizerskih usluga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BUDI.IN društvo s ograničenom odgovornošću za pružanje frizerskih usluga, OIB 52140488867, Ruđera Boškovića 7, 42000 Hrašćica</izvorni_sadrzaj>
    <derivirana_varijabla naziv="DomainObject.Predmet.ProtustrankaIDrugiAdressOIB_1">BUDI.IN društvo s ograničenom odgovornošću za pružanje frizerskih usluga, OIB 52140488867,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BUDI.IN društvo s ograničenom odgovornošću za pružanje frizerskih usluga</item>
      <item>Financijska agencija, RC ZAGREB, Podružnica VARAŽDIN</item>
      <item>Siniša Lakatoš</item>
      <item>Sudski registar</item>
      <item>Siniša Benčik-nije više direktor</item>
      <item>Županijsko državno odvjetništvo</item>
    </izvorni_sadrzaj>
    <derivirana_varijabla naziv="DomainObject.Predmet.SudioniciListNaziv_1">
      <item>BUDI.IN društvo s ograničenom odgovornošću za pružanje frizerskih usluga</item>
      <item>Financijska agencija, RC ZAGREB, Podružnica VARAŽDIN</item>
      <item>Siniša Lakatoš</item>
      <item>Sudski registar</item>
      <item>Siniša Benčik-nije više direktor</item>
      <item>Županijsko državno odvjetništvo</item>
    </derivirana_varijabla>
  </DomainObject.Predmet.SudioniciListNaziv>
  <DomainObject.Predmet.SudioniciListAdressOIB>
    <izvorni_sadrzaj>
      <item>BUDI.IN društvo s ograničenom odgovornošću za pružanje frizerskih usluga, OIB 52140488867, Ruđera Boškovića 7,42000 Hrašćica</item>
      <item>Financijska agencija, RC ZAGREB, Podružnica VARAŽDIN, OIB 85821130368, A. Cesarca 2,42000 Varaždin</item>
      <item>Siniša Lakatoš, OIB 54552587594, Ruđera Boškovića 7,42000 Hrašćica</item>
      <item>Sudski registar</item>
      <item>Siniša Benčik-nije više direktor, OIB 83274941345, Augusta Šenoe 18,40315 Mursko Središće</item>
      <item>Županijsko državno odvjetništvo, OIB 86821435474</item>
    </izvorni_sadrzaj>
    <derivirana_varijabla naziv="DomainObject.Predmet.SudioniciListAdressOIB_1">
      <item>BUDI.IN društvo s ograničenom odgovornošću za pružanje frizerskih usluga, OIB 52140488867, Ruđera Boškovića 7,42000 Hrašćica</item>
      <item>Financijska agencija, RC ZAGREB, Podružnica VARAŽDIN, OIB 85821130368, A. Cesarca 2,42000 Varaždin</item>
      <item>Siniša Lakatoš, OIB 54552587594, Ruđera Boškovića 7,42000 Hrašćica</item>
      <item>Sudski registar</item>
      <item>Siniša Benčik-nije više direktor, OIB 83274941345, Augusta Šenoe 18,40315 Mursko Središće</item>
      <item>Županijsko državno odvjetništvo,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10448-0D33-411F-85C8-B25F1E47D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3472</properties:Characters>
  <properties:Lines>88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2018-01-04T11:44:00Z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