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0e71" w14:paraId="3000e7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0D534A">
        <w:rPr>
          <w:lang w:val="hr-HR"/>
        </w:rPr>
        <w:t>26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D11CC8">
        <w:rPr>
          <w:lang w:val="hr-HR"/>
        </w:rPr>
        <w:t xml:space="preserve"> </w:t>
      </w:r>
      <w:r w:rsidR="00406360">
        <w:rPr>
          <w:lang w:val="hr-HR"/>
        </w:rPr>
        <w:t xml:space="preserve">IMING-EXPORT IMPORT društvo s ograničenom odgovornošću za projektiranje, inženjering, instalacijske radove i trgovinu, Bjelovar, Ulica Franjevačka 15,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EC7A0C">
        <w:rPr>
          <w:lang w:val="hr-HR"/>
        </w:rPr>
        <w:t>0</w:t>
      </w:r>
      <w:r w:rsidR="00406360">
        <w:rPr>
          <w:lang w:val="hr-HR"/>
        </w:rPr>
        <w:t>10017908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406360">
        <w:rPr>
          <w:lang w:val="hr-HR"/>
        </w:rPr>
        <w:t>52820456180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406360">
        <w:rPr>
          <w:lang w:val="hr-HR"/>
        </w:rPr>
        <w:t>26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06360">
        <w:rPr>
          <w:lang w:val="hr-HR"/>
        </w:rPr>
        <w:t>130.419.98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406360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406360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406360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="00EC7A0C">
        <w:rPr>
          <w:lang w:val="hr-HR"/>
        </w:rPr>
        <w:t xml:space="preserve"> </w:t>
      </w:r>
      <w:r w:rsidR="00406360">
        <w:rPr>
          <w:lang w:val="hr-HR"/>
        </w:rPr>
        <w:t xml:space="preserve">Jasminko Ježić, Bjelovar, Antuna Mihanovića 8/B, OIB: 87691871361 i Juraj Živković, Bjelovar, Andrije Mohorovičića 31, OIB: 08533442671,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8F3" w:rsidR="007468F3">
      <w:r>
        <w:separator/>
      </w:r>
    </w:p>
  </w:endnote>
  <w:endnote w:id="0" w:type="continuationSeparator">
    <w:p w:rsidRDefault="007468F3" w:rsidR="00746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8F3" w:rsidR="007468F3">
      <w:r>
        <w:separator/>
      </w:r>
    </w:p>
  </w:footnote>
  <w:footnote w:id="0" w:type="continuationSeparator">
    <w:p w:rsidRDefault="007468F3" w:rsidR="00746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63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D534A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32457F"/>
    <w:rsid w:val="00344BEC"/>
    <w:rsid w:val="003C74AA"/>
    <w:rsid w:val="00406360"/>
    <w:rsid w:val="00452B5C"/>
    <w:rsid w:val="004629E7"/>
    <w:rsid w:val="004B7E8E"/>
    <w:rsid w:val="004D07A7"/>
    <w:rsid w:val="004D4755"/>
    <w:rsid w:val="004E462B"/>
    <w:rsid w:val="0052619D"/>
    <w:rsid w:val="005A21BE"/>
    <w:rsid w:val="005A3017"/>
    <w:rsid w:val="005E0638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468F3"/>
    <w:rsid w:val="007E27E0"/>
    <w:rsid w:val="00802D78"/>
    <w:rsid w:val="008259B1"/>
    <w:rsid w:val="00831DA7"/>
    <w:rsid w:val="008750AC"/>
    <w:rsid w:val="008A217A"/>
    <w:rsid w:val="008E3248"/>
    <w:rsid w:val="008E3DB0"/>
    <w:rsid w:val="008F30B7"/>
    <w:rsid w:val="0097587E"/>
    <w:rsid w:val="00985844"/>
    <w:rsid w:val="009A6133"/>
    <w:rsid w:val="009B3802"/>
    <w:rsid w:val="009D597D"/>
    <w:rsid w:val="009F1B25"/>
    <w:rsid w:val="00A475FF"/>
    <w:rsid w:val="00AB4255"/>
    <w:rsid w:val="00AB53A6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1A3A"/>
    <w:rsid w:val="00C435AB"/>
    <w:rsid w:val="00C83684"/>
    <w:rsid w:val="00CA6057"/>
    <w:rsid w:val="00CD08D1"/>
    <w:rsid w:val="00CD6B0C"/>
    <w:rsid w:val="00D11CC8"/>
    <w:rsid w:val="00D46E25"/>
    <w:rsid w:val="00D81A66"/>
    <w:rsid w:val="00DC7979"/>
    <w:rsid w:val="00E4147B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1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1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St-226/2015-2</izvorni_sadrzaj>
    <derivirana_varijabla naziv="DomainObject.Oznaka_1">St-226/2015-2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IMING-EXPORT IMPORT društvo s ograničenom odgovornošću za projektiranje, inženjering, instalacijske radove i trgovinu, Bjelovar</izvorni_sadrzaj>
    <derivirana_varijabla naziv="DomainObject.Predmet.ProtustrankaFormated_1">  IMING-EXPORT IMPORT društvo s ograničenom odgovornošću za projektiranje, inženjering, instalacijske radove i trgovinu, Bjelovar</derivirana_varijabla>
  </DomainObject.Predmet.ProtustrankaFormated>
  <DomainObject.Predmet.ProtustrankaFormatedOIB>
    <izvorni_sadrzaj>  IMING-EXPORT IMPORT društvo s ograničenom odgovornošću za projektiranje, inženjering, instalacijske radove i trgovinu, Bjelovar, OIB 52820456180</izvorni_sadrzaj>
    <derivirana_varijabla naziv="DomainObject.Predmet.ProtustrankaFormatedOIB_1">  IMING-EXPORT IMPORT društvo s ograničenom odgovornošću za projektiranje, inženjering, instalacijske radove i trgovinu, Bjelovar, OIB 52820456180</derivirana_varijabla>
  </DomainObject.Predmet.ProtustrankaFormatedOIB>
  <DomainObject.Predmet.ProtustrankaFormatedWithAdress>
    <izvorni_sadrzaj> IMING-EXPORT IMPORT društvo s ograničenom odgovornošću za projektiranje, inženjering, instalacijske radove i trgovinu, Bjelovar, Ulica Franjevačka 15, 43000 Bjelovar</izvorni_sadrzaj>
    <derivirana_varijabla naziv="DomainObject.Predmet.ProtustrankaFormatedWithAdress_1"> IMING-EXPORT IMPORT društvo s ograničenom odgovornošću za projektiranje, inženjering, instalacijske radove i trgovinu, Bjelovar, Ulica Franjevačka 15, 43000 Bjelovar</derivirana_varijabla>
  </DomainObject.Predmet.ProtustrankaFormatedWithAdress>
  <DomainObject.Predmet.ProtustrankaFormatedWithAdressOIB>
    <izvorni_sadrzaj> IMING-EXPORT IMPORT društvo s ograničenom odgovornošću za projektiranje, inženjering, instalacijske radove i trgovinu, Bjelovar, OIB 52820456180, Ulica Franjevačka 15, 43000 Bjelovar</izvorni_sadrzaj>
    <derivirana_varijabla naziv="DomainObject.Predmet.ProtustrankaFormatedWithAdressOIB_1"> IMING-EXPORT IMPORT društvo s ograničenom odgovornošću za projektiranje, inženjering, instalacijske radove i trgovinu, Bjelovar, OIB 52820456180, Ulica Franjevačka 15, 43000 Bjelovar</derivirana_varijabla>
  </DomainObject.Predmet.ProtustrankaFormatedWithAdressOIB>
  <DomainObject.Predmet.ProtustrankaWithAdress>
    <izvorni_sadrzaj>IMING-EXPORT IMPORT društvo s ograničenom odgovornošću za projektiranje, inženjering, instalacijske radove i trgovinu, Bjelovar Ulica Franjevačka 15, 43000 Bjelovar</izvorni_sadrzaj>
    <derivirana_varijabla naziv="DomainObject.Predmet.ProtustrankaWithAdress_1">IMING-EXPORT IMPORT društvo s ograničenom odgovornošću za projektiranje, inženjering, instalacijske radove i trgovinu, Bjelovar Ulica Franjevačka 15, 43000 Bjelovar</derivirana_varijabla>
  </DomainObject.Predmet.ProtustrankaWithAdress>
  <DomainObject.Predmet.ProtustrankaWithAdressOIB>
    <izvorni_sadrzaj>IMING-EXPORT IMPORT društvo s ograničenom odgovornošću za projektiranje, inženjering, instalacijske radove i trgovinu, Bjelovar, OIB 52820456180, Ulica Franjevačka 15, 43000 Bjelovar</izvorni_sadrzaj>
    <derivirana_varijabla naziv="DomainObject.Predmet.ProtustrankaWithAdressOIB_1">IMING-EXPORT IMPORT društvo s ograničenom odgovornošću za projektiranje, inženjering, instalacijske radove i trgovinu, Bjelovar, OIB 52820456180, Ulica Franjevačka 15, 43000 Bjelovar</derivirana_varijabla>
  </DomainObject.Predmet.ProtustrankaWithAdressOIB>
  <DomainObject.Predmet.ProtustrankaNazivFormated>
    <izvorni_sadrzaj>IMING-EXPORT IMPORT društvo s ograničenom odgovornošću za projektiranje, inženjering, instalacijske radove i trgovinu, Bjelovar</izvorni_sadrzaj>
    <derivirana_varijabla naziv="DomainObject.Predmet.ProtustrankaNazivFormated_1">IMING-EXPORT IMPORT društvo s ograničenom odgovornošću za projektiranje, inženjering, instalacijske radove i trgovinu, Bjelovar</derivirana_varijabla>
  </DomainObject.Predmet.ProtustrankaNazivFormated>
  <DomainObject.Predmet.ProtustrankaNazivFormatedOIB>
    <izvorni_sadrzaj>IMING-EXPORT IMPORT društvo s ograničenom odgovornošću za projektiranje, inženjering, instalacijske radove i trgovinu, Bjelovar, OIB 52820456180</izvorni_sadrzaj>
    <derivirana_varijabla naziv="DomainObject.Predmet.ProtustrankaNazivFormatedOIB_1">IMING-EXPORT IMPORT društvo s ograničenom odgovornošću za projektiranje, inženjering, instalacijske radove i trgovinu, Bjelovar, OIB 52820456180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IMING-EXPORT IMPORT društvo s ograničenom odgovornošću za projektiranje, inženjering, instalacijske radove i trgovinu, Bjelovar</item>
    </izvorni_sadrzaj>
    <derivirana_varijabla naziv="DomainObject.Predmet.ProtuStrankaListFormated_1">
      <item>IMING-EXPORT IMPORT društvo s ograničenom odgovornošću za projektiranje, inženjering, instalacijske radove i trgovinu, Bjelovar</item>
    </derivirana_varijabla>
  </DomainObject.Predmet.ProtuStrankaListFormated>
  <DomainObject.Predmet.ProtuStrankaListFormatedOIB>
    <izvorni_sadrzaj>
      <item>IMING-EXPORT IMPORT društvo s ograničenom odgovornošću za projektiranje, inženjering, instalacijske radove i trgovinu, Bjelovar, OIB 52820456180</item>
    </izvorni_sadrzaj>
    <derivirana_varijabla naziv="DomainObject.Predmet.ProtuStrankaListFormatedOIB_1">
      <item>IMING-EXPORT IMPORT društvo s ograničenom odgovornošću za projektiranje, inženjering, instalacijske radove i trgovinu, Bjelovar, OIB 52820456180</item>
    </derivirana_varijabla>
  </DomainObject.Predmet.ProtuStrankaListFormatedOIB>
  <DomainObject.Predmet.ProtuStrankaListFormatedWithAdress>
    <izvorni_sadrzaj>
      <item>IMING-EXPORT IMPORT društvo s ograničenom odgovornošću za projektiranje, inženjering, instalacijske radove i trgovinu, Bjelovar, Ulica Franjevačka 15, 43000 Bjelovar</item>
    </izvorni_sadrzaj>
    <derivirana_varijabla naziv="DomainObject.Predmet.ProtuStrankaListFormatedWithAdress_1">
      <item>IMING-EXPORT IMPORT društvo s ograničenom odgovornošću za projektiranje, inženjering, instalacijske radove i trgovinu, Bjelovar, Ulica Franjevačka 15, 43000 Bjelovar</item>
    </derivirana_varijabla>
  </DomainObject.Predmet.ProtuStrankaListFormatedWithAdress>
  <DomainObject.Predmet.ProtuStrankaListFormatedWithAdressOIB>
    <izvorni_sadrzaj>
      <item>IMING-EXPORT IMPORT društvo s ograničenom odgovornošću za projektiranje, inženjering, instalacijske radove i trgovinu, Bjelovar, OIB 52820456180, Ulica Franjevačka 15, 43000 Bjelovar</item>
    </izvorni_sadrzaj>
    <derivirana_varijabla naziv="DomainObject.Predmet.ProtuStrankaListFormatedWithAdressOIB_1">
      <item>IMING-EXPORT IMPORT društvo s ograničenom odgovornošću za projektiranje, inženjering, instalacijske radove i trgovinu, Bjelovar, OIB 52820456180, Ulica Franjevačka 15, 43000 Bjelovar</item>
    </derivirana_varijabla>
  </DomainObject.Predmet.ProtuStrankaListFormatedWithAdressOIB>
  <DomainObject.Predmet.ProtuStrankaListNazivFormated>
    <izvorni_sadrzaj>
      <item>IMING-EXPORT IMPORT društvo s ograničenom odgovornošću za projektiranje, inženjering, instalacijske radove i trgovinu, Bjelovar</item>
    </izvorni_sadrzaj>
    <derivirana_varijabla naziv="DomainObject.Predmet.ProtuStrankaListNazivFormated_1">
      <item>IMING-EXPORT IMPORT društvo s ograničenom odgovornošću za projektiranje, inženjering, instalacijske radove i trgovinu, Bjelovar</item>
    </derivirana_varijabla>
  </DomainObject.Predmet.ProtuStrankaListNazivFormated>
  <DomainObject.Predmet.ProtuStrankaListNazivFormatedOIB>
    <izvorni_sadrzaj>
      <item>IMING-EXPORT IMPORT društvo s ograničenom odgovornošću za projektiranje, inženjering, instalacijske radove i trgovinu, Bjelovar, OIB 52820456180</item>
    </izvorni_sadrzaj>
    <derivirana_varijabla naziv="DomainObject.Predmet.ProtuStrankaListNazivFormatedOIB_1">
      <item>IMING-EXPORT IMPORT društvo s ograničenom odgovornošću za projektiranje, inženjering, instalacijske radove i trgovinu, Bjelovar, OIB 52820456180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St-226/2015-2</izvorni_sadrzaj>
    <derivirana_varijabla naziv="DomainObject.PoslovniBrojDokumenta_1">St-226/2015-2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IMING-EXPORT IMPORT društvo s ograničenom odgovornošću za projektiranje, inženjering, instalacijske radove i trgovinu, Bjelovar</izvorni_sadrzaj>
    <derivirana_varijabla naziv="DomainObject.Predmet.ProtustrankaIDrugi_1">IMING-EXPORT IMPORT društvo s ograničenom odgovornošću za projektiranje, inženjering, instalacijske radove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IMING-EXPORT IMPORT društvo s ograničenom odgovornošću za projektiranje, inženjering, instalacijske radove i trgovinu, Bjelovar, OIB 52820456180, Ulica Franjevačka 15, 43000 Bjelovar</izvorni_sadrzaj>
    <derivirana_varijabla naziv="DomainObject.Predmet.ProtustrankaIDrugiAdressOIB_1">IMING-EXPORT IMPORT društvo s ograničenom odgovornošću za projektiranje, inženjering, instalacijske radove i trgovinu, Bjelovar, OIB 52820456180, Ulica Franjevačka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IMING-EXPORT IMPORT društvo s ograničenom odgovornošću za projektiranje, inženjering, instalacijske radove i trgovinu, Bjelovar</item>
    </izvorni_sadrzaj>
    <derivirana_varijabla naziv="DomainObject.Predmet.SudioniciListNaziv_1">
      <item>FINA, RC ZAGREB, Podružnica Bjelovar</item>
      <item>IMING-EXPORT IMPORT društvo s ograničenom odgovornošću za projektiranje, inženjering, instalacijske radove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IMING-EXPORT IMPORT društvo s ograničenom odgovornošću za projektiranje, inženjering, instalacijske radove i trgovinu, Bjelovar, OIB 52820456180, Ulica Franjevačka 15,43000 Bjelovar</item>
    </izvorni_sadrzaj>
    <derivirana_varijabla naziv="DomainObject.Predmet.SudioniciListAdressOIB_1">
      <item>FINA, RC ZAGREB, Podružnica Bjelovar, OIB 85821130368, F. Supila 4,43000 Bjelovar</item>
      <item>IMING-EXPORT IMPORT društvo s ograničenom odgovornošću za projektiranje, inženjering, instalacijske radove i trgovinu, Bjelovar, OIB 52820456180, Ulica Franjevačka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52820456180</item>
    </izvorni_sadrzaj>
    <derivirana_varijabla naziv="DomainObject.Predmet.SudioniciListNazivOIB_1">
      <item>, OIB 85821130368</item>
      <item>, OIB 52820456180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1863</properties:Characters>
  <properties:Lines>50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2015-11-12T09:16:00Z</dcterms:created>
  <dc:creator>ssabljic</dc:creator>
  <cp:lastModifiedBy>Suzana Sabljić</cp:lastModifiedBy>
  <cp:lastPrinted>2015-11-12T09:14:00Z</cp:lastPrinted>
  <dcterms:modified xmlns:xsi="http://www.w3.org/2001/XMLSchema-instance" xsi:type="dcterms:W3CDTF">2015-11-12T11:46:00Z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