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845a" w14:paraId="2b8845a" w:rsidRDefault="005F54E0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F0FB9">
        <w:rPr>
          <w:rFonts w:cs="Times New Roman" w:eastAsia="Times New Roman"/>
          <w:lang w:eastAsia="hr-HR"/>
        </w:rPr>
        <w:t>7522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BF0FB9">
        <w:rPr>
          <w:rFonts w:cs="Times New Roman" w:eastAsia="Times New Roman"/>
          <w:lang w:eastAsia="hr-HR"/>
        </w:rPr>
        <w:t>UDRUGA ZA PROMICANJE INDUSTIJSKE KONOPLJE, ODRŽIVOG RAZVOJA I BIOLOŠKE RAZNOLIKOSTI ZELENA SINERGIJA, Zagreb, Šestinski vrh 41, OIB: 54601392182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F0FB9">
        <w:rPr>
          <w:rFonts w:cs="Times New Roman" w:eastAsia="Times New Roman"/>
          <w:lang w:eastAsia="hr-HR"/>
        </w:rPr>
        <w:t>15.118,49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440" w:rsidP="00101D38" w:rsidR="00220440">
      <w:pPr>
        <w:spacing w:after="0"/>
      </w:pPr>
      <w:r>
        <w:separator/>
      </w:r>
    </w:p>
  </w:endnote>
  <w:endnote w:id="0" w:type="continuationSeparator">
    <w:p w:rsidRDefault="00220440" w:rsidP="00101D38" w:rsidR="002204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440" w:rsidP="00101D38" w:rsidR="00220440">
      <w:pPr>
        <w:spacing w:after="0"/>
      </w:pPr>
      <w:r>
        <w:separator/>
      </w:r>
    </w:p>
  </w:footnote>
  <w:footnote w:id="0" w:type="continuationSeparator">
    <w:p w:rsidRDefault="00220440" w:rsidP="00101D38" w:rsidR="0022044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4E0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F0FB9">
      <w:t>7522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20440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5F54E0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E1B46"/>
    <w:rsid w:val="00BF0FB9"/>
    <w:rsid w:val="00C30F49"/>
    <w:rsid w:val="00C56061"/>
    <w:rsid w:val="00CE34FB"/>
    <w:rsid w:val="00D15391"/>
    <w:rsid w:val="00D242FE"/>
    <w:rsid w:val="00D37F65"/>
    <w:rsid w:val="00D8512A"/>
    <w:rsid w:val="00DA5DC0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F5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F5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7522</izvorni_sadrzaj>
    <derivirana_varijabla naziv="DomainObject.Predmet.Broj_1">7522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St-7522/2015</izvorni_sadrzaj>
    <derivirana_varijabla naziv="DomainObject.Predmet.OznakaBroj_1">St-7522/2015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industrijske konoplje, održivog razvoja i biološke raznolikosti Zelena sinergija zastupanog po punomoćniku Jure Zubak</izvorni_sadrzaj>
    <derivirana_varijabla naziv="DomainObject.Predmet.ProtustrankaFormated_1">  Udruga za promicanje industrijske konoplje, održivog razvoja i biološke raznolikosti Zelena sinergija zastupanog po punomoćniku Jure Zubak</derivirana_varijabla>
  </DomainObject.Predmet.ProtustrankaFormated>
  <DomainObject.Predmet.ProtustrankaFormatedOIB>
    <izvorni_sadrzaj>  Udruga za promicanje industrijske konoplje, održivog razvoja i biološke raznolikosti Zelena sinergija, OIB 54601392182 zastupanog po punomoćniku Jure Zubak</izvorni_sadrzaj>
    <derivirana_varijabla naziv="DomainObject.Predmet.ProtustrankaFormatedOIB_1">  Udruga za promicanje industrijske konoplje, održivog razvoja i biološke raznolikosti Zelena sinergija, OIB 54601392182 zastupanog po punomoćniku Jure Zubak</derivirana_varijabla>
  </DomainObject.Predmet.ProtustrankaFormatedOIB>
  <DomainObject.Predmet.ProtustrankaFormatedWithAdress>
    <izvorni_sadrzaj> Udruga za promicanje industrijske konoplje, održivog razvoja i biološke raznolikosti Zelena sinergija, Šestinski vrh 41, 10000 Zagreb zastupanog po punomoćniku Jure Zubak</izvorni_sadrzaj>
    <derivirana_varijabla naziv="DomainObject.Predmet.ProtustrankaFormatedWithAdress_1"> Udruga za promicanje industrijske konoplje, održivog razvoja i biološke raznolikosti Zelena sinergija, Šestinski vrh 41, 10000 Zagreb zastupanog po punomoćniku Jure Zubak</derivirana_varijabla>
  </DomainObject.Predmet.ProtustrankaFormatedWithAdress>
  <DomainObject.Predmet.ProtustrankaFormatedWithAdressOIB>
    <izvorni_sadrzaj> Udruga za promicanje industrijske konoplje, održivog razvoja i biološke raznolikosti Zelena sinergija, OIB 54601392182, Šestinski vrh 41, 10000 Zagreb zastupanog po punomoćniku Jure Zubak</izvorni_sadrzaj>
    <derivirana_varijabla naziv="DomainObject.Predmet.ProtustrankaFormatedWithAdressOIB_1"> Udruga za promicanje industrijske konoplje, održivog razvoja i biološke raznolikosti Zelena sinergija, OIB 54601392182, Šestinski vrh 41, 10000 Zagreb zastupanog po punomoćniku Jure Zubak</derivirana_varijabla>
  </DomainObject.Predmet.ProtustrankaFormatedWithAdressOIB>
  <DomainObject.Predmet.ProtustrankaWithAdress>
    <izvorni_sadrzaj>Udruga za promicanje industrijske konoplje, održivog razvoja i biološke raznolikosti Zelena sinergija Šestinski vrh 41, 10000 Zagreb</izvorni_sadrzaj>
    <derivirana_varijabla naziv="DomainObject.Predmet.ProtustrankaWithAdress_1">Udruga za promicanje industrijske konoplje, održivog razvoja i biološke raznolikosti Zelena sinergija Šestinski vrh 41, 10000 Zagreb</derivirana_varijabla>
  </DomainObject.Predmet.ProtustrankaWithAdress>
  <DomainObject.Predmet.ProtustrankaWithAdressOIB>
    <izvorni_sadrzaj>Udruga za promicanje industrijske konoplje, održivog razvoja i biološke raznolikosti Zelena sinergija, OIB 54601392182, Šestinski vrh 41, 10000 Zagreb</izvorni_sadrzaj>
    <derivirana_varijabla naziv="DomainObject.Predmet.ProtustrankaWithAdressOIB_1">Udruga za promicanje industrijske konoplje, održivog razvoja i biološke raznolikosti Zelena sinergija, OIB 54601392182, Šestinski vrh 41, 10000 Zagreb</derivirana_varijabla>
  </DomainObject.Predmet.ProtustrankaWithAdressOIB>
  <DomainObject.Predmet.ProtustrankaNazivFormated>
    <izvorni_sadrzaj>Udruga za promicanje industrijske konoplje, održivog razvoja i biološke raznolikosti Zelena sinergija</izvorni_sadrzaj>
    <derivirana_varijabla naziv="DomainObject.Predmet.ProtustrankaNazivFormated_1">Udruga za promicanje industrijske konoplje, održivog razvoja i biološke raznolikosti Zelena sinergija</derivirana_varijabla>
  </DomainObject.Predmet.ProtustrankaNazivFormated>
  <DomainObject.Predmet.ProtustrankaNazivFormatedOIB>
    <izvorni_sadrzaj>Udruga za promicanje industrijske konoplje, održivog razvoja i biološke raznolikosti Zelena sinergija, OIB 54601392182</izvorni_sadrzaj>
    <derivirana_varijabla naziv="DomainObject.Predmet.ProtustrankaNazivFormatedOIB_1">Udruga za promicanje industrijske konoplje, održivog razvoja i biološke raznolikosti Zelena sinergija, OIB 54601392182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industrijske konoplje, održivog razvoja i biološke raznolikosti Zelena sinergija zastupanog po punomoćniku Jure Zubak</item>
    </izvorni_sadrzaj>
    <derivirana_varijabla naziv="DomainObject.Predmet.ProtuStrankaListFormated_1">
      <item>Udruga za promicanje industrijske konoplje, održivog razvoja i biološke raznolikosti Zelena sinergija zastupanog po punomoćniku Jure Zubak</item>
    </derivirana_varijabla>
  </DomainObject.Predmet.ProtuStrankaListFormated>
  <DomainObject.Predmet.ProtuStrankaListFormatedOIB>
    <izvorni_sadrzaj>
      <item>Udruga za promicanje industrijske konoplje, održivog razvoja i biološke raznolikosti Zelena sinergija, OIB 54601392182 zastupanog po punomoćniku Jure Zubak</item>
    </izvorni_sadrzaj>
    <derivirana_varijabla naziv="DomainObject.Predmet.ProtuStrankaListFormatedOIB_1">
      <item>Udruga za promicanje industrijske konoplje, održivog razvoja i biološke raznolikosti Zelena sinergija, OIB 54601392182 zastupanog po punomoćniku Jure Zubak</item>
    </derivirana_varijabla>
  </DomainObject.Predmet.ProtuStrankaListFormatedOIB>
  <DomainObject.Predmet.ProtuStrankaListFormatedWithAdress>
    <izvorni_sadrzaj>
      <item>Udruga za promicanje industrijske konoplje, održivog razvoja i biološke raznolikosti Zelena sinergija, Šestinski vrh 41, 10000 Zagreb zastupanog po punomoćniku Jure Zubak</item>
    </izvorni_sadrzaj>
    <derivirana_varijabla naziv="DomainObject.Predmet.ProtuStrankaListFormatedWithAdress_1">
      <item>Udruga za promicanje industrijske konoplje, održivog razvoja i biološke raznolikosti Zelena sinergija, Šestinski vrh 41, 10000 Zagreb zastupanog po punomoćniku Jure Zubak</item>
    </derivirana_varijabla>
  </DomainObject.Predmet.ProtuStrankaListFormatedWithAdress>
  <DomainObject.Predmet.ProtuStrankaListFormatedWithAdressOIB>
    <izvorni_sadrzaj>
      <item>Udruga za promicanje industrijske konoplje, održivog razvoja i biološke raznolikosti Zelena sinergija, OIB 54601392182, Šestinski vrh 41, 10000 Zagreb zastupanog po punomoćniku Jure Zubak</item>
    </izvorni_sadrzaj>
    <derivirana_varijabla naziv="DomainObject.Predmet.ProtuStrankaListFormatedWithAdressOIB_1">
      <item>Udruga za promicanje industrijske konoplje, održivog razvoja i biološke raznolikosti Zelena sinergija, OIB 54601392182, Šestinski vrh 41, 10000 Zagreb zastupanog po punomoćniku Jure Zubak</item>
    </derivirana_varijabla>
  </DomainObject.Predmet.ProtuStrankaListFormatedWithAdressOIB>
  <DomainObject.Predmet.ProtuStrankaListNazivFormated>
    <izvorni_sadrzaj>
      <item>Udruga za promicanje industrijske konoplje, održivog razvoja i biološke raznolikosti Zelena sinergija</item>
    </izvorni_sadrzaj>
    <derivirana_varijabla naziv="DomainObject.Predmet.ProtuStrankaListNazivFormated_1">
      <item>Udruga za promicanje industrijske konoplje, održivog razvoja i biološke raznolikosti Zelena sinergija</item>
    </derivirana_varijabla>
  </DomainObject.Predmet.ProtuStrankaListNazivFormated>
  <DomainObject.Predmet.ProtuStrankaListNazivFormatedOIB>
    <izvorni_sadrzaj>
      <item>Udruga za promicanje industrijske konoplje, održivog razvoja i biološke raznolikosti Zelena sinergija, OIB 54601392182</item>
    </izvorni_sadrzaj>
    <derivirana_varijabla naziv="DomainObject.Predmet.ProtuStrankaListNazivFormatedOIB_1">
      <item>Udruga za promicanje industrijske konoplje, održivog razvoja i biološke raznolikosti Zelena sinergija, OIB 54601392182</item>
    </derivirana_varijabla>
  </DomainObject.Predmet.ProtuStrankaListNazivFormatedOIB>
  <DomainObject.Predmet.OstaliListFormated>
    <izvorni_sadrzaj>
      <item>Jure Zubak punomoćnik sudionika u postupku Udruga za promicanje industrijske konoplje, održivog razvoja i biološke raznolikosti Zelena sinergija</item>
    </izvorni_sadrzaj>
    <derivirana_varijabla naziv="DomainObject.Predmet.OstaliListFormated_1">
      <item>Jure Zubak punomoćnik sudionika u postupku Udruga za promicanje industrijske konoplje, održivog razvoja i biološke raznolikosti Zelena sinergija</item>
    </derivirana_varijabla>
  </DomainObject.Predmet.OstaliListFormated>
  <DomainObject.Predmet.OstaliListFormatedOIB>
    <izvorni_sadrzaj>
      <item>Jure Zubak punomoćnik sudionika u postupku Udruga za promicanje industrijske konoplje, održivog razvoja i biološke raznolikosti Zelena sinergija</item>
    </izvorni_sadrzaj>
    <derivirana_varijabla naziv="DomainObject.Predmet.OstaliListFormatedOIB_1">
      <item>Jure Zubak punomoćnik sudionika u postupku Udruga za promicanje industrijske konoplje, održivog razvoja i biološke raznolikosti Zelena sinergija</item>
    </derivirana_varijabla>
  </DomainObject.Predmet.OstaliListFormatedOIB>
  <DomainObject.Predmet.OstaliListFormatedWithAdress>
    <izvorni_sadrzaj>
      <item>Jure Zubak, Šestinski vrh 41, 10000 Zagreb punomoćnik sudionika u postupku Udruga za promicanje industrijske konoplje, održivog razvoja i biološke raznolikosti Zelena sinergija</item>
    </izvorni_sadrzaj>
    <derivirana_varijabla naziv="DomainObject.Predmet.OstaliListFormatedWithAdress_1">
      <item>Jure Zubak, Šestinski vrh 41, 10000 Zagreb punomoćnik sudionika u postupku Udruga za promicanje industrijske konoplje, održivog razvoja i biološke raznolikosti Zelena sinergija</item>
    </derivirana_varijabla>
  </DomainObject.Predmet.OstaliListFormatedWithAdress>
  <DomainObject.Predmet.OstaliListFormatedWithAdressOIB>
    <izvorni_sadrzaj>
      <item>Jure Zubak, Šestinski vrh 41, 10000 Zagreb punomoćnik sudionika u postupku Udruga za promicanje industrijske konoplje, održivog razvoja i biološke raznolikosti Zelena sinergija</item>
    </izvorni_sadrzaj>
    <derivirana_varijabla naziv="DomainObject.Predmet.OstaliListFormatedWithAdressOIB_1">
      <item>Jure Zubak, Šestinski vrh 41, 10000 Zagreb punomoćnik sudionika u postupku Udruga za promicanje industrijske konoplje, održivog razvoja i biološke raznolikosti Zelena sinergija</item>
    </derivirana_varijabla>
  </DomainObject.Predmet.OstaliListFormatedWithAdressOIB>
  <DomainObject.Predmet.OstaliListNazivFormated>
    <izvorni_sadrzaj>
      <item>Jure Zubak</item>
    </izvorni_sadrzaj>
    <derivirana_varijabla naziv="DomainObject.Predmet.OstaliListNazivFormated_1">
      <item>Jure Zubak</item>
    </derivirana_varijabla>
  </DomainObject.Predmet.OstaliListNazivFormated>
  <DomainObject.Predmet.OstaliListNazivFormatedOIB>
    <izvorni_sadrzaj>
      <item>Jure Zubak</item>
    </izvorni_sadrzaj>
    <derivirana_varijabla naziv="DomainObject.Predmet.OstaliListNazivFormatedOIB_1">
      <item>Jure Zubak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industrijske konoplje, održivog razvoja i biološke raznolikosti Zelena sinergija</izvorni_sadrzaj>
    <derivirana_varijabla naziv="DomainObject.Predmet.ProtustrankaIDrugi_1">Udruga za promicanje industrijske konoplje, održivog razvoja i biološke raznolikosti Zelena sinergija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industrijske konoplje, održivog razvoja i biološke raznolikosti Zelena sinergija, OIB 54601392182, Šestinski vrh 41, 10000 Zagreb</izvorni_sadrzaj>
    <derivirana_varijabla naziv="DomainObject.Predmet.ProtustrankaIDrugiAdressOIB_1">Udruga za promicanje industrijske konoplje, održivog razvoja i biološke raznolikosti Zelena sinergija, OIB 54601392182, Šestinski vrh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industrijske konoplje, održivog razvoja i biološke raznolikosti Zelena sinergija</item>
      <item>Jure Zubak</item>
    </izvorni_sadrzaj>
    <derivirana_varijabla naziv="DomainObject.Predmet.SudioniciListNaziv_1">
      <item>FINA Regionalni centar Zagreb</item>
      <item>Udruga za promicanje industrijske konoplje, održivog razvoja i biološke raznolikosti Zelena sinergija</item>
      <item>Jure Zubak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industrijske konoplje, održivog razvoja i biološke raznolikosti Zelena sinergija, OIB 54601392182, Šestinski vrh 41,10000 Zagreb</item>
      <item>Jure Zubak, Šestinski vrh 41,10000 Zagreb</item>
    </izvorni_sadrzaj>
    <derivirana_varijabla naziv="DomainObject.Predmet.SudioniciListAdressOIB_1">
      <item>FINA Regionalni centar Zagreb, OIB 85821130368, Trg svibanjskih žrtava 1995. 1,10000 Zagreb</item>
      <item>Udruga za promicanje industrijske konoplje, održivog razvoja i biološke raznolikosti Zelena sinergija, OIB 54601392182, Šestinski vrh 41,10000 Zagreb</item>
      <item>Jure Zubak, Šestinski vrh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54601392182</item>
      <item>, OIB null</item>
    </izvorni_sadrzaj>
    <derivirana_varijabla naziv="DomainObject.Predmet.SudioniciListNazivOIB_1">
      <item>, OIB 85821130368</item>
      <item>, OIB 54601392182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B0867-84EE-4CF7-9FB1-9FB50CB57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1415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2015-12-21T11:13:00Z</dcterms:created>
  <dc:creator>Draženka Prpić</dc:creator>
  <cp:lastModifiedBy>Draženka Prpić</cp:lastModifiedBy>
  <cp:lastPrinted>2015-12-21T11:15:00Z</cp:lastPrinted>
  <dcterms:modified xmlns:xsi="http://www.w3.org/2001/XMLSchema-instance" xsi:type="dcterms:W3CDTF">2015-12-21T11:15:00Z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