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f388" w14:paraId="6a1f388" w:rsidRDefault="00A73C7C" w:rsidP="00A73C7C" w:rsidR="00A73C7C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73C7C" w:rsidP="00A73C7C" w:rsidR="00A73C7C" w:rsidRPr="00572798">
      <w:pPr>
        <w:tabs>
          <w:tab w:pos="6150" w:val="left"/>
        </w:tabs>
        <w:rPr>
          <w:b/>
        </w:rPr>
      </w:pPr>
    </w:p>
    <w:p w:rsidRDefault="00A73C7C" w:rsidP="00A73C7C" w:rsidR="00A73C7C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73C7C" w:rsidP="00A73C7C" w:rsidR="00A73C7C">
      <w:pPr>
        <w:tabs>
          <w:tab w:pos="7020" w:val="left"/>
        </w:tabs>
      </w:pPr>
      <w:r>
        <w:t xml:space="preserve">REPUBLIKA HRVATSKA </w:t>
      </w:r>
    </w:p>
    <w:p w:rsidRDefault="00A73C7C" w:rsidP="00A73C7C" w:rsidR="00A73C7C">
      <w:r>
        <w:t xml:space="preserve">  Trgovački sud u Zagrebu</w:t>
      </w:r>
    </w:p>
    <w:p w:rsidRDefault="00A73C7C" w:rsidP="00A73C7C" w:rsidR="00A73C7C">
      <w:r>
        <w:t xml:space="preserve">   Zagreb, Amruševa 2/II</w:t>
      </w:r>
    </w:p>
    <w:p w:rsidRDefault="00A73C7C" w:rsidP="00A73C7C" w:rsidR="00A73C7C"/>
    <w:p w:rsidRDefault="00A73C7C" w:rsidP="00A73C7C" w:rsidR="00A73C7C"/>
    <w:p w:rsidRDefault="00A73C7C" w:rsidP="00A73C7C" w:rsidR="00A73C7C"/>
    <w:p w:rsidRDefault="00A73C7C" w:rsidP="00A73C7C" w:rsidR="00A73C7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924C5">
        <w:t>2900</w:t>
      </w:r>
      <w:r>
        <w:t xml:space="preserve">/15, temeljem odredbe članka 430. Stečajnog zakona (Narodne novine br. 71/15.), dana </w:t>
      </w:r>
      <w:r w:rsidR="006924C5">
        <w:t>1. prosinca</w:t>
      </w:r>
      <w:r>
        <w:t xml:space="preserve"> 2015., objavljuje:</w:t>
      </w:r>
    </w:p>
    <w:p w:rsidRDefault="00A73C7C" w:rsidP="00A73C7C" w:rsidR="00A73C7C" w:rsidRPr="008155EE">
      <w:pPr>
        <w:rPr>
          <w:sz w:val="40"/>
          <w:szCs w:val="40"/>
        </w:rPr>
      </w:pPr>
    </w:p>
    <w:p w:rsidRDefault="00A73C7C" w:rsidP="00A73C7C" w:rsidR="00A73C7C" w:rsidRPr="009E0378">
      <w:pPr>
        <w:jc w:val="center"/>
      </w:pPr>
      <w:r w:rsidRPr="009E0378">
        <w:t>O G L A S</w:t>
      </w:r>
    </w:p>
    <w:p w:rsidRDefault="00A73C7C" w:rsidP="00A73C7C" w:rsidR="00A73C7C" w:rsidRPr="001F6933">
      <w:pPr>
        <w:rPr>
          <w:b/>
        </w:rPr>
      </w:pPr>
    </w:p>
    <w:p w:rsidRDefault="00A73C7C" w:rsidP="006924C5" w:rsidR="00A73C7C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6924C5">
        <w:t xml:space="preserve">UDRUGA STUDENATA TRNJE, </w:t>
      </w:r>
      <w:r w:rsidR="008770EF">
        <w:t>Z</w:t>
      </w:r>
      <w:r w:rsidR="006924C5">
        <w:t>agreb, Vladimira Ruždjaka 9b,  OIB:  49774920962</w:t>
      </w:r>
      <w:r>
        <w:t>.</w:t>
      </w:r>
    </w:p>
    <w:p w:rsidRDefault="00A73C7C" w:rsidP="00A73C7C" w:rsidR="00A73C7C">
      <w:pPr>
        <w:pStyle w:val="Odlomakpopisa"/>
        <w:ind w:left="1428"/>
      </w:pPr>
    </w:p>
    <w:p w:rsidRDefault="00A73C7C" w:rsidP="00A73C7C" w:rsidR="00A73C7C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924C5">
        <w:t>60.703,47</w:t>
      </w:r>
      <w:r>
        <w:t xml:space="preserve">  kn.</w:t>
      </w:r>
    </w:p>
    <w:p w:rsidRDefault="00A73C7C" w:rsidP="00A73C7C" w:rsidR="00A73C7C">
      <w:pPr>
        <w:ind w:left="360"/>
      </w:pPr>
      <w:r>
        <w:t xml:space="preserve"> </w:t>
      </w:r>
    </w:p>
    <w:p w:rsidRDefault="00A73C7C" w:rsidP="00A73C7C" w:rsidR="00A73C7C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73C7C" w:rsidP="00A73C7C" w:rsidR="00A73C7C">
      <w:pPr>
        <w:ind w:firstLine="720"/>
        <w:jc w:val="both"/>
      </w:pPr>
    </w:p>
    <w:p w:rsidRDefault="00A73C7C" w:rsidP="00A73C7C" w:rsidR="00A73C7C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73C7C" w:rsidP="00A73C7C" w:rsidR="00A73C7C">
      <w:pPr>
        <w:pStyle w:val="Odlomakpopisa"/>
      </w:pPr>
    </w:p>
    <w:p w:rsidRDefault="00A73C7C" w:rsidP="00A73C7C" w:rsidR="00A73C7C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73C7C" w:rsidP="00A73C7C" w:rsidR="00A73C7C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73C7C" w:rsidP="00A73C7C" w:rsidR="00A73C7C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73C7C" w:rsidP="00A73C7C" w:rsidR="00A73C7C">
      <w:pPr>
        <w:jc w:val="center"/>
      </w:pPr>
    </w:p>
    <w:p w:rsidRDefault="00A73C7C" w:rsidP="00A73C7C" w:rsidR="00A73C7C">
      <w:pPr>
        <w:jc w:val="center"/>
      </w:pPr>
      <w:r>
        <w:t xml:space="preserve">U Zagrebu, </w:t>
      </w:r>
      <w:r w:rsidR="006924C5">
        <w:t>1. prosinca</w:t>
      </w:r>
      <w:r>
        <w:t xml:space="preserve"> 2015.</w:t>
      </w:r>
    </w:p>
    <w:p w:rsidRDefault="00A73C7C" w:rsidP="00A73C7C" w:rsidR="00A73C7C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73C7C" w:rsidP="00A73C7C" w:rsidR="00A73C7C">
      <w:pPr>
        <w:jc w:val="right"/>
      </w:pPr>
      <w:r>
        <w:t xml:space="preserve">          Jelena Vučemilo Manojlovski </w:t>
      </w:r>
    </w:p>
    <w:p w:rsidRDefault="00A73C7C" w:rsidP="00A73C7C" w:rsidR="00A73C7C">
      <w:pPr>
        <w:jc w:val="right"/>
      </w:pPr>
    </w:p>
    <w:p w:rsidRDefault="00A73C7C" w:rsidP="00A73C7C" w:rsidR="00A73C7C">
      <w:pPr>
        <w:jc w:val="right"/>
      </w:pPr>
    </w:p>
    <w:p w:rsidRDefault="00A73C7C" w:rsidP="00A73C7C" w:rsidR="00A73C7C">
      <w:pPr>
        <w:jc w:val="right"/>
      </w:pPr>
    </w:p>
    <w:p w:rsidRDefault="00A73C7C" w:rsidP="00A73C7C" w:rsidR="00A73C7C">
      <w:pPr>
        <w:jc w:val="right"/>
      </w:pPr>
    </w:p>
    <w:p w:rsidRDefault="00D53DD5" w:rsidP="00D53DD5" w:rsidR="00D53DD5">
      <w:r>
        <w:t>DNA:</w:t>
      </w:r>
    </w:p>
    <w:p w:rsidRDefault="00D53DD5" w:rsidP="00D53DD5" w:rsidR="00D53DD5">
      <w:pPr>
        <w:pStyle w:val="Odlomakpopisa"/>
        <w:numPr>
          <w:ilvl w:val="0"/>
          <w:numId w:val="3"/>
        </w:numPr>
      </w:pPr>
      <w:r>
        <w:t>E-oglasna ploča 48 dana</w:t>
      </w:r>
    </w:p>
    <w:p w:rsidRDefault="00D53DD5" w:rsidP="00D53DD5" w:rsidR="00D53DD5">
      <w:pPr>
        <w:pStyle w:val="Odlomakpopisa"/>
        <w:numPr>
          <w:ilvl w:val="0"/>
          <w:numId w:val="3"/>
        </w:numPr>
      </w:pPr>
      <w:r>
        <w:t>spis</w:t>
      </w:r>
    </w:p>
    <w:p w:rsidRDefault="00D53DD5" w:rsidP="00D53DD5" w:rsidR="00D53DD5"/>
    <w:p w:rsidRDefault="00D53DD5" w:rsidP="00D53DD5" w:rsidR="00D53DD5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E14" w:rsidR="00013B63">
      <w:r>
        <w:separator/>
      </w:r>
    </w:p>
  </w:endnote>
  <w:endnote w:id="0" w:type="continuationSeparator">
    <w:p w:rsidRDefault="00791E14" w:rsidR="00013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E14" w:rsidR="00013B63">
      <w:r>
        <w:separator/>
      </w:r>
    </w:p>
  </w:footnote>
  <w:footnote w:id="0" w:type="continuationSeparator">
    <w:p w:rsidRDefault="00791E14" w:rsidR="00013B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0E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DD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0E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D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3DD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C7C"/>
    <w:rsid w:val="00013B63"/>
    <w:rsid w:val="006924C5"/>
    <w:rsid w:val="00791E14"/>
    <w:rsid w:val="008770EF"/>
    <w:rsid w:val="0098028E"/>
    <w:rsid w:val="00A73C7C"/>
    <w:rsid w:val="00D53DD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C7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3C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3C7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73C7C"/>
  </w:style>
  <w:style w:styleId="Odlomakpopisa" w:type="paragraph">
    <w:name w:val="List Paragraph"/>
    <w:basedOn w:val="Normal"/>
    <w:uiPriority w:val="34"/>
    <w:qFormat/>
    <w:rsid w:val="00A73C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3C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3C7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C7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3C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3C7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73C7C"/>
  </w:style>
  <w:style w:styleId="Odlomakpopisa" w:type="paragraph">
    <w:name w:val="List Paragraph"/>
    <w:basedOn w:val="Normal"/>
    <w:uiPriority w:val="34"/>
    <w:qFormat/>
    <w:rsid w:val="00A73C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3C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3C7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1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St-2900/2015-5</izvorni_sadrzaj>
    <derivirana_varijabla naziv="DomainObject.Oznaka_1">St-2900/2015-5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St-2900/2015</izvorni_sadrzaj>
    <derivirana_varijabla naziv="DomainObject.Predmet.OznakaBroj_1">St-2900/2015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TRNJE</izvorni_sadrzaj>
    <derivirana_varijabla naziv="DomainObject.Predmet.ProtustrankaFormated_1">  UDRUGA STUDENATA TRNJE</derivirana_varijabla>
  </DomainObject.Predmet.ProtustrankaFormated>
  <DomainObject.Predmet.ProtustrankaFormatedOIB>
    <izvorni_sadrzaj>  UDRUGA STUDENATA TRNJE, OIB 49774920962</izvorni_sadrzaj>
    <derivirana_varijabla naziv="DomainObject.Predmet.ProtustrankaFormatedOIB_1">  UDRUGA STUDENATA TRNJE, OIB 49774920962</derivirana_varijabla>
  </DomainObject.Predmet.ProtustrankaFormatedOIB>
  <DomainObject.Predmet.ProtustrankaFormatedWithAdress>
    <izvorni_sadrzaj> UDRUGA STUDENATA TRNJE, VLADIMIRA RUŽDJAKA 9B, 10000 Zagreb</izvorni_sadrzaj>
    <derivirana_varijabla naziv="DomainObject.Predmet.ProtustrankaFormatedWithAdress_1"> UDRUGA STUDENATA TRNJE, VLADIMIRA RUŽDJAKA 9B, 10000 Zagreb</derivirana_varijabla>
  </DomainObject.Predmet.ProtustrankaFormatedWithAdress>
  <DomainObject.Predmet.ProtustrankaFormatedWithAdressOIB>
    <izvorni_sadrzaj> UDRUGA STUDENATA TRNJE, OIB 49774920962, VLADIMIRA RUŽDJAKA 9B, 10000 Zagreb</izvorni_sadrzaj>
    <derivirana_varijabla naziv="DomainObject.Predmet.ProtustrankaFormatedWithAdressOIB_1"> UDRUGA STUDENATA TRNJE, OIB 49774920962, VLADIMIRA RUŽDJAKA 9B, 10000 Zagreb</derivirana_varijabla>
  </DomainObject.Predmet.ProtustrankaFormatedWithAdressOIB>
  <DomainObject.Predmet.ProtustrankaWithAdress>
    <izvorni_sadrzaj>UDRUGA STUDENATA TRNJE VLADIMIRA RUŽDJAKA 9B, 10000 Zagreb</izvorni_sadrzaj>
    <derivirana_varijabla naziv="DomainObject.Predmet.ProtustrankaWithAdress_1">UDRUGA STUDENATA TRNJE VLADIMIRA RUŽDJAKA 9B, 10000 Zagreb</derivirana_varijabla>
  </DomainObject.Predmet.ProtustrankaWithAdress>
  <DomainObject.Predmet.ProtustrankaWithAdressOIB>
    <izvorni_sadrzaj>UDRUGA STUDENATA TRNJE, OIB 49774920962, VLADIMIRA RUŽDJAKA 9B, 10000 Zagreb</izvorni_sadrzaj>
    <derivirana_varijabla naziv="DomainObject.Predmet.ProtustrankaWithAdressOIB_1">UDRUGA STUDENATA TRNJE, OIB 49774920962, VLADIMIRA RUŽDJAKA 9B, 10000 Zagreb</derivirana_varijabla>
  </DomainObject.Predmet.ProtustrankaWithAdressOIB>
  <DomainObject.Predmet.ProtustrankaNazivFormated>
    <izvorni_sadrzaj>UDRUGA STUDENATA TRNJE</izvorni_sadrzaj>
    <derivirana_varijabla naziv="DomainObject.Predmet.ProtustrankaNazivFormated_1">UDRUGA STUDENATA TRNJE</derivirana_varijabla>
  </DomainObject.Predmet.ProtustrankaNazivFormated>
  <DomainObject.Predmet.ProtustrankaNazivFormatedOIB>
    <izvorni_sadrzaj>UDRUGA STUDENATA TRNJE, OIB 49774920962</izvorni_sadrzaj>
    <derivirana_varijabla naziv="DomainObject.Predmet.ProtustrankaNazivFormatedOIB_1">UDRUGA STUDENATA TRNJE, OIB 49774920962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TRNJE</item>
    </izvorni_sadrzaj>
    <derivirana_varijabla naziv="DomainObject.Predmet.ProtuStrankaListFormated_1">
      <item>UDRUGA STUDENATA TRNJE</item>
    </derivirana_varijabla>
  </DomainObject.Predmet.ProtuStrankaListFormated>
  <DomainObject.Predmet.ProtuStrankaListFormatedOIB>
    <izvorni_sadrzaj>
      <item>UDRUGA STUDENATA TRNJE, OIB 49774920962</item>
    </izvorni_sadrzaj>
    <derivirana_varijabla naziv="DomainObject.Predmet.ProtuStrankaListFormatedOIB_1">
      <item>UDRUGA STUDENATA TRNJE, OIB 49774920962</item>
    </derivirana_varijabla>
  </DomainObject.Predmet.ProtuStrankaListFormatedOIB>
  <DomainObject.Predmet.ProtuStrankaListFormatedWithAdress>
    <izvorni_sadrzaj>
      <item>UDRUGA STUDENATA TRNJE, VLADIMIRA RUŽDJAKA 9B, 10000 Zagreb</item>
    </izvorni_sadrzaj>
    <derivirana_varijabla naziv="DomainObject.Predmet.ProtuStrankaListFormatedWithAdress_1">
      <item>UDRUGA STUDENATA TRNJE, VLADIMIRA RUŽDJAKA 9B, 10000 Zagreb</item>
    </derivirana_varijabla>
  </DomainObject.Predmet.ProtuStrankaListFormatedWithAdress>
  <DomainObject.Predmet.ProtuStrankaListFormatedWithAdressOIB>
    <izvorni_sadrzaj>
      <item>UDRUGA STUDENATA TRNJE, OIB 49774920962, VLADIMIRA RUŽDJAKA 9B, 10000 Zagreb</item>
    </izvorni_sadrzaj>
    <derivirana_varijabla naziv="DomainObject.Predmet.ProtuStrankaListFormatedWithAdressOIB_1">
      <item>UDRUGA STUDENATA TRNJE, OIB 49774920962, VLADIMIRA RUŽDJAKA 9B, 10000 Zagreb</item>
    </derivirana_varijabla>
  </DomainObject.Predmet.ProtuStrankaListFormatedWithAdressOIB>
  <DomainObject.Predmet.ProtuStrankaListNazivFormated>
    <izvorni_sadrzaj>
      <item>UDRUGA STUDENATA TRNJE</item>
    </izvorni_sadrzaj>
    <derivirana_varijabla naziv="DomainObject.Predmet.ProtuStrankaListNazivFormated_1">
      <item>UDRUGA STUDENATA TRNJE</item>
    </derivirana_varijabla>
  </DomainObject.Predmet.ProtuStrankaListNazivFormated>
  <DomainObject.Predmet.ProtuStrankaListNazivFormatedOIB>
    <izvorni_sadrzaj>
      <item>UDRUGA STUDENATA TRNJE, OIB 49774920962</item>
    </izvorni_sadrzaj>
    <derivirana_varijabla naziv="DomainObject.Predmet.ProtuStrankaListNazivFormatedOIB_1">
      <item>UDRUGA STUDENATA TRNJE, OIB 49774920962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St-2900/2015-5</izvorni_sadrzaj>
    <derivirana_varijabla naziv="DomainObject.PoslovniBrojDokumenta_1">St-2900/2015-5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TRNJE</izvorni_sadrzaj>
    <derivirana_varijabla naziv="DomainObject.Predmet.ProtustrankaIDrugi_1">UDRUGA STUDENATA TRNJE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STUDENATA TRNJE, OIB 49774920962, VLADIMIRA RUŽDJAKA 9B, 10000 Zagreb</izvorni_sadrzaj>
    <derivirana_varijabla naziv="DomainObject.Predmet.ProtustrankaIDrugiAdressOIB_1">UDRUGA STUDENATA TRNJE, OIB 49774920962, VLADIMIRA RUŽDJAKA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STUDENATA TRNJE</item>
    </izvorni_sadrzaj>
    <derivirana_varijabla naziv="DomainObject.Predmet.SudioniciListNaziv_1">
      <item>FINA Regionalni centar Zagreb</item>
      <item>UDRUGA STUDENATA TRNJE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STUDENATA TRNJE, OIB 49774920962, VLADIMIRA RUŽDJAKA 9B,10000 Zagreb</item>
    </izvorni_sadrzaj>
    <derivirana_varijabla naziv="DomainObject.Predmet.SudioniciListAdressOIB_1">
      <item>FINA Regionalni centar Zagreb, OIB 85821130368, Trg svibanjskih žrtava 1995. 1,10000 Zagreb</item>
      <item>UDRUGA STUDENATA TRNJE, OIB 49774920962, VLADIMIRA RUŽDJAKA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49774920962</item>
    </izvorni_sadrzaj>
    <derivirana_varijabla naziv="DomainObject.Predmet.SudioniciListNazivOIB_1">
      <item>, OIB 85821130368</item>
      <item>, OIB 49774920962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1344</properties:Characters>
  <properties:Lines>52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2015-12-01T09:29:00Z</dcterms:created>
  <dc:creator>Jelena Vučemilo Manojlovski</dc:creator>
  <cp:lastModifiedBy>Maja Kovač</cp:lastModifiedBy>
  <cp:lastPrinted>2015-12-01T09:31:00Z</cp:lastPrinted>
  <dcterms:modified xmlns:xsi="http://www.w3.org/2001/XMLSchema-instance" xsi:type="dcterms:W3CDTF">2015-12-02T08:33:00Z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