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2a02" w14:paraId="1e12a02" w:rsidRDefault="00D347C6" w:rsidP="00D347C6" w:rsidR="00D347C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7C6" w:rsidP="00D347C6" w:rsidR="00D347C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347C6" w:rsidP="00D347C6" w:rsidR="00D347C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347C6" w:rsidP="00D347C6" w:rsidR="00D347C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347C6" w:rsidP="00D347C6" w:rsidR="00D347C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D347C6" w:rsidP="00D347C6" w:rsidR="00D347C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347C6" w:rsidP="00D347C6" w:rsidR="00D347C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D347C6" w:rsidP="00D347C6" w:rsidR="00D347C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D347C6" w:rsidP="00D347C6" w:rsidR="00D347C6" w:rsidRPr="00AD71A8">
      <w:pPr>
        <w:rPr>
          <w:rFonts w:cs="Times New Roman" w:eastAsia="Times New Roman"/>
          <w:szCs w:val="24"/>
          <w:lang w:eastAsia="hr-HR"/>
        </w:rPr>
      </w:pPr>
    </w:p>
    <w:p w:rsidRDefault="00D347C6" w:rsidP="00D347C6" w:rsidR="00D347C6" w:rsidRPr="00D347C6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10553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pravnom osobom</w:t>
      </w:r>
      <w:r w:rsidRPr="008C0525">
        <w:t xml:space="preserve"> </w:t>
      </w:r>
      <w:r>
        <w:t xml:space="preserve">OBRADA d. o. o. Rovinj, Mončerlongo bb, OIB 99654582988, </w:t>
      </w:r>
      <w:r>
        <w:rPr>
          <w:rFonts w:cs="Times New Roman" w:eastAsia="Times New Roman"/>
          <w:szCs w:val="24"/>
          <w:lang w:eastAsia="hr-HR"/>
        </w:rPr>
        <w:t>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347C6" w:rsidP="00D347C6" w:rsidR="00D347C6" w:rsidRPr="00AD71A8">
      <w:pPr>
        <w:rPr>
          <w:rFonts w:cs="Times New Roman" w:eastAsia="Times New Roman"/>
          <w:szCs w:val="24"/>
          <w:lang w:eastAsia="hr-HR"/>
        </w:rPr>
      </w:pPr>
    </w:p>
    <w:p w:rsidRDefault="00D347C6" w:rsidP="00D347C6" w:rsidR="00D347C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D347C6" w:rsidP="00D347C6" w:rsidR="00D347C6">
      <w:pPr>
        <w:rPr>
          <w:rFonts w:cs="Times New Roman" w:eastAsia="Times New Roman"/>
          <w:szCs w:val="24"/>
          <w:lang w:eastAsia="hr-HR"/>
        </w:rPr>
      </w:pPr>
    </w:p>
    <w:p w:rsidRDefault="00D347C6" w:rsidP="00D347C6" w:rsidR="00D347C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t>OBRADA d. o. o. Rovinj, Mončerlongo bb, OIB 99654582988.</w:t>
      </w:r>
    </w:p>
    <w:p w:rsidRDefault="00D347C6" w:rsidP="00D347C6" w:rsidR="00D347C6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47C6" w:rsidP="00D347C6" w:rsidR="00D347C6" w:rsidRPr="00AD71A8">
      <w:pPr>
        <w:jc w:val="center"/>
      </w:pPr>
      <w:r w:rsidRPr="00AD71A8">
        <w:t>Obrazloženje</w:t>
      </w:r>
    </w:p>
    <w:p w:rsidRDefault="00D347C6" w:rsidP="00D347C6" w:rsidR="00D347C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47C6" w:rsidP="00D347C6" w:rsidR="00D347C6" w:rsidRPr="00E90D85">
      <w:pPr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 w:rsidR="00922165">
        <w:t>OBRADA</w:t>
      </w:r>
      <w:r>
        <w:t xml:space="preserve"> d. o. o. </w:t>
      </w:r>
      <w:r w:rsidR="00922165">
        <w:t>Rovinj</w:t>
      </w:r>
      <w:r>
        <w:t xml:space="preserve">.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5960</w:t>
      </w:r>
      <w:r w:rsidRPr="00E90D85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 xml:space="preserve">248.704,02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D347C6" w:rsidP="00D347C6" w:rsidR="00D347C6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347C6" w:rsidP="00D347C6" w:rsidR="00D347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D347C6" w:rsidP="00D347C6" w:rsidR="00D347C6">
      <w:pPr>
        <w:rPr>
          <w:rFonts w:cs="Times New Roman" w:eastAsia="Times New Roman"/>
          <w:szCs w:val="24"/>
          <w:lang w:eastAsia="hr-HR"/>
        </w:rPr>
      </w:pPr>
    </w:p>
    <w:p w:rsidRDefault="00D347C6" w:rsidP="00D347C6" w:rsidR="00D347C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347C6" w:rsidP="00D347C6" w:rsidR="00D347C6" w:rsidRPr="00E90D8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D347C6" w:rsidP="00D347C6" w:rsidR="00D347C6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922165">
        <w:rPr>
          <w:rFonts w:cs="Times New Roman" w:eastAsia="Times New Roman"/>
          <w:szCs w:val="24"/>
          <w:lang w:eastAsia="hr-HR"/>
        </w:rPr>
        <w:t>, v. r.</w:t>
      </w:r>
    </w:p>
    <w:p w:rsidRDefault="00D347C6" w:rsidP="00D347C6" w:rsidR="00D347C6">
      <w:pPr>
        <w:jc w:val="left"/>
        <w:rPr>
          <w:rFonts w:cs="Times New Roman" w:eastAsia="Times New Roman"/>
          <w:szCs w:val="24"/>
          <w:lang w:eastAsia="hr-HR"/>
        </w:rPr>
      </w:pPr>
    </w:p>
    <w:p w:rsidRDefault="00D347C6" w:rsidP="00D347C6" w:rsidR="00D347C6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D347C6" w:rsidP="00D347C6" w:rsidR="00D347C6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347C6" w:rsidP="00D347C6" w:rsidR="00D347C6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347C6" w:rsidP="00D347C6" w:rsidR="00D347C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D347C6" w:rsidP="00D347C6" w:rsidR="00D347C6" w:rsidRPr="00AD71A8"/>
    <w:p w:rsidRDefault="00D347C6" w:rsidP="00D347C6" w:rsidR="00D347C6" w:rsidRPr="00AD71A8"/>
    <w:p w:rsidRDefault="00D347C6" w:rsidP="00D347C6" w:rsidR="00D347C6"/>
    <w:p w:rsidRDefault="00D347C6" w:rsidP="00D347C6" w:rsidR="00D347C6"/>
    <w:p w:rsidRDefault="00D347C6" w:rsidP="00D347C6" w:rsidR="00D347C6"/>
    <w:p w:rsidRDefault="00601B5B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137" w:rsidP="00D347C6" w:rsidR="00DA1137">
      <w:r>
        <w:separator/>
      </w:r>
    </w:p>
  </w:endnote>
  <w:endnote w:id="0" w:type="continuationSeparator">
    <w:p w:rsidRDefault="00DA1137" w:rsidP="00D347C6" w:rsidR="00DA1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137" w:rsidP="00D347C6" w:rsidR="00DA1137">
      <w:r>
        <w:separator/>
      </w:r>
    </w:p>
  </w:footnote>
  <w:footnote w:id="0" w:type="continuationSeparator">
    <w:p w:rsidRDefault="00DA1137" w:rsidP="00D347C6" w:rsidR="00DA1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FFC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01B5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St-20</w:t>
    </w:r>
    <w:r w:rsidR="00D347C6">
      <w:rPr>
        <w:szCs w:val="24"/>
      </w:rPr>
      <w:t>9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FFC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St-20</w:t>
    </w:r>
    <w:r w:rsidR="00D347C6">
      <w:rPr>
        <w:szCs w:val="24"/>
      </w:rPr>
      <w:t>9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512"/>
    <w:rsid w:val="00601B5B"/>
    <w:rsid w:val="00705FFC"/>
    <w:rsid w:val="00770512"/>
    <w:rsid w:val="00922165"/>
    <w:rsid w:val="009A6044"/>
    <w:rsid w:val="00A925EB"/>
    <w:rsid w:val="00BF033F"/>
    <w:rsid w:val="00D347C6"/>
    <w:rsid w:val="00DA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7C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47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47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7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7C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47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47C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1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B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B5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B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B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7C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47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47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7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7C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47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47C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1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B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B5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B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B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OBRADA d.o.o. ROVINJ</izvorni_sadrzaj>
    <derivirana_varijabla naziv="DomainObject.Predmet.ProtustrankaFormated_1">  OBRADA d.o.o. ROVINJ</derivirana_varijabla>
  </DomainObject.Predmet.ProtustrankaFormated>
  <DomainObject.Predmet.ProtustrankaFormatedOIB>
    <izvorni_sadrzaj>  OBRADA d.o.o. ROVINJ, OIB 99654582988</izvorni_sadrzaj>
    <derivirana_varijabla naziv="DomainObject.Predmet.ProtustrankaFormatedOIB_1">  OBRADA d.o.o. ROVINJ, OIB 99654582988</derivirana_varijabla>
  </DomainObject.Predmet.ProtustrankaFormatedOIB>
  <DomainObject.Predmet.ProtustrankaFormatedWithAdress>
    <izvorni_sadrzaj> OBRADA d.o.o. ROVINJ, Mončerlongo/bb, 52210 Rovinj</izvorni_sadrzaj>
    <derivirana_varijabla naziv="DomainObject.Predmet.ProtustrankaFormatedWithAdress_1"> OBRADA d.o.o. ROVINJ, Mončerlongo/bb, 52210 Rovinj</derivirana_varijabla>
  </DomainObject.Predmet.ProtustrankaFormatedWithAdress>
  <DomainObject.Predmet.ProtustrankaFormatedWithAdressOIB>
    <izvorni_sadrzaj> OBRADA d.o.o. ROVINJ, OIB 99654582988, Mončerlongo/bb, 52210 Rovinj</izvorni_sadrzaj>
    <derivirana_varijabla naziv="DomainObject.Predmet.ProtustrankaFormatedWithAdressOIB_1"> OBRADA d.o.o. ROVINJ, OIB 99654582988, Mončerlongo/bb, 52210 Rovinj</derivirana_varijabla>
  </DomainObject.Predmet.ProtustrankaFormatedWithAdressOIB>
  <DomainObject.Predmet.ProtustrankaWithAdress>
    <izvorni_sadrzaj>OBRADA d.o.o. ROVINJ Mončerlongo/bb, 52210 Rovinj</izvorni_sadrzaj>
    <derivirana_varijabla naziv="DomainObject.Predmet.ProtustrankaWithAdress_1">OBRADA d.o.o. ROVINJ Mončerlongo/bb, 52210 Rovinj</derivirana_varijabla>
  </DomainObject.Predmet.ProtustrankaWithAdress>
  <DomainObject.Predmet.ProtustrankaWithAdressOIB>
    <izvorni_sadrzaj>OBRADA d.o.o. ROVINJ, OIB 99654582988, Mončerlongo/bb, 52210 Rovinj</izvorni_sadrzaj>
    <derivirana_varijabla naziv="DomainObject.Predmet.ProtustrankaWithAdressOIB_1">OBRADA d.o.o. ROVINJ, OIB 99654582988, Mončerlongo/bb, 52210 Rovinj</derivirana_varijabla>
  </DomainObject.Predmet.ProtustrankaWithAdressOIB>
  <DomainObject.Predmet.ProtustrankaNazivFormated>
    <izvorni_sadrzaj>OBRADA d.o.o. ROVINJ</izvorni_sadrzaj>
    <derivirana_varijabla naziv="DomainObject.Predmet.ProtustrankaNazivFormated_1">OBRADA d.o.o. ROVINJ</derivirana_varijabla>
  </DomainObject.Predmet.ProtustrankaNazivFormated>
  <DomainObject.Predmet.ProtustrankaNazivFormatedOIB>
    <izvorni_sadrzaj>OBRADA d.o.o. ROVINJ, OIB 99654582988</izvorni_sadrzaj>
    <derivirana_varijabla naziv="DomainObject.Predmet.ProtustrankaNazivFormatedOIB_1">OBRADA d.o.o. ROVINJ, OIB 99654582988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248704.02</izvorni_sadrzaj>
    <derivirana_varijabla naziv="DomainObject.Predmet.TrenutnaVrijednost_1">248704.02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OBRADA d.o.o. ROVINJ</item>
    </izvorni_sadrzaj>
    <derivirana_varijabla naziv="DomainObject.Predmet.ProtuStrankaListFormated_1">
      <item>OBRADA d.o.o. ROVINJ</item>
    </derivirana_varijabla>
  </DomainObject.Predmet.ProtuStrankaListFormated>
  <DomainObject.Predmet.ProtuStrankaListFormatedOIB>
    <izvorni_sadrzaj>
      <item>OBRADA d.o.o. ROVINJ, OIB 99654582988</item>
    </izvorni_sadrzaj>
    <derivirana_varijabla naziv="DomainObject.Predmet.ProtuStrankaListFormatedOIB_1">
      <item>OBRADA d.o.o. ROVINJ, OIB 99654582988</item>
    </derivirana_varijabla>
  </DomainObject.Predmet.ProtuStrankaListFormatedOIB>
  <DomainObject.Predmet.ProtuStrankaListFormatedWithAdress>
    <izvorni_sadrzaj>
      <item>OBRADA d.o.o. ROVINJ, Mončerlongo/bb, 52210 Rovinj</item>
    </izvorni_sadrzaj>
    <derivirana_varijabla naziv="DomainObject.Predmet.ProtuStrankaListFormatedWithAdress_1">
      <item>OBRADA d.o.o. ROVINJ, Mončerlongo/bb, 52210 Rovinj</item>
    </derivirana_varijabla>
  </DomainObject.Predmet.ProtuStrankaListFormatedWithAdress>
  <DomainObject.Predmet.ProtuStrankaListFormatedWithAdressOIB>
    <izvorni_sadrzaj>
      <item>OBRADA d.o.o. ROVINJ, OIB 99654582988, Mončerlongo/bb, 52210 Rovinj</item>
    </izvorni_sadrzaj>
    <derivirana_varijabla naziv="DomainObject.Predmet.ProtuStrankaListFormatedWithAdressOIB_1">
      <item>OBRADA d.o.o. ROVINJ, OIB 99654582988, Mončerlongo/bb, 52210 Rovinj</item>
    </derivirana_varijabla>
  </DomainObject.Predmet.ProtuStrankaListFormatedWithAdressOIB>
  <DomainObject.Predmet.ProtuStrankaListNazivFormated>
    <izvorni_sadrzaj>
      <item>OBRADA d.o.o. ROVINJ</item>
    </izvorni_sadrzaj>
    <derivirana_varijabla naziv="DomainObject.Predmet.ProtuStrankaListNazivFormated_1">
      <item>OBRADA d.o.o. ROVINJ</item>
    </derivirana_varijabla>
  </DomainObject.Predmet.ProtuStrankaListNazivFormated>
  <DomainObject.Predmet.ProtuStrankaListNazivFormatedOIB>
    <izvorni_sadrzaj>
      <item>OBRADA d.o.o. ROVINJ, OIB 99654582988</item>
    </izvorni_sadrzaj>
    <derivirana_varijabla naziv="DomainObject.Predmet.ProtuStrankaListNazivFormatedOIB_1">
      <item>OBRADA d.o.o. ROVINJ, OIB 99654582988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OBRADA d.o.o. ROVINJ</izvorni_sadrzaj>
    <derivirana_varijabla naziv="DomainObject.Predmet.ProtustrankaIDrugi_1">OBRADA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OBRADA d.o.o. ROVINJ, OIB 99654582988, Mončerlongo/bb, 52210 Rovinj</izvorni_sadrzaj>
    <derivirana_varijabla naziv="DomainObject.Predmet.ProtustrankaIDrugiAdressOIB_1">OBRADA d.o.o. ROVINJ, OIB 99654582988, Mončerlongo/bb,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OBRADA d.o.o. ROVINJ</item>
    </izvorni_sadrzaj>
    <derivirana_varijabla naziv="DomainObject.Predmet.SudioniciListNaziv_1">
      <item>FINANCIJSKA AGENCIJA, RC RIJEKA, PODRUŽNICA PULA, PULA</item>
      <item>OBRADA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OBRADA d.o.o. ROVINJ, OIB 99654582988, Mončerlongo/bb,52210 Rovinj</item>
    </izvorni_sadrzaj>
    <derivirana_varijabla naziv="DomainObject.Predmet.SudioniciListAdressOIB_1">
      <item>FINANCIJSKA AGENCIJA, RC RIJEKA, PODRUŽNICA PULA, PULA, OIB 85821130368, Ulica grada Vukovara 70,Zagreb</item>
      <item>OBRADA d.o.o. ROVINJ, OIB 99654582988, Mončerlongo/bb,52210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99654582988</item>
    </izvorni_sadrzaj>
    <derivirana_varijabla naziv="DomainObject.Predmet.SudioniciListNazivOIB_1">
      <item>, OIB 85821130368</item>
      <item>, OIB 99654582988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1958</properties:Characters>
  <properties:Lines>54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2015-11-17T08:50:00Z</dcterms:created>
  <dc:creator>Mihaela Kaligari</dc:creator>
  <dc:description/>
  <cp:keywords/>
  <cp:lastModifiedBy>Meri Simičić Beato</cp:lastModifiedBy>
  <cp:lastPrinted>2015-11-17T09:03:00Z</cp:lastPrinted>
  <dcterms:modified xmlns:xsi="http://www.w3.org/2001/XMLSchema-instance" xsi:type="dcterms:W3CDTF">2015-11-18T11:00:00Z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