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ba85" w14:paraId="34fba8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84303F">
        <w:t>16</w:t>
      </w:r>
      <w:r w:rsidR="004150C5">
        <w:t>6</w:t>
      </w:r>
      <w:r w:rsidR="0084303F">
        <w:t>7</w:t>
      </w:r>
      <w:r>
        <w:t>/1</w:t>
      </w:r>
      <w:r w:rsidR="006F01E3">
        <w:t>6</w:t>
      </w:r>
      <w:r>
        <w:t>-</w:t>
      </w:r>
      <w:r w:rsidR="00542441">
        <w:t>2</w:t>
      </w:r>
      <w:r w:rsidR="000E456D">
        <w:t>5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0E456D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DOPUNSKO RJEŠENJE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35107B">
        <w:t xml:space="preserve">OIB 85821130368 </w:t>
      </w:r>
      <w:r w:rsidRPr="00C229F8">
        <w:t xml:space="preserve">za otvaranje stečajnog postupka nad dužnikom </w:t>
      </w:r>
      <w:r w:rsidR="0084303F" w:rsidRPr="0084303F">
        <w:t>D.D. KLUB d.o.o., Vukovar, Hrvatskog zrakoplovstva 32, MBS 030123901, OIB 13445094125</w:t>
      </w:r>
      <w:r w:rsidR="00AE36BA" w:rsidRPr="00AE36BA">
        <w:t xml:space="preserve">, dana </w:t>
      </w:r>
      <w:r w:rsidR="000E456D">
        <w:t>26</w:t>
      </w:r>
      <w:r w:rsidR="00AE36BA" w:rsidRPr="00AE36BA">
        <w:t xml:space="preserve">. </w:t>
      </w:r>
      <w:r w:rsidR="0084303F">
        <w:t>listopad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566852" w:rsidP="00566852" w:rsidR="000E456D">
      <w:pPr>
        <w:tabs>
          <w:tab w:pos="1843" w:val="left"/>
        </w:tabs>
        <w:ind w:hanging="1843" w:left="1843"/>
        <w:jc w:val="both"/>
      </w:pPr>
      <w:r>
        <w:tab/>
      </w:r>
      <w:r w:rsidR="000E456D">
        <w:t>Dopunjava se rješenje ovoga suda poslovnog broja 14 St-1667/16-23 od 4.10.2016. godine na način da se u točki 1. izreke rješenj</w:t>
      </w:r>
      <w:r w:rsidR="00A7099D">
        <w:t>a</w:t>
      </w:r>
      <w:r w:rsidR="000E456D">
        <w:t xml:space="preserve"> dodaje rok od 15 dana za uplatu predmetnog predujma i dostavu potvrde o uplati u sudski spis.</w:t>
      </w:r>
    </w:p>
    <w:p w:rsidRDefault="00C25DC7" w:rsidP="00C25DC7" w:rsidR="00C25DC7">
      <w:pPr>
        <w:ind w:left="1845"/>
        <w:jc w:val="both"/>
      </w:pPr>
    </w:p>
    <w:p w:rsidRDefault="00946771" w:rsidP="00566852" w:rsidR="00946771">
      <w:pPr>
        <w:ind w:left="1845"/>
        <w:jc w:val="both"/>
      </w:pPr>
    </w:p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946771" w:rsidP="00946771" w:rsidR="00946771" w:rsidRPr="00946771"/>
    <w:p w:rsidRDefault="00702E78" w:rsidP="00702E78" w:rsidR="00702E78" w:rsidRPr="00702E78"/>
    <w:p w:rsidRDefault="00566852" w:rsidP="004150C5" w:rsidR="000B0D77">
      <w:pPr>
        <w:ind w:firstLine="720"/>
        <w:jc w:val="both"/>
      </w:pPr>
      <w:r>
        <w:t>Stečajni upravitelj je predložio dopunu rješenja ovoga suda poslovnog broja 14 St-1667/16-23 od 4.10.2016. godine kao u izreci ovoga rješenja.</w:t>
      </w:r>
    </w:p>
    <w:p w:rsidRDefault="00566852" w:rsidP="004150C5" w:rsidR="00566852">
      <w:pPr>
        <w:ind w:firstLine="720"/>
        <w:jc w:val="both"/>
      </w:pPr>
    </w:p>
    <w:p w:rsidRDefault="00032042" w:rsidP="00566852" w:rsidR="00FA72D5">
      <w:pPr>
        <w:jc w:val="both"/>
      </w:pPr>
      <w:r>
        <w:tab/>
      </w:r>
      <w:r w:rsidR="00566852">
        <w:t>Slijedom navedenoga odlučeno je kao u izreci temeljem čl. 339., 340. i 347.</w:t>
      </w:r>
      <w:r w:rsidR="00BB2D95">
        <w:t xml:space="preserve"> ZPP-a, u vezi s čl. 10. SZ-a.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BB2D95">
        <w:t>26</w:t>
      </w:r>
      <w:r w:rsidR="00415439" w:rsidRPr="00F15533">
        <w:t xml:space="preserve">. </w:t>
      </w:r>
      <w:r w:rsidR="006B2161">
        <w:t>listopad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8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84303F" w:rsidRPr="0084303F">
      <w:t>14 St-1667/16-23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65A2"/>
    <w:rsid w:val="000D75EC"/>
    <w:rsid w:val="000D77EE"/>
    <w:rsid w:val="000E3C7E"/>
    <w:rsid w:val="000E456D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107B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21A6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6685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2161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4303F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1ADB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099D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2D95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3C4D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3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3C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3C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C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C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3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3C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3C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C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C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KLUB d.o.o. za trgovinu i usluge</izvorni_sadrzaj>
    <derivirana_varijabla naziv="DomainObject.Predmet.ProtustrankaFormated_1">  D.D. KLUB d.o.o. za trgovinu i usluge</derivirana_varijabla>
  </DomainObject.Predmet.ProtustrankaFormated>
  <DomainObject.Predmet.ProtustrankaFormatedOIB>
    <izvorni_sadrzaj>  D.D. KLUB d.o.o. za trgovinu i usluge, OIB 13445094125</izvorni_sadrzaj>
    <derivirana_varijabla naziv="DomainObject.Predmet.ProtustrankaFormatedOIB_1">  D.D. KLUB d.o.o. za trgovinu i usluge, OIB 13445094125</derivirana_varijabla>
  </DomainObject.Predmet.ProtustrankaFormatedOIB>
  <DomainObject.Predmet.ProtustrankaFormatedWithAdress>
    <izvorni_sadrzaj> D.D. KLUB d.o.o. za trgovinu i usluge, Hrvatskog zrakoplovstva 32, 32000 Vukovar</izvorni_sadrzaj>
    <derivirana_varijabla naziv="DomainObject.Predmet.ProtustrankaFormatedWithAdress_1"> D.D. KLUB d.o.o. za trgovinu i usluge, Hrvatskog zrakoplovstva 32, 32000 Vukovar</derivirana_varijabla>
  </DomainObject.Predmet.ProtustrankaFormatedWithAdress>
  <DomainObject.Predmet.ProtustrankaFormatedWithAdressOIB>
    <izvorni_sadrzaj> D.D. KLUB d.o.o. za trgovinu i usluge, OIB 13445094125, Hrvatskog zrakoplovstva 32, 32000 Vukovar</izvorni_sadrzaj>
    <derivirana_varijabla naziv="DomainObject.Predmet.ProtustrankaFormatedWithAdressOIB_1"> D.D. KLUB d.o.o. za trgovinu i usluge, OIB 13445094125, Hrvatskog zrakoplovstva 32, 32000 Vukovar</derivirana_varijabla>
  </DomainObject.Predmet.ProtustrankaFormatedWithAdressOIB>
  <DomainObject.Predmet.ProtustrankaWithAdress>
    <izvorni_sadrzaj>D.D. KLUB d.o.o. za trgovinu i usluge Hrvatskog zrakoplovstva 32, 32000 Vukovar</izvorni_sadrzaj>
    <derivirana_varijabla naziv="DomainObject.Predmet.ProtustrankaWithAdress_1">D.D. KLUB d.o.o. za trgovinu i usluge Hrvatskog zrakoplovstva 32, 32000 Vukovar</derivirana_varijabla>
  </DomainObject.Predmet.ProtustrankaWithAdress>
  <DomainObject.Predmet.ProtustrankaWithAdressOIB>
    <izvorni_sadrzaj>D.D. KLUB d.o.o. za trgovinu i usluge, OIB 13445094125, Hrvatskog zrakoplovstva 32, 32000 Vukovar</izvorni_sadrzaj>
    <derivirana_varijabla naziv="DomainObject.Predmet.ProtustrankaWithAdressOIB_1">D.D. KLUB d.o.o. za trgovinu i usluge, OIB 13445094125, Hrvatskog zrakoplovstva 32, 32000 Vukovar</derivirana_varijabla>
  </DomainObject.Predmet.ProtustrankaWithAdressOIB>
  <DomainObject.Predmet.ProtustrankaNazivFormated>
    <izvorni_sadrzaj>D.D. KLUB d.o.o. za trgovinu i usluge</izvorni_sadrzaj>
    <derivirana_varijabla naziv="DomainObject.Predmet.ProtustrankaNazivFormated_1">D.D. KLUB d.o.o. za trgovinu i usluge</derivirana_varijabla>
  </DomainObject.Predmet.ProtustrankaNazivFormated>
  <DomainObject.Predmet.ProtustrankaNazivFormatedOIB>
    <izvorni_sadrzaj>D.D. KLUB d.o.o. za trgovinu i usluge, OIB 13445094125</izvorni_sadrzaj>
    <derivirana_varijabla naziv="DomainObject.Predmet.ProtustrankaNazivFormatedOIB_1">D.D. KLUB d.o.o. za trgovinu i usluge, OIB 13445094125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D.D. KLUB d.o.o. za trgovinu i usluge</item>
    </izvorni_sadrzaj>
    <derivirana_varijabla naziv="DomainObject.Predmet.ProtuStrankaListFormated_1">
      <item>D.D. KLUB d.o.o. za trgovinu i usluge</item>
    </derivirana_varijabla>
  </DomainObject.Predmet.ProtuStrankaListFormated>
  <DomainObject.Predmet.ProtuStrankaListFormatedOIB>
    <izvorni_sadrzaj>
      <item>D.D. KLUB d.o.o. za trgovinu i usluge, OIB 13445094125</item>
    </izvorni_sadrzaj>
    <derivirana_varijabla naziv="DomainObject.Predmet.ProtuStrankaListFormatedOIB_1">
      <item>D.D. KLUB d.o.o. za trgovinu i usluge, OIB 13445094125</item>
    </derivirana_varijabla>
  </DomainObject.Predmet.ProtuStrankaListFormatedOIB>
  <DomainObject.Predmet.ProtuStrankaListFormatedWithAdress>
    <izvorni_sadrzaj>
      <item>D.D. KLUB d.o.o. za trgovinu i usluge, Hrvatskog zrakoplovstva 32, 32000 Vukovar</item>
    </izvorni_sadrzaj>
    <derivirana_varijabla naziv="DomainObject.Predmet.ProtuStrankaListFormatedWithAdress_1">
      <item>D.D. KLUB d.o.o. za trgovinu i usluge, Hrvatskog zrakoplovstva 32, 32000 Vukovar</item>
    </derivirana_varijabla>
  </DomainObject.Predmet.ProtuStrankaListFormatedWithAdress>
  <DomainObject.Predmet.ProtuStrankaListFormatedWithAdressOIB>
    <izvorni_sadrzaj>
      <item>D.D. KLUB d.o.o. za trgovinu i usluge, OIB 13445094125, Hrvatskog zrakoplovstva 32, 32000 Vukovar</item>
    </izvorni_sadrzaj>
    <derivirana_varijabla naziv="DomainObject.Predmet.ProtuStrankaListFormatedWithAdressOIB_1">
      <item>D.D. KLUB d.o.o. za trgovinu i usluge, OIB 13445094125, Hrvatskog zrakoplovstva 32, 32000 Vukovar</item>
    </derivirana_varijabla>
  </DomainObject.Predmet.ProtuStrankaListFormatedWithAdressOIB>
  <DomainObject.Predmet.ProtuStrankaListNazivFormated>
    <izvorni_sadrzaj>
      <item>D.D. KLUB d.o.o. za trgovinu i usluge</item>
    </izvorni_sadrzaj>
    <derivirana_varijabla naziv="DomainObject.Predmet.ProtuStrankaListNazivFormated_1">
      <item>D.D. KLUB d.o.o. za trgovinu i usluge</item>
    </derivirana_varijabla>
  </DomainObject.Predmet.ProtuStrankaListNazivFormated>
  <DomainObject.Predmet.ProtuStrankaListNazivFormatedOIB>
    <izvorni_sadrzaj>
      <item>D.D. KLUB d.o.o. za trgovinu i usluge, OIB 13445094125</item>
    </izvorni_sadrzaj>
    <derivirana_varijabla naziv="DomainObject.Predmet.ProtuStrankaListNazivFormatedOIB_1">
      <item>D.D. KLUB d.o.o. za trgovinu i usluge, OIB 13445094125</item>
    </derivirana_varijabla>
  </DomainObject.Predmet.ProtuStrankaListNazivFormatedOIB>
  <DomainObject.Predmet.OstaliListFormated>
    <izvorni_sadrzaj>
      <item>Dražen Zovko</item>
      <item>ŽDO GUO Vukovar</item>
      <item>Boris Ljubanović</item>
    </izvorni_sadrzaj>
    <derivirana_varijabla naziv="DomainObject.Predmet.OstaliListFormated_1">
      <item>Dražen Zovko</item>
      <item>ŽDO GUO Vukovar</item>
      <item>Boris Ljubanović</item>
    </derivirana_varijabla>
  </DomainObject.Predmet.OstaliListFormated>
  <DomainObject.Predmet.OstaliListFormatedOIB>
    <izvorni_sadrzaj>
      <item>Dražen Zovko, OIB 17180495080</item>
      <item>ŽDO GUO Vukovar</item>
      <item>Boris Ljubanović, OIB 19311655846</item>
    </izvorni_sadrzaj>
    <derivirana_varijabla naziv="DomainObject.Predmet.OstaliListFormatedOIB_1">
      <item>Dražen Zovko, OIB 17180495080</item>
      <item>ŽDO GUO Vukovar</item>
      <item>Boris Ljubanović, OIB 19311655846</item>
    </derivirana_varijabla>
  </DomainObject.Predmet.OstaliListFormatedOIB>
  <DomainObject.Predmet.OstaliListFormatedWithAdress>
    <izvorni_sadrzaj>
      <item>Dražen Zovko, Hrvatskog Zrakoplovstva 32, 32000 Vukovar</item>
      <item>ŽDO GUO Vukovar</item>
      <item>Boris Ljubanović, Šet. K.F. Šepera 8c, 31000 Osijek</item>
    </izvorni_sadrzaj>
    <derivirana_varijabla naziv="DomainObject.Predmet.OstaliListFormatedWithAdress_1">
      <item>Dražen Zovko, Hrvatskog Zrakoplovstva 32, 32000 Vukovar</item>
      <item>ŽDO GUO Vukovar</item>
      <item>Boris Ljubanović, Šet. K.F. Šepera 8c, 31000 Osijek</item>
    </derivirana_varijabla>
  </DomainObject.Predmet.OstaliListFormatedWithAdress>
  <DomainObject.Predmet.OstaliListFormatedWithAdressOIB>
    <izvorni_sadrzaj>
      <item>Dražen Zovko, OIB 17180495080, Hrvatskog Zrakoplovstva 32, 32000 Vukovar</item>
      <item>ŽDO GUO Vukovar</item>
      <item>Boris Ljubanović, OIB 19311655846, Šet. K.F. Šepera 8c, 31000 Osijek</item>
    </izvorni_sadrzaj>
    <derivirana_varijabla naziv="DomainObject.Predmet.OstaliListFormatedWithAdressOIB_1">
      <item>Dražen Zovko, OIB 17180495080, Hrvatskog Zrakoplovstva 32, 32000 Vukovar</item>
      <item>ŽDO GUO Vukovar</item>
      <item>Boris Ljubanović, OIB 19311655846, Šet. K.F. Šepera 8c, 31000 Osijek</item>
    </derivirana_varijabla>
  </DomainObject.Predmet.OstaliListFormatedWithAdressOIB>
  <DomainObject.Predmet.OstaliListNazivFormated>
    <izvorni_sadrzaj>
      <item>Dražen Zovko</item>
      <item>ŽDO GUO Vukovar</item>
      <item>Boris Ljubanović</item>
    </izvorni_sadrzaj>
    <derivirana_varijabla naziv="DomainObject.Predmet.OstaliListNazivFormated_1">
      <item>Dražen Zovko</item>
      <item>ŽDO GUO Vukovar</item>
      <item>Boris Ljubanović</item>
    </derivirana_varijabla>
  </DomainObject.Predmet.OstaliListNazivFormated>
  <DomainObject.Predmet.OstaliListNazivFormatedOIB>
    <izvorni_sadrzaj>
      <item>Dražen Zovko, OIB 17180495080</item>
      <item>ŽDO GUO Vukovar</item>
      <item>Boris Ljubanović, OIB 19311655846</item>
    </izvorni_sadrzaj>
    <derivirana_varijabla naziv="DomainObject.Predmet.OstaliListNazivFormatedOIB_1">
      <item>Dražen Zovko, OIB 17180495080</item>
      <item>ŽDO GUO Vukovar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D.D. KLUB d.o.o. za trgovinu i usluge</izvorni_sadrzaj>
    <derivirana_varijabla naziv="DomainObject.Predmet.ProtustrankaIDrugi_1">D.D. KLUB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D.D. KLUB d.o.o. za trgovinu i usluge, OIB 13445094125, Hrvatskog zrakoplovstva 32, 32000 Vukovar</izvorni_sadrzaj>
    <derivirana_varijabla naziv="DomainObject.Predmet.ProtustrankaIDrugiAdressOIB_1">D.D. KLUB d.o.o. za trgovinu i usluge, OIB 13445094125, Hrvatskog zrakoplovstva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D.D. KLUB d.o.o. za trgovinu i usluge</item>
      <item>Dražen Zovko</item>
      <item>ŽDO GUO Vukovar</item>
      <item>Boris Ljubanović</item>
    </izvorni_sadrzaj>
    <derivirana_varijabla naziv="DomainObject.Predmet.SudioniciListNaziv_1">
      <item>FINA RC OSIJEK</item>
      <item>D.D. KLUB d.o.o. za trgovinu i usluge</item>
      <item>Dražen Zovko</item>
      <item>ŽDO GUO Vukovar</item>
      <item>Boris Ljubanović</item>
    </derivirana_varijabla>
  </DomainObject.Predmet.SudioniciListNaziv>
  <DomainObject.Predmet.SudioniciListAdressOIB>
    <izvorni_sadrzaj>
      <item>FINA RC OSIJEK, OIB 85821130368</item>
      <item>D.D. KLUB d.o.o. za trgovinu i usluge, OIB 13445094125, Hrvatskog zrakoplovstva 32,32000 Vukovar</item>
      <item>Dražen Zovko, OIB 17180495080, Hrvatskog Zrakoplovstva 32,32000 Vukovar</item>
      <item>ŽDO GUO Vukovar</item>
      <item>Boris Ljubanović, OIB 19311655846, Šet. K.F. Šepera 8c,31000 Osijek</item>
    </izvorni_sadrzaj>
    <derivirana_varijabla naziv="DomainObject.Predmet.SudioniciListAdressOIB_1">
      <item>FINA RC OSIJEK, OIB 85821130368</item>
      <item>D.D. KLUB d.o.o. za trgovinu i usluge, OIB 13445094125, Hrvatskog zrakoplovstva 32,32000 Vukovar</item>
      <item>Dražen Zovko, OIB 17180495080, Hrvatskog Zrakoplovstva 32,32000 Vukovar</item>
      <item>ŽDO GUO Vukovar</item>
      <item>Boris Ljubanović, OIB 19311655846, Šet. K.F.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13445094125</item>
      <item>, OIB 17180495080</item>
      <item>, OIB null</item>
      <item>, OIB 19311655846</item>
    </izvorni_sadrzaj>
    <derivirana_varijabla naziv="DomainObject.Predmet.SudioniciListNazivOIB_1">
      <item>, OIB 85821130368</item>
      <item>, OIB 13445094125</item>
      <item>, OIB 17180495080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204</properties:Words>
  <properties:Characters>1100</properties:Characters>
  <properties:Lines>44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2016-10-26T06:24:00Z</dcterms:created>
  <dc:creator>banka</dc:creator>
  <cp:lastModifiedBy>Elizabeta Đeke</cp:lastModifiedBy>
  <cp:lastPrinted>2016-09-15T08:47:00Z</cp:lastPrinted>
  <dcterms:modified xmlns:xsi="http://www.w3.org/2001/XMLSchema-instance" xsi:type="dcterms:W3CDTF">2016-10-26T07:26:00Z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