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9a62" w14:paraId="82e9a6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AC2A7E">
        <w:rPr>
          <w:rStyle w:val="Naglaeno"/>
          <w:b w:val="false"/>
        </w:rPr>
        <w:t>4</w:t>
      </w:r>
      <w:r w:rsidR="00D024F1">
        <w:rPr>
          <w:rStyle w:val="Naglaeno"/>
          <w:b w:val="false"/>
        </w:rPr>
        <w:t>42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Podružnica Osijek,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D024F1">
        <w:t>SANUS LACTE</w:t>
      </w:r>
      <w:r w:rsidR="002E574F">
        <w:t xml:space="preserve"> jednostavno društvo s ograničenom odgovornošću za </w:t>
      </w:r>
      <w:r w:rsidR="00D024F1">
        <w:t>proizvodnju i usluge, Beketinci, Čepinska 171</w:t>
      </w:r>
      <w:r w:rsidR="007B7534">
        <w:t>,</w:t>
      </w:r>
      <w:r w:rsidR="00047DEA">
        <w:t xml:space="preserve"> </w:t>
      </w:r>
      <w:r w:rsidR="007B7534">
        <w:t>MBS 030</w:t>
      </w:r>
      <w:r w:rsidR="00047DEA">
        <w:t>1</w:t>
      </w:r>
      <w:r w:rsidR="00D024F1">
        <w:t>32319</w:t>
      </w:r>
      <w:r w:rsidR="00331402">
        <w:t xml:space="preserve">, OIB: </w:t>
      </w:r>
      <w:r w:rsidR="00D024F1">
        <w:t>06120501256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E0BE0">
        <w:t>2</w:t>
      </w:r>
      <w:r w:rsidR="00D024F1">
        <w:t>9</w:t>
      </w:r>
      <w:r w:rsidR="000408AE">
        <w:t xml:space="preserve">. </w:t>
      </w:r>
      <w:r w:rsidR="00AC2A7E">
        <w:t>ožujka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D024F1">
        <w:t>SANUS LACTE jednostavno društvo s ograničenom odgovornošću za proizvodnju i usluge, Beketinci, Čepinska 171, MBS 030132319, OIB: 06120501256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A04792">
        <w:t>60.426,11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6F6DD5">
        <w:t>Zdenko Zdravčević, Beketinci, Čepinska 36</w:t>
      </w:r>
      <w:r w:rsidR="00D71700">
        <w:t xml:space="preserve">, </w:t>
      </w:r>
      <w:r w:rsidR="00AE66C9">
        <w:t xml:space="preserve">OIB </w:t>
      </w:r>
      <w:r w:rsidR="006F6DD5">
        <w:t>58033436728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7C2BD7">
        <w:t>4</w:t>
      </w:r>
      <w:r w:rsidR="006F6DD5">
        <w:t>42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30753">
        <w:t>2</w:t>
      </w:r>
      <w:r w:rsidR="00E84847">
        <w:t>9</w:t>
      </w:r>
      <w:r w:rsidR="000408AE">
        <w:t xml:space="preserve">. </w:t>
      </w:r>
      <w:r w:rsidR="007C2BD7">
        <w:t>ožujka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71700">
        <w:t>2</w:t>
      </w:r>
      <w:r w:rsidR="00E84847">
        <w:t>4</w:t>
      </w:r>
      <w:r w:rsidR="00530A9B">
        <w:t>/</w:t>
      </w:r>
      <w:r w:rsidR="007C2BD7">
        <w:t>5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C4B1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F6DD5"/>
    <w:rsid w:val="00711561"/>
    <w:rsid w:val="00712635"/>
    <w:rsid w:val="0073010A"/>
    <w:rsid w:val="00734726"/>
    <w:rsid w:val="0073789B"/>
    <w:rsid w:val="007657AA"/>
    <w:rsid w:val="00766D29"/>
    <w:rsid w:val="00773091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4C9"/>
    <w:rsid w:val="00A405B5"/>
    <w:rsid w:val="00A41F76"/>
    <w:rsid w:val="00A4346C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67389"/>
    <w:rsid w:val="00B82540"/>
    <w:rsid w:val="00B931A9"/>
    <w:rsid w:val="00B95B20"/>
    <w:rsid w:val="00BA0255"/>
    <w:rsid w:val="00BA204A"/>
    <w:rsid w:val="00BD7ADD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23AF8"/>
    <w:rsid w:val="00E27BF4"/>
    <w:rsid w:val="00E313B6"/>
    <w:rsid w:val="00E50DDF"/>
    <w:rsid w:val="00E60C19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3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7309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309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09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09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3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7309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309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09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09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St-442/2017</izvorni_sadrzaj>
    <derivirana_varijabla naziv="DomainObject.Predmet.OznakaBroj_1">St-442/2017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SANUS LACTE jednostavno društvo s ograničenom odgovornošću za proizvodnju  i usluge</izvorni_sadrzaj>
    <derivirana_varijabla naziv="DomainObject.Predmet.ProtustrankaFormated_1">  SANUS LACTE jednostavno društvo s ograničenom odgovornošću za proizvodnju  i usluge</derivirana_varijabla>
  </DomainObject.Predmet.ProtustrankaFormated>
  <DomainObject.Predmet.ProtustrankaFormatedOIB>
    <izvorni_sadrzaj>  SANUS LACTE jednostavno društvo s ograničenom odgovornošću za proizvodnju  i usluge, OIB 06120501256</izvorni_sadrzaj>
    <derivirana_varijabla naziv="DomainObject.Predmet.ProtustrankaFormatedOIB_1">  SANUS LACTE jednostavno društvo s ograničenom odgovornošću za proizvodnju  i usluge, OIB 06120501256</derivirana_varijabla>
  </DomainObject.Predmet.ProtustrankaFormatedOIB>
  <DomainObject.Predmet.ProtustrankaFormatedWithAdress>
    <izvorni_sadrzaj> SANUS LACTE jednostavno društvo s ograničenom odgovornošću za proizvodnju  i usluge, Čepinska 171, 31403 Beketinci</izvorni_sadrzaj>
    <derivirana_varijabla naziv="DomainObject.Predmet.ProtustrankaFormatedWithAdress_1"> SANUS LACTE jednostavno društvo s ograničenom odgovornošću za proizvodnju  i usluge, Čepinska 171, 31403 Beketinci</derivirana_varijabla>
  </DomainObject.Predmet.ProtustrankaFormatedWithAdress>
  <DomainObject.Predmet.ProtustrankaFormatedWithAdressOIB>
    <izvorni_sadrzaj> SANUS LACTE jednostavno društvo s ograničenom odgovornošću za proizvodnju  i usluge, OIB 06120501256, Čepinska 171, 31403 Beketinci</izvorni_sadrzaj>
    <derivirana_varijabla naziv="DomainObject.Predmet.ProtustrankaFormatedWithAdressOIB_1"> SANUS LACTE jednostavno društvo s ograničenom odgovornošću za proizvodnju  i usluge, OIB 06120501256, Čepinska 171, 31403 Beketinci</derivirana_varijabla>
  </DomainObject.Predmet.ProtustrankaFormatedWithAdressOIB>
  <DomainObject.Predmet.ProtustrankaWithAdress>
    <izvorni_sadrzaj>SANUS LACTE jednostavno društvo s ograničenom odgovornošću za proizvodnju  i usluge Čepinska 171, 31403 Beketinci</izvorni_sadrzaj>
    <derivirana_varijabla naziv="DomainObject.Predmet.ProtustrankaWithAdress_1">SANUS LACTE jednostavno društvo s ograničenom odgovornošću za proizvodnju  i usluge Čepinska 171, 31403 Beketinci</derivirana_varijabla>
  </DomainObject.Predmet.ProtustrankaWithAdress>
  <DomainObject.Predmet.ProtustrankaWithAdressOIB>
    <izvorni_sadrzaj>SANUS LACTE jednostavno društvo s ograničenom odgovornošću za proizvodnju  i usluge, OIB 06120501256, Čepinska 171, 31403 Beketinci</izvorni_sadrzaj>
    <derivirana_varijabla naziv="DomainObject.Predmet.ProtustrankaWithAdressOIB_1">SANUS LACTE jednostavno društvo s ograničenom odgovornošću za proizvodnju  i usluge, OIB 06120501256, Čepinska 171, 31403 Beketinci</derivirana_varijabla>
  </DomainObject.Predmet.ProtustrankaWithAdressOIB>
  <DomainObject.Predmet.ProtustrankaNazivFormated>
    <izvorni_sadrzaj>SANUS LACTE jednostavno društvo s ograničenom odgovornošću za proizvodnju  i usluge</izvorni_sadrzaj>
    <derivirana_varijabla naziv="DomainObject.Predmet.ProtustrankaNazivFormated_1">SANUS LACTE jednostavno društvo s ograničenom odgovornošću za proizvodnju  i usluge</derivirana_varijabla>
  </DomainObject.Predmet.ProtustrankaNazivFormated>
  <DomainObject.Predmet.ProtustrankaNazivFormatedOIB>
    <izvorni_sadrzaj>SANUS LACTE jednostavno društvo s ograničenom odgovornošću za proizvodnju  i usluge, OIB 06120501256</izvorni_sadrzaj>
    <derivirana_varijabla naziv="DomainObject.Predmet.ProtustrankaNazivFormatedOIB_1">SANUS LACTE jednostavno društvo s ograničenom odgovornošću za proizvodnju  i usluge, OIB 06120501256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SANUS LACTE jednostavno društvo s ograničenom odgovornošću za proizvodnju  i usluge</item>
    </izvorni_sadrzaj>
    <derivirana_varijabla naziv="DomainObject.Predmet.ProtuStrankaListFormated_1">
      <item>SANUS LACTE jednostavno društvo s ograničenom odgovornošću za proizvodnju  i usluge</item>
    </derivirana_varijabla>
  </DomainObject.Predmet.ProtuStrankaListFormated>
  <DomainObject.Predmet.ProtuStrankaListFormatedOIB>
    <izvorni_sadrzaj>
      <item>SANUS LACTE jednostavno društvo s ograničenom odgovornošću za proizvodnju  i usluge, OIB 06120501256</item>
    </izvorni_sadrzaj>
    <derivirana_varijabla naziv="DomainObject.Predmet.ProtuStrankaListFormatedOIB_1">
      <item>SANUS LACTE jednostavno društvo s ograničenom odgovornošću za proizvodnju  i usluge, OIB 06120501256</item>
    </derivirana_varijabla>
  </DomainObject.Predmet.ProtuStrankaListFormatedOIB>
  <DomainObject.Predmet.ProtuStrankaListFormatedWithAdress>
    <izvorni_sadrzaj>
      <item>SANUS LACTE jednostavno društvo s ograničenom odgovornošću za proizvodnju  i usluge, Čepinska 171, 31403 Beketinci</item>
    </izvorni_sadrzaj>
    <derivirana_varijabla naziv="DomainObject.Predmet.ProtuStrankaListFormatedWithAdress_1">
      <item>SANUS LACTE jednostavno društvo s ograničenom odgovornošću za proizvodnju  i usluge, Čepinska 171, 31403 Beketinci</item>
    </derivirana_varijabla>
  </DomainObject.Predmet.ProtuStrankaListFormatedWithAdress>
  <DomainObject.Predmet.ProtuStrankaListFormatedWithAdressOIB>
    <izvorni_sadrzaj>
      <item>SANUS LACTE jednostavno društvo s ograničenom odgovornošću za proizvodnju  i usluge, OIB 06120501256, Čepinska 171, 31403 Beketinci</item>
    </izvorni_sadrzaj>
    <derivirana_varijabla naziv="DomainObject.Predmet.ProtuStrankaListFormatedWithAdressOIB_1">
      <item>SANUS LACTE jednostavno društvo s ograničenom odgovornošću za proizvodnju  i usluge, OIB 06120501256, Čepinska 171, 31403 Beketinci</item>
    </derivirana_varijabla>
  </DomainObject.Predmet.ProtuStrankaListFormatedWithAdressOIB>
  <DomainObject.Predmet.ProtuStrankaListNazivFormated>
    <izvorni_sadrzaj>
      <item>SANUS LACTE jednostavno društvo s ograničenom odgovornošću za proizvodnju  i usluge</item>
    </izvorni_sadrzaj>
    <derivirana_varijabla naziv="DomainObject.Predmet.ProtuStrankaListNazivFormated_1">
      <item>SANUS LACTE jednostavno društvo s ograničenom odgovornošću za proizvodnju  i usluge</item>
    </derivirana_varijabla>
  </DomainObject.Predmet.ProtuStrankaListNazivFormated>
  <DomainObject.Predmet.ProtuStrankaListNazivFormatedOIB>
    <izvorni_sadrzaj>
      <item>SANUS LACTE jednostavno društvo s ograničenom odgovornošću za proizvodnju  i usluge, OIB 06120501256</item>
    </izvorni_sadrzaj>
    <derivirana_varijabla naziv="DomainObject.Predmet.ProtuStrankaListNazivFormatedOIB_1">
      <item>SANUS LACTE jednostavno društvo s ograničenom odgovornošću za proizvodnju  i usluge, OIB 06120501256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SANUS LACTE jednostavno društvo s ograničenom odgovornošću za proizvodnju  i usluge</izvorni_sadrzaj>
    <derivirana_varijabla naziv="DomainObject.Predmet.ProtustrankaIDrugi_1">SANUS LACTE jednostavno društvo s ograničenom odgovornošću za proizvodnju 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SANUS LACTE jednostavno društvo s ograničenom odgovornošću za proizvodnju  i usluge, OIB 06120501256, Čepinska 171, 31403 Beketinci</izvorni_sadrzaj>
    <derivirana_varijabla naziv="DomainObject.Predmet.ProtustrankaIDrugiAdressOIB_1">SANUS LACTE jednostavno društvo s ograničenom odgovornošću za proizvodnju  i usluge, OIB 06120501256, Čepinska 171, 31403 Beketinci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SANUS LACTE jednostavno društvo s ograničenom odgovornošću za proizvodnju  i usluge</item>
    </izvorni_sadrzaj>
    <derivirana_varijabla naziv="DomainObject.Predmet.SudioniciListNaziv_1">
      <item>FINA RC OSIJEK</item>
      <item>SANUS LACTE jednostavno društvo s ograničenom odgovornošću za proizvodnju  i usluge</item>
    </derivirana_varijabla>
  </DomainObject.Predmet.SudioniciListNaziv>
  <DomainObject.Predmet.SudioniciListAdressOIB>
    <izvorni_sadrzaj>
      <item>FINA RC OSIJEK, OIB 85821130368</item>
      <item>SANUS LACTE jednostavno društvo s ograničenom odgovornošću za proizvodnju  i usluge, OIB 06120501256, Čepinska 171,31403 Beketinci</item>
    </izvorni_sadrzaj>
    <derivirana_varijabla naziv="DomainObject.Predmet.SudioniciListAdressOIB_1">
      <item>FINA RC OSIJEK, OIB 85821130368</item>
      <item>SANUS LACTE jednostavno društvo s ograničenom odgovornošću za proizvodnju  i usluge, OIB 06120501256, Čepinska 171,31403 Beketinci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06120501256</item>
    </izvorni_sadrzaj>
    <derivirana_varijabla naziv="DomainObject.Predmet.SudioniciListNazivOIB_1">
      <item>, OIB 85821130368</item>
      <item>, OIB 06120501256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169662-A8FA-4CCE-8301-D8A4967748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412</properties:Words>
  <properties:Characters>2230</properties:Characters>
  <properties:Lines>52</properties:Lines>
  <properties:Paragraphs>16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2017-03-29T08:56:00Z</dcterms:modified>
  <cp:revision>12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