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e5e8" w14:paraId="e68e5e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21155E" w:rsidRPr="001352A9">
        <w:t>BOPSIĆ j.d.o.o., turistička agencija, proizvodnja i usluge, Zadar</w:t>
      </w:r>
      <w:r w:rsidR="0021155E">
        <w:t>,</w:t>
      </w:r>
      <w:r w:rsidR="0021155E" w:rsidRPr="001352A9">
        <w:t xml:space="preserve"> </w:t>
      </w:r>
      <w:r w:rsidR="0021155E">
        <w:t xml:space="preserve">Put Bunara 3, </w:t>
      </w:r>
      <w:r w:rsidR="0021155E" w:rsidRPr="001352A9">
        <w:t>OIB: 41782109107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21155E">
        <w:t>29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4858B2">
        <w:t>14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1155E" w:rsidRPr="001352A9">
        <w:t>BOPSIĆ j.d.o.o., turistička agencija, proizvodnja i usluge, Zadar</w:t>
      </w:r>
      <w:r w:rsidR="0021155E">
        <w:t>,</w:t>
      </w:r>
      <w:r w:rsidR="0021155E" w:rsidRPr="001352A9">
        <w:t xml:space="preserve"> </w:t>
      </w:r>
      <w:r w:rsidR="0021155E">
        <w:t xml:space="preserve">Put Bunara 3, </w:t>
      </w:r>
      <w:r w:rsidR="0021155E" w:rsidRPr="001352A9">
        <w:t>OIB: 41782109107</w:t>
      </w:r>
      <w:r w:rsidR="00A57491">
        <w:t>,</w:t>
      </w:r>
      <w:r>
        <w:t xml:space="preserve"> na temelju neizvršenih osnova za plaćanje iznosi </w:t>
      </w:r>
      <w:r w:rsidR="0021155E">
        <w:t>37.660,88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21155E">
        <w:t xml:space="preserve">Mario </w:t>
      </w:r>
      <w:proofErr w:type="spellStart"/>
      <w:r w:rsidR="0021155E">
        <w:t>Bopsić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4858B2">
        <w:t>14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220589" w:rsidP="006E3223" w:rsidR="00220589">
      <w:pPr>
        <w:jc w:val="center"/>
      </w:pPr>
    </w:p>
    <w:p w:rsidRDefault="00220589" w:rsidP="00220589" w:rsidR="00220589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220589" w:rsidP="00220589" w:rsidR="00220589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220589" w:rsidP="00220589" w:rsidR="0022058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220589" w:rsidP="00220589" w:rsidR="0022058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220589" w:rsidP="00220589" w:rsidR="0022058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220589" w:rsidP="00220589" w:rsidR="0022058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220589" w:rsidR="004766F8" w:rsidRPr="00220589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220589">
      <w:rPr>
        <w:bCs/>
      </w:rPr>
      <w:t>34</w:t>
    </w:r>
    <w:r w:rsidR="00994F76">
      <w:rPr>
        <w:bCs/>
      </w:rPr>
      <w:t>/</w:t>
    </w:r>
    <w:r w:rsidR="00220589">
      <w:rPr>
        <w:bCs/>
      </w:rPr>
      <w:t>2019</w:t>
    </w:r>
    <w:r w:rsidR="00994F76">
      <w:rPr>
        <w:bCs/>
      </w:rPr>
      <w:t>-</w:t>
    </w:r>
    <w:r w:rsidR="00220589">
      <w:rPr>
        <w:bCs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21155E">
      <w:rPr>
        <w:bCs/>
      </w:rPr>
      <w:t>34</w:t>
    </w:r>
    <w:r>
      <w:rPr>
        <w:bCs/>
      </w:rPr>
      <w:t>/</w:t>
    </w:r>
    <w:r w:rsidR="0021155E">
      <w:rPr>
        <w:bCs/>
      </w:rPr>
      <w:t>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20589"/>
    <w:rsid w:val="00246016"/>
    <w:rsid w:val="00293F0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858B2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BOPSIĆ j.d.o.o., turistička agencija, proizvodnja i usluge</izvorni_sadrzaj>
    <derivirana_varijabla naziv="DomainObject.Predmet.ProtustrankaFormated_1">  BOPSIĆ j.d.o.o., turistička agencija, proizvodnja i usluge</derivirana_varijabla>
  </DomainObject.Predmet.ProtustrankaFormated>
  <DomainObject.Predmet.ProtustrankaFormatedOIB>
    <izvorni_sadrzaj>  BOPSIĆ j.d.o.o., turistička agencija, proizvodnja i usluge, OIB 41782109107</izvorni_sadrzaj>
    <derivirana_varijabla naziv="DomainObject.Predmet.ProtustrankaFormatedOIB_1">  BOPSIĆ j.d.o.o., turistička agencija, proizvodnja i usluge, OIB 41782109107</derivirana_varijabla>
  </DomainObject.Predmet.ProtustrankaFormatedOIB>
  <DomainObject.Predmet.ProtustrankaFormatedWithAdress>
    <izvorni_sadrzaj> BOPSIĆ j.d.o.o., turistička agencija, proizvodnja i usluge, Put Bunara 3, 23000 Zadar</izvorni_sadrzaj>
    <derivirana_varijabla naziv="DomainObject.Predmet.ProtustrankaFormatedWithAdress_1"> BOPSIĆ j.d.o.o., turistička agencija, proizvodnja i usluge, Put Bunara 3, 23000 Zadar</derivirana_varijabla>
  </DomainObject.Predmet.ProtustrankaFormatedWithAdress>
  <DomainObject.Predmet.ProtustrankaFormatedWithAdressOIB>
    <izvorni_sadrzaj> BOPSIĆ j.d.o.o., turistička agencija, proizvodnja i usluge, OIB 41782109107, Put Bunara 3, 23000 Zadar</izvorni_sadrzaj>
    <derivirana_varijabla naziv="DomainObject.Predmet.ProtustrankaFormatedWithAdressOIB_1"> BOPSIĆ j.d.o.o., turistička agencija, proizvodnja i usluge, OIB 41782109107, Put Bunara 3, 23000 Zadar</derivirana_varijabla>
  </DomainObject.Predmet.ProtustrankaFormatedWithAdressOIB>
  <DomainObject.Predmet.ProtustrankaWithAdress>
    <izvorni_sadrzaj>BOPSIĆ j.d.o.o., turistička agencija, proizvodnja i usluge Put Bunara 3, 23000 Zadar</izvorni_sadrzaj>
    <derivirana_varijabla naziv="DomainObject.Predmet.ProtustrankaWithAdress_1">BOPSIĆ j.d.o.o., turistička agencija, proizvodnja i usluge Put Bunara 3, 23000 Zadar</derivirana_varijabla>
  </DomainObject.Predmet.ProtustrankaWithAdress>
  <DomainObject.Predmet.ProtustrankaWithAdressOIB>
    <izvorni_sadrzaj>BOPSIĆ j.d.o.o., turistička agencija, proizvodnja i usluge, OIB 41782109107, Put Bunara 3, 23000 Zadar</izvorni_sadrzaj>
    <derivirana_varijabla naziv="DomainObject.Predmet.ProtustrankaWithAdressOIB_1">BOPSIĆ j.d.o.o., turistička agencija, proizvodnja i usluge, OIB 41782109107, Put Bunara 3, 23000 Zadar</derivirana_varijabla>
  </DomainObject.Predmet.ProtustrankaWithAdressOIB>
  <DomainObject.Predmet.ProtustrankaNazivFormated>
    <izvorni_sadrzaj>BOPSIĆ j.d.o.o., turistička agencija, proizvodnja i usluge</izvorni_sadrzaj>
    <derivirana_varijabla naziv="DomainObject.Predmet.ProtustrankaNazivFormated_1">BOPSIĆ j.d.o.o., turistička agencija, proizvodnja i usluge</derivirana_varijabla>
  </DomainObject.Predmet.ProtustrankaNazivFormated>
  <DomainObject.Predmet.ProtustrankaNazivFormatedOIB>
    <izvorni_sadrzaj>BOPSIĆ j.d.o.o., turistička agencija, proizvodnja i usluge, OIB 41782109107</izvorni_sadrzaj>
    <derivirana_varijabla naziv="DomainObject.Predmet.ProtustrankaNazivFormatedOIB_1">BOPSIĆ j.d.o.o., turistička agencija, proizvodnja i usluge, OIB 41782109107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BOPSIĆ j.d.o.o., turistička agencija, proizvodnja i usluge</item>
    </izvorni_sadrzaj>
    <derivirana_varijabla naziv="DomainObject.Predmet.ProtuStrankaListFormated_1">
      <item>BOPSIĆ j.d.o.o., turistička agencija, proizvodnja i usluge</item>
    </derivirana_varijabla>
  </DomainObject.Predmet.ProtuStrankaListFormated>
  <DomainObject.Predmet.ProtuStrankaListFormatedOIB>
    <izvorni_sadrzaj>
      <item>BOPSIĆ j.d.o.o., turistička agencija, proizvodnja i usluge, OIB 41782109107</item>
    </izvorni_sadrzaj>
    <derivirana_varijabla naziv="DomainObject.Predmet.ProtuStrankaListFormatedOIB_1">
      <item>BOPSIĆ j.d.o.o., turistička agencija, proizvodnja i usluge, OIB 41782109107</item>
    </derivirana_varijabla>
  </DomainObject.Predmet.ProtuStrankaListFormatedOIB>
  <DomainObject.Predmet.ProtuStrankaListFormatedWithAdress>
    <izvorni_sadrzaj>
      <item>BOPSIĆ j.d.o.o., turistička agencija, proizvodnja i usluge, Put Bunara 3, 23000 Zadar</item>
    </izvorni_sadrzaj>
    <derivirana_varijabla naziv="DomainObject.Predmet.ProtuStrankaListFormatedWithAdress_1">
      <item>BOPSIĆ j.d.o.o., turistička agencija, proizvodnja i usluge, Put Bunara 3, 23000 Zadar</item>
    </derivirana_varijabla>
  </DomainObject.Predmet.ProtuStrankaListFormatedWithAdress>
  <DomainObject.Predmet.ProtuStrankaListFormatedWithAdressOIB>
    <izvorni_sadrzaj>
      <item>BOPSIĆ j.d.o.o., turistička agencija, proizvodnja i usluge, OIB 41782109107, Put Bunara 3, 23000 Zadar</item>
    </izvorni_sadrzaj>
    <derivirana_varijabla naziv="DomainObject.Predmet.ProtuStrankaListFormatedWithAdressOIB_1">
      <item>BOPSIĆ j.d.o.o., turistička agencija, proizvodnja i usluge, OIB 41782109107, Put Bunara 3, 23000 Zadar</item>
    </derivirana_varijabla>
  </DomainObject.Predmet.ProtuStrankaListFormatedWithAdressOIB>
  <DomainObject.Predmet.ProtuStrankaListNazivFormated>
    <izvorni_sadrzaj>
      <item>BOPSIĆ j.d.o.o., turistička agencija, proizvodnja i usluge</item>
    </izvorni_sadrzaj>
    <derivirana_varijabla naziv="DomainObject.Predmet.ProtuStrankaListNazivFormated_1">
      <item>BOPSIĆ j.d.o.o., turistička agencija, proizvodnja i usluge</item>
    </derivirana_varijabla>
  </DomainObject.Predmet.ProtuStrankaListNazivFormated>
  <DomainObject.Predmet.ProtuStrankaListNazivFormatedOIB>
    <izvorni_sadrzaj>
      <item>BOPSIĆ j.d.o.o., turistička agencija, proizvodnja i usluge, OIB 41782109107</item>
    </izvorni_sadrzaj>
    <derivirana_varijabla naziv="DomainObject.Predmet.ProtuStrankaListNazivFormatedOIB_1">
      <item>BOPSIĆ j.d.o.o., turistička agencija, proizvodnja i usluge, OIB 41782109107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BOPSIĆ j.d.o.o., turistička agencija, proizvodnja i usluge</izvorni_sadrzaj>
    <derivirana_varijabla naziv="DomainObject.Predmet.ProtustrankaIDrugi_1">BOPSIĆ j.d.o.o., turistička agencija, proizvodnja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BOPSIĆ j.d.o.o., turistička agencija, proizvodnja i usluge, OIB 41782109107, Put Bunara 3, 23000 Zadar</izvorni_sadrzaj>
    <derivirana_varijabla naziv="DomainObject.Predmet.ProtustrankaIDrugiAdressOIB_1">BOPSIĆ j.d.o.o., turistička agencija, proizvodnja i usluge, OIB 41782109107, Put Bunara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BOPSIĆ j.d.o.o., turistička agencija, proizvodnja i usluge</item>
    </izvorni_sadrzaj>
    <derivirana_varijabla naziv="DomainObject.Predmet.SudioniciListNaziv_1">
      <item>FINA</item>
      <item>BOPSIĆ j.d.o.o., turistička agencija, proizvodnja i usluge</item>
    </derivirana_varijabla>
  </DomainObject.Predmet.SudioniciListNaziv>
  <DomainObject.Predmet.SudioniciListAdressOIB>
    <izvorni_sadrzaj>
      <item>FINA, OIB 85821130368, Ivana Danila 4,23000 Zadar</item>
      <item>BOPSIĆ j.d.o.o., turistička agencija, proizvodnja i usluge, OIB 41782109107, Put Bunara 3,23000 Zadar</item>
    </izvorni_sadrzaj>
    <derivirana_varijabla naziv="DomainObject.Predmet.SudioniciListAdressOIB_1">
      <item>FINA, OIB 85821130368, Ivana Danila 4,23000 Zadar</item>
      <item>BOPSIĆ j.d.o.o., turistička agencija, proizvodnja i usluge, OIB 41782109107, Put Bunara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41782109107</item>
    </izvorni_sadrzaj>
    <derivirana_varijabla naziv="DomainObject.Predmet.SudioniciListNazivOIB_1">
      <item>, OIB 85821130368</item>
      <item>, OIB 41782109107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2077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2019-02-13T09:45:00Z</dcterms:created>
  <dc:creator>mklismanic</dc:creator>
  <cp:lastModifiedBy>Kristina Njegovan</cp:lastModifiedBy>
  <cp:lastPrinted>2019-02-13T09:45:00Z</cp:lastPrinted>
  <dcterms:modified xmlns:xsi="http://www.w3.org/2001/XMLSchema-instance" xsi:type="dcterms:W3CDTF">2019-02-14T09:43:00Z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