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e4fb" w14:paraId="ecde4fb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5C654F">
        <w:rPr>
          <w:b/>
        </w:rPr>
        <w:t>995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103BD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54F">
        <w:t xml:space="preserve"> </w:t>
      </w:r>
      <w:r w:rsidR="004103BD">
        <w:t xml:space="preserve">DICATUS d.o.o., Split, Hrvatske mornarice 32, OIB: 60394151201, </w:t>
      </w:r>
      <w:r w:rsidR="007F41AD">
        <w:t>dana 1</w:t>
      </w:r>
      <w:r w:rsidR="004103BD">
        <w:t>9</w:t>
      </w:r>
      <w:r w:rsidR="007F41AD">
        <w:t>. siječnja 2018.g.</w:t>
      </w:r>
    </w:p>
    <w:p w:rsidRDefault="004103BD" w:rsidP="005B5DD0" w:rsidR="004103B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103BD">
        <w:t xml:space="preserve"> DICATUS d.o.o., Split, Hrvatske mornarice 32, OIB: 60394151201,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4103BD">
        <w:t>9</w:t>
      </w:r>
      <w:r w:rsidR="007F41AD">
        <w:t>. siječnja 2018</w:t>
      </w:r>
      <w:r w:rsidR="007E310B">
        <w:t>.g. u 1</w:t>
      </w:r>
      <w:r w:rsidR="004103BD">
        <w:t>4,00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CE76F6">
        <w:t>Marina Mamić</w:t>
      </w:r>
      <w:r w:rsidR="00CE76F6" w:rsidRPr="0097630A">
        <w:t>,</w:t>
      </w:r>
      <w:r w:rsidR="00CE76F6">
        <w:t xml:space="preserve"> Kruge 9., Zagreb, OIB: 12021589075.</w:t>
      </w:r>
    </w:p>
    <w:p w:rsidRDefault="00CE76F6" w:rsidP="00AD31EC" w:rsidR="00CE76F6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103BD" w:rsidRPr="004103BD">
        <w:t xml:space="preserve"> </w:t>
      </w:r>
      <w:r w:rsidR="004103BD">
        <w:t xml:space="preserve">DICATUS d.o.o., Split, Hrvatske mornarice 32, OIB: 60394151201,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C654F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5C654F">
        <w:t>1113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>dostavljenih podataka razvidno je da dužnik nema nikakve imovi</w:t>
      </w:r>
      <w:r w:rsidR="00CE76F6">
        <w:t>ne koja bi činila stečajnu masu</w:t>
      </w:r>
      <w:r w:rsidR="005C654F">
        <w:t>.</w:t>
      </w:r>
      <w:r w:rsidR="00CE76F6">
        <w:t xml:space="preserve">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74C36">
        <w:t>21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74C36">
        <w:t>21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4103BD">
        <w:rPr>
          <w:b/>
        </w:rPr>
        <w:t>9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37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5C654F">
          <w:t>995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56372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D44F0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D301A"/>
    <w:rsid w:val="00CE76F6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ED31B0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3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3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3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3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3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3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3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3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DICATUS društvo s ograničenom odgovornošću, za njegu i održavanje tijela</izvorni_sadrzaj>
    <derivirana_varijabla naziv="DomainObject.Predmet.ProtustrankaFormated_1">  DICATUS društvo s ograničenom odgovornošću, za njegu i održavanje tijela</derivirana_varijabla>
  </DomainObject.Predmet.ProtustrankaFormated>
  <DomainObject.Predmet.ProtustrankaFormatedOIB>
    <izvorni_sadrzaj>  DICATUS društvo s ograničenom odgovornošću, za njegu i održavanje tijela, OIB 60394151201</izvorni_sadrzaj>
    <derivirana_varijabla naziv="DomainObject.Predmet.ProtustrankaFormatedOIB_1">  DICATUS društvo s ograničenom odgovornošću, za njegu i održavanje tijela, OIB 60394151201</derivirana_varijabla>
  </DomainObject.Predmet.ProtustrankaFormatedOIB>
  <DomainObject.Predmet.ProtustrankaFormatedWithAdress>
    <izvorni_sadrzaj> DICATUS društvo s ograničenom odgovornošću, za njegu i održavanje tijela, Hrvatske mornarice 32, 21000 Split</izvorni_sadrzaj>
    <derivirana_varijabla naziv="DomainObject.Predmet.ProtustrankaFormatedWithAdress_1"> DICATUS društvo s ograničenom odgovornošću, za njegu i održavanje tijela, Hrvatske mornarice 32, 21000 Split</derivirana_varijabla>
  </DomainObject.Predmet.ProtustrankaFormatedWithAdress>
  <DomainObject.Predmet.ProtustrankaFormatedWithAdressOIB>
    <izvorni_sadrzaj> DICATUS društvo s ograničenom odgovornošću, za njegu i održavanje tijela, OIB 60394151201, Hrvatske mornarice 32, 21000 Split</izvorni_sadrzaj>
    <derivirana_varijabla naziv="DomainObject.Predmet.ProtustrankaFormatedWithAdressOIB_1"> DICATUS društvo s ograničenom odgovornošću, za njegu i održavanje tijela, OIB 60394151201, Hrvatske mornarice 32, 21000 Split</derivirana_varijabla>
  </DomainObject.Predmet.ProtustrankaFormatedWithAdressOIB>
  <DomainObject.Predmet.ProtustrankaWithAdress>
    <izvorni_sadrzaj>DICATUS društvo s ograničenom odgovornošću, za njegu i održavanje tijela Hrvatske mornarice 32, 21000 Split</izvorni_sadrzaj>
    <derivirana_varijabla naziv="DomainObject.Predmet.ProtustrankaWithAdress_1">DICATUS društvo s ograničenom odgovornošću, za njegu i održavanje tijela Hrvatske mornarice 32, 21000 Split</derivirana_varijabla>
  </DomainObject.Predmet.ProtustrankaWithAdress>
  <DomainObject.Predmet.ProtustrankaWithAdressOIB>
    <izvorni_sadrzaj>DICATUS društvo s ograničenom odgovornošću, za njegu i održavanje tijela, OIB 60394151201, Hrvatske mornarice 32, 21000 Split</izvorni_sadrzaj>
    <derivirana_varijabla naziv="DomainObject.Predmet.ProtustrankaWithAdressOIB_1">DICATUS društvo s ograničenom odgovornošću, za njegu i održavanje tijela, OIB 60394151201, Hrvatske mornarice 32, 21000 Split</derivirana_varijabla>
  </DomainObject.Predmet.ProtustrankaWithAdressOIB>
  <DomainObject.Predmet.ProtustrankaNazivFormated>
    <izvorni_sadrzaj>DICATUS društvo s ograničenom odgovornošću, za njegu i održavanje tijela</izvorni_sadrzaj>
    <derivirana_varijabla naziv="DomainObject.Predmet.ProtustrankaNazivFormated_1">DICATUS društvo s ograničenom odgovornošću, za njegu i održavanje tijela</derivirana_varijabla>
  </DomainObject.Predmet.ProtustrankaNazivFormated>
  <DomainObject.Predmet.ProtustrankaNazivFormatedOIB>
    <izvorni_sadrzaj>DICATUS društvo s ograničenom odgovornošću, za njegu i održavanje tijela, OIB 60394151201</izvorni_sadrzaj>
    <derivirana_varijabla naziv="DomainObject.Predmet.ProtustrankaNazivFormatedOIB_1">DICATUS društvo s ograničenom odgovornošću, za njegu i održavanje tijela, OIB 60394151201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2077.09</izvorni_sadrzaj>
    <derivirana_varijabla naziv="DomainObject.Predmet.TrenutnaVrijednost_1">2077.09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DICATUS društvo s ograničenom odgovornošću, za njegu i održavanje tijela</item>
    </izvorni_sadrzaj>
    <derivirana_varijabla naziv="DomainObject.Predmet.ProtuStrankaListFormated_1">
      <item>DICATUS društvo s ograničenom odgovornošću, za njegu i održavanje tijela</item>
    </derivirana_varijabla>
  </DomainObject.Predmet.ProtuStrankaListFormated>
  <DomainObject.Predmet.ProtuStrankaListFormatedOIB>
    <izvorni_sadrzaj>
      <item>DICATUS društvo s ograničenom odgovornošću, za njegu i održavanje tijela, OIB 60394151201</item>
    </izvorni_sadrzaj>
    <derivirana_varijabla naziv="DomainObject.Predmet.ProtuStrankaListFormatedOIB_1">
      <item>DICATUS društvo s ograničenom odgovornošću, za njegu i održavanje tijela, OIB 60394151201</item>
    </derivirana_varijabla>
  </DomainObject.Predmet.ProtuStrankaListFormatedOIB>
  <DomainObject.Predmet.ProtuStrankaListFormatedWithAdress>
    <izvorni_sadrzaj>
      <item>DICATUS društvo s ograničenom odgovornošću, za njegu i održavanje tijela, Hrvatske mornarice 32, 21000 Split</item>
    </izvorni_sadrzaj>
    <derivirana_varijabla naziv="DomainObject.Predmet.ProtuStrankaListFormatedWithAdress_1">
      <item>DICATUS društvo s ograničenom odgovornošću, za njegu i održavanje tijela, Hrvatske mornarice 32, 21000 Split</item>
    </derivirana_varijabla>
  </DomainObject.Predmet.ProtuStrankaListFormatedWithAdress>
  <DomainObject.Predmet.ProtuStrankaListFormatedWithAdressOIB>
    <izvorni_sadrzaj>
      <item>DICATUS društvo s ograničenom odgovornošću, za njegu i održavanje tijela, OIB 60394151201, Hrvatske mornarice 32, 21000 Split</item>
    </izvorni_sadrzaj>
    <derivirana_varijabla naziv="DomainObject.Predmet.ProtuStrankaListFormatedWithAdressOIB_1">
      <item>DICATUS društvo s ograničenom odgovornošću, za njegu i održavanje tijela, OIB 60394151201, Hrvatske mornarice 32, 21000 Split</item>
    </derivirana_varijabla>
  </DomainObject.Predmet.ProtuStrankaListFormatedWithAdressOIB>
  <DomainObject.Predmet.ProtuStrankaListNazivFormated>
    <izvorni_sadrzaj>
      <item>DICATUS društvo s ograničenom odgovornošću, za njegu i održavanje tijela</item>
    </izvorni_sadrzaj>
    <derivirana_varijabla naziv="DomainObject.Predmet.ProtuStrankaListNazivFormated_1">
      <item>DICATUS društvo s ograničenom odgovornošću, za njegu i održavanje tijela</item>
    </derivirana_varijabla>
  </DomainObject.Predmet.ProtuStrankaListNazivFormated>
  <DomainObject.Predmet.ProtuStrankaListNazivFormatedOIB>
    <izvorni_sadrzaj>
      <item>DICATUS društvo s ograničenom odgovornošću, za njegu i održavanje tijela, OIB 60394151201</item>
    </izvorni_sadrzaj>
    <derivirana_varijabla naziv="DomainObject.Predmet.ProtuStrankaListNazivFormatedOIB_1">
      <item>DICATUS društvo s ograničenom odgovornošću, za njegu i održavanje tijela, OIB 60394151201</item>
    </derivirana_varijabla>
  </DomainObject.Predmet.ProtuStrankaListNazivFormatedOIB>
  <DomainObject.Predmet.OstaliListFormated>
    <izvorni_sadrzaj>
      <item>Blanša Bobanac</item>
    </izvorni_sadrzaj>
    <derivirana_varijabla naziv="DomainObject.Predmet.OstaliListFormated_1">
      <item>Blanša Bobanac</item>
    </derivirana_varijabla>
  </DomainObject.Predmet.OstaliListFormated>
  <DomainObject.Predmet.OstaliListFormatedOIB>
    <izvorni_sadrzaj>
      <item>Blanša Bobanac, OIB 71165001520</item>
    </izvorni_sadrzaj>
    <derivirana_varijabla naziv="DomainObject.Predmet.OstaliListFormatedOIB_1">
      <item>Blanša Bobanac, OIB 71165001520</item>
    </derivirana_varijabla>
  </DomainObject.Predmet.OstaliListFormatedOIB>
  <DomainObject.Predmet.OstaliListFormatedWithAdress>
    <izvorni_sadrzaj>
      <item>Blanša Bobanac, Rikarda Katalinića Jeretova 3, 21000 Split</item>
    </izvorni_sadrzaj>
    <derivirana_varijabla naziv="DomainObject.Predmet.OstaliListFormatedWithAdress_1">
      <item>Blanša Bobanac, Rikarda Katalinića Jeretova 3, 21000 Split</item>
    </derivirana_varijabla>
  </DomainObject.Predmet.OstaliListFormatedWithAdress>
  <DomainObject.Predmet.OstaliListFormatedWithAdressOIB>
    <izvorni_sadrzaj>
      <item>Blanša Bobanac, OIB 71165001520, Rikarda Katalinića Jeretova 3, 21000 Split</item>
    </izvorni_sadrzaj>
    <derivirana_varijabla naziv="DomainObject.Predmet.OstaliListFormatedWithAdressOIB_1">
      <item>Blanša Bobanac, OIB 71165001520, Rikarda Katalinića Jeretova 3, 21000 Split</item>
    </derivirana_varijabla>
  </DomainObject.Predmet.OstaliListFormatedWithAdressOIB>
  <DomainObject.Predmet.OstaliListNazivFormated>
    <izvorni_sadrzaj>
      <item>Blanša Bobanac</item>
    </izvorni_sadrzaj>
    <derivirana_varijabla naziv="DomainObject.Predmet.OstaliListNazivFormated_1">
      <item>Blanša Bobanac</item>
    </derivirana_varijabla>
  </DomainObject.Predmet.OstaliListNazivFormated>
  <DomainObject.Predmet.OstaliListNazivFormatedOIB>
    <izvorni_sadrzaj>
      <item>Blanša Bobanac, OIB 71165001520</item>
    </izvorni_sadrzaj>
    <derivirana_varijabla naziv="DomainObject.Predmet.OstaliListNazivFormatedOIB_1">
      <item>Blanša Bobanac, OIB 71165001520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DICATUS društvo s ograničenom odgovornošću, za njegu i održavanje tijela</izvorni_sadrzaj>
    <derivirana_varijabla naziv="DomainObject.Predmet.ProtustrankaIDrugi_1">DICATUS društvo s ograničenom odgovornošću, za njegu i održavanje tijela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DICATUS društvo s ograničenom odgovornošću, za njegu i održavanje tijela, OIB 60394151201, Hrvatske mornarice 32, 21000 Split</izvorni_sadrzaj>
    <derivirana_varijabla naziv="DomainObject.Predmet.ProtustrankaIDrugiAdressOIB_1">DICATUS društvo s ograničenom odgovornošću, za njegu i održavanje tijela, OIB 60394151201, Hrvatske mornarice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DICATUS društvo s ograničenom odgovornošću, za njegu i održavanje tijela</item>
      <item>FINANCIJSKA AGENCIJA, PODRUŽNICA SPLIT</item>
      <item>Blanša Bobanac</item>
    </izvorni_sadrzaj>
    <derivirana_varijabla naziv="DomainObject.Predmet.SudioniciListNaziv_1">
      <item>DICATUS društvo s ograničenom odgovornošću, za njegu i održavanje tijela</item>
      <item>FINANCIJSKA AGENCIJA, PODRUŽNICA SPLIT</item>
      <item>Blanša Bobanac</item>
    </derivirana_varijabla>
  </DomainObject.Predmet.SudioniciListNaziv>
  <DomainObject.Predmet.SudioniciListAdressOIB>
    <izvorni_sadrzaj>
      <item>DICATUS društvo s ograničenom odgovornošću, za njegu i održavanje tijela, OIB 60394151201, Hrvatske mornarice 32,21000 Split</item>
      <item>FINANCIJSKA AGENCIJA, PODRUŽNICA SPLIT, OIB 85821130368, Mažuranićevo šetalište 24b,21000 Split</item>
      <item>Blanša Bobanac, OIB 71165001520, Rikarda Katalinića Jeretova 3,21000 Split</item>
    </izvorni_sadrzaj>
    <derivirana_varijabla naziv="DomainObject.Predmet.SudioniciListAdressOIB_1">
      <item>DICATUS društvo s ograničenom odgovornošću, za njegu i održavanje tijela, OIB 60394151201, Hrvatske mornarice 32,21000 Split</item>
      <item>FINANCIJSKA AGENCIJA, PODRUŽNICA SPLIT, OIB 85821130368, Mažuranićevo šetalište 24b,21000 Split</item>
      <item>Blanša Bobanac, OIB 71165001520, Rikarda Katalinića Jeretova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60394151201</item>
      <item>, OIB 85821130368</item>
      <item>, OIB 71165001520</item>
    </izvorni_sadrzaj>
    <derivirana_varijabla naziv="DomainObject.Predmet.SudioniciListNazivOIB_1">
      <item>, OIB 60394151201</item>
      <item>, OIB 85821130368</item>
      <item>, OIB 71165001520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3359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2018-01-19T12:55:00Z</dcterms:created>
  <dc:creator>stanka grcic</dc:creator>
  <cp:lastModifiedBy>Mara Marčinko</cp:lastModifiedBy>
  <cp:lastPrinted>2018-01-19T13:00:00Z</cp:lastPrinted>
  <dcterms:modified xmlns:xsi="http://www.w3.org/2001/XMLSchema-instance" xsi:type="dcterms:W3CDTF">2018-01-19T13:01:00Z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