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59a19" w14:paraId="1b59a19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EE46DF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EE46DF">
        <w:rPr>
          <w:lang w:val="hr-HR"/>
        </w:rPr>
        <w:t xml:space="preserve">Trgovački sud u Splitu, po </w:t>
      </w:r>
      <w:r w:rsidR="007869D1" w:rsidRPr="00EE46DF">
        <w:rPr>
          <w:lang w:val="hr-HR"/>
        </w:rPr>
        <w:t>sudskom savjetniku Goranu Radanoviću</w:t>
      </w:r>
      <w:r w:rsidRPr="00EE46DF">
        <w:rPr>
          <w:lang w:val="hr-HR"/>
        </w:rPr>
        <w:t xml:space="preserve">, u skraćenom stečajnom postupku povodom zahtjeva </w:t>
      </w:r>
      <w:r w:rsidRPr="00EE46DF">
        <w:rPr>
          <w:szCs w:val="24"/>
          <w:lang w:val="hr-HR"/>
        </w:rPr>
        <w:t>FINANCIJSKE AGENCIJE, Regionalni centar Split, Podružnica Split, Mažuranićevo šetalište 24b</w:t>
      </w:r>
      <w:r w:rsidRPr="00EE46DF">
        <w:rPr>
          <w:lang w:val="hr-HR"/>
        </w:rPr>
        <w:t xml:space="preserve">, OIB: 85821130368, za provedbu skraćenog </w:t>
      </w:r>
      <w:r w:rsidR="00D417A3" w:rsidRPr="00EE46DF">
        <w:rPr>
          <w:lang w:val="hr-HR"/>
        </w:rPr>
        <w:t>s</w:t>
      </w:r>
      <w:r w:rsidR="00E4182B" w:rsidRPr="00EE46DF">
        <w:rPr>
          <w:lang w:val="hr-HR"/>
        </w:rPr>
        <w:t xml:space="preserve">tečajnog postupka nad dužnikom </w:t>
      </w:r>
      <w:r w:rsidR="00EE46DF" w:rsidRPr="00EE46DF">
        <w:rPr>
          <w:lang w:val="hr-HR"/>
        </w:rPr>
        <w:t>PLETER NEKRETNINE d.o.o.</w:t>
      </w:r>
      <w:r w:rsidR="00511ED2" w:rsidRPr="00EE46DF">
        <w:rPr>
          <w:lang w:val="hr-HR"/>
        </w:rPr>
        <w:t>,</w:t>
      </w:r>
      <w:r w:rsidR="007A6894" w:rsidRPr="00EE46DF">
        <w:rPr>
          <w:lang w:val="hr-HR"/>
        </w:rPr>
        <w:t xml:space="preserve"> </w:t>
      </w:r>
      <w:r w:rsidR="006846D1" w:rsidRPr="00EE46DF">
        <w:rPr>
          <w:lang w:val="hr-HR"/>
        </w:rPr>
        <w:t>Split</w:t>
      </w:r>
      <w:r w:rsidR="007A6894" w:rsidRPr="00EE46DF">
        <w:rPr>
          <w:lang w:val="hr-HR"/>
        </w:rPr>
        <w:t>,</w:t>
      </w:r>
      <w:r w:rsidR="008E4543" w:rsidRPr="00EE46DF">
        <w:rPr>
          <w:lang w:val="hr-HR"/>
        </w:rPr>
        <w:t xml:space="preserve"> </w:t>
      </w:r>
      <w:r w:rsidR="00EE46DF" w:rsidRPr="00EE46DF">
        <w:rPr>
          <w:lang w:val="hr-HR"/>
        </w:rPr>
        <w:t>Antuna Branka Šimića 17</w:t>
      </w:r>
      <w:r w:rsidR="00D468A2" w:rsidRPr="00EE46DF">
        <w:rPr>
          <w:lang w:val="hr-HR"/>
        </w:rPr>
        <w:t xml:space="preserve">, </w:t>
      </w:r>
      <w:r w:rsidR="00B15715" w:rsidRPr="00EE46DF">
        <w:rPr>
          <w:lang w:val="hr-HR"/>
        </w:rPr>
        <w:t xml:space="preserve">OIB: </w:t>
      </w:r>
      <w:r w:rsidR="00EE46DF" w:rsidRPr="00EE46DF">
        <w:rPr>
          <w:lang w:val="hr-HR"/>
        </w:rPr>
        <w:t>43710479388</w:t>
      </w:r>
      <w:r w:rsidRPr="00EE46DF">
        <w:rPr>
          <w:lang w:val="hr-HR"/>
        </w:rPr>
        <w:t>,</w:t>
      </w:r>
      <w:r w:rsidR="00462F87" w:rsidRPr="00EE46DF">
        <w:rPr>
          <w:lang w:val="hr-HR"/>
        </w:rPr>
        <w:t xml:space="preserve"> </w:t>
      </w:r>
      <w:r w:rsidR="007A6894" w:rsidRPr="00EE46DF">
        <w:rPr>
          <w:lang w:val="hr-HR"/>
        </w:rPr>
        <w:t xml:space="preserve">MBS: </w:t>
      </w:r>
      <w:r w:rsidR="00EE46DF" w:rsidRPr="00EE46DF">
        <w:rPr>
          <w:lang w:val="hr-HR"/>
        </w:rPr>
        <w:t>060224321</w:t>
      </w:r>
      <w:r w:rsidR="007A6894" w:rsidRPr="00EE46DF">
        <w:rPr>
          <w:lang w:val="hr-HR"/>
        </w:rPr>
        <w:t>,</w:t>
      </w:r>
      <w:r w:rsidRPr="00EE46DF">
        <w:rPr>
          <w:lang w:val="hr-HR"/>
        </w:rPr>
        <w:t xml:space="preserve"> dana </w:t>
      </w:r>
      <w:r w:rsidR="00B85DF1" w:rsidRPr="00EE46DF">
        <w:rPr>
          <w:lang w:val="hr-HR"/>
        </w:rPr>
        <w:t>19</w:t>
      </w:r>
      <w:r w:rsidR="003F1FA4" w:rsidRPr="00EE46DF">
        <w:rPr>
          <w:lang w:val="hr-HR"/>
        </w:rPr>
        <w:t xml:space="preserve">. </w:t>
      </w:r>
      <w:r w:rsidR="00CB1A82" w:rsidRPr="00EE46DF">
        <w:rPr>
          <w:lang w:val="hr-HR"/>
        </w:rPr>
        <w:t>svibnja</w:t>
      </w:r>
      <w:r w:rsidR="00693AB7" w:rsidRPr="00EE46DF">
        <w:rPr>
          <w:lang w:val="hr-HR"/>
        </w:rPr>
        <w:t xml:space="preserve"> 2016</w:t>
      </w:r>
      <w:r w:rsidRPr="00EE46DF">
        <w:rPr>
          <w:lang w:val="hr-HR"/>
        </w:rPr>
        <w:t>. godine, temeljem čl. 430. Stečajnog zakona (</w:t>
      </w:r>
      <w:r w:rsidR="00335C91" w:rsidRPr="00EE46DF">
        <w:rPr>
          <w:lang w:val="hr-HR"/>
        </w:rPr>
        <w:t>"</w:t>
      </w:r>
      <w:r w:rsidRPr="00EE46DF">
        <w:rPr>
          <w:lang w:val="hr-HR"/>
        </w:rPr>
        <w:t>Narodne novine broj</w:t>
      </w:r>
      <w:r w:rsidR="00335C91" w:rsidRPr="00EE46DF">
        <w:rPr>
          <w:lang w:val="hr-HR"/>
        </w:rPr>
        <w:t>"</w:t>
      </w:r>
      <w:r w:rsidRPr="00EE46DF">
        <w:rPr>
          <w:lang w:val="hr-HR"/>
        </w:rPr>
        <w:t xml:space="preserve"> 71/15) objavljuje slijedeći</w:t>
      </w:r>
    </w:p>
    <w:p w:rsidRDefault="005A61D0" w:rsidP="005A61D0" w:rsidR="005A61D0" w:rsidRPr="005F3DA3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EE46DF" w:rsidRPr="00EE46DF">
        <w:rPr>
          <w:lang w:val="hr-HR"/>
        </w:rPr>
        <w:t>PLETER NEKRETNINE d.o.o., Split, Antuna Branka Šimića 17, OIB: 43710479388, MBS: 060224321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EE46DF">
        <w:rPr>
          <w:lang w:val="hr-HR"/>
        </w:rPr>
        <w:t>16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4151EB">
        <w:rPr>
          <w:lang w:val="hr-HR"/>
        </w:rPr>
        <w:t>ožujka</w:t>
      </w:r>
      <w:r w:rsidR="0097194A" w:rsidRPr="00B423DC">
        <w:rPr>
          <w:lang w:val="hr-HR"/>
        </w:rPr>
        <w:t xml:space="preserve"> 201</w:t>
      </w:r>
      <w:r w:rsidR="004151EB">
        <w:rPr>
          <w:lang w:val="hr-HR"/>
        </w:rPr>
        <w:t>6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4151EB">
        <w:rPr>
          <w:lang w:val="hr-HR"/>
        </w:rPr>
        <w:t>120</w:t>
      </w:r>
      <w:r w:rsidR="00D468A2" w:rsidRPr="00B423DC">
        <w:rPr>
          <w:lang w:val="hr-HR"/>
        </w:rPr>
        <w:t xml:space="preserve"> dana, u ukupnom iznosu od </w:t>
      </w:r>
      <w:r w:rsidR="00EE46DF">
        <w:rPr>
          <w:lang w:val="hr-HR"/>
        </w:rPr>
        <w:t>34</w:t>
      </w:r>
      <w:r w:rsidR="0020386E">
        <w:rPr>
          <w:lang w:val="hr-HR"/>
        </w:rPr>
        <w:t>.</w:t>
      </w:r>
      <w:r w:rsidR="00EE46DF">
        <w:rPr>
          <w:lang w:val="hr-HR"/>
        </w:rPr>
        <w:t>149</w:t>
      </w:r>
      <w:r w:rsidR="00E252E2" w:rsidRPr="00B423DC">
        <w:rPr>
          <w:lang w:val="hr-HR"/>
        </w:rPr>
        <w:t>,</w:t>
      </w:r>
      <w:r w:rsidR="00EE46DF">
        <w:rPr>
          <w:lang w:val="hr-HR"/>
        </w:rPr>
        <w:t>97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B85DF1">
        <w:rPr>
          <w:lang w:val="hr-HR"/>
        </w:rPr>
        <w:t>19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0386E" w:rsidRPr="0020386E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A309FD" w:rsidR="00473132">
    <w:pPr>
      <w:pStyle w:val="Zaglavlje"/>
      <w:jc w:val="center"/>
    </w:pPr>
  </w:p>
  <w:p w:rsidRDefault="00A309FD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EE46DF">
      <w:t xml:space="preserve"> </w:t>
    </w:r>
    <w:r w:rsidR="00693AB7">
      <w:t>St-</w:t>
    </w:r>
    <w:r w:rsidR="00EE46DF">
      <w:t>804</w:t>
    </w:r>
    <w:r w:rsidR="00A30E89">
      <w:t>/201</w:t>
    </w:r>
    <w:r w:rsidR="004151EB">
      <w:t>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13472"/>
    <w:rsid w:val="001227A6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62F87"/>
    <w:rsid w:val="00467A40"/>
    <w:rsid w:val="004B4D6A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5F3DA3"/>
    <w:rsid w:val="00601A06"/>
    <w:rsid w:val="0062029E"/>
    <w:rsid w:val="00656D2D"/>
    <w:rsid w:val="00665D70"/>
    <w:rsid w:val="00667B63"/>
    <w:rsid w:val="006846D1"/>
    <w:rsid w:val="00684A08"/>
    <w:rsid w:val="00693AB7"/>
    <w:rsid w:val="0071519E"/>
    <w:rsid w:val="00730ECA"/>
    <w:rsid w:val="00730F7D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4D27"/>
    <w:rsid w:val="009E5D10"/>
    <w:rsid w:val="00A27773"/>
    <w:rsid w:val="00A309FD"/>
    <w:rsid w:val="00A30E89"/>
    <w:rsid w:val="00A51DE9"/>
    <w:rsid w:val="00A564E3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85DF1"/>
    <w:rsid w:val="00BA5F49"/>
    <w:rsid w:val="00BC2BD4"/>
    <w:rsid w:val="00C22C28"/>
    <w:rsid w:val="00C553FA"/>
    <w:rsid w:val="00C71F72"/>
    <w:rsid w:val="00C7760F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E46DF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</izvorni_sadrzaj>
    <derivirana_varijabla naziv="DomainObject.Predmet.Broj_1">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St-804/2016</izvorni_sadrzaj>
    <derivirana_varijabla naziv="DomainObject.Predmet.OznakaBroj_1">St-804/2016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PLETER NEKRETNINE za poslovanje nekretninama, društvo s ograničenom odgovornošću</izvorni_sadrzaj>
    <derivirana_varijabla naziv="DomainObject.Predmet.ProtustrankaFormated_1">  PLETER NEKRETNINE za poslovanje nekretninama, društvo s ograničenom odgovornošću</derivirana_varijabla>
  </DomainObject.Predmet.ProtustrankaFormated>
  <DomainObject.Predmet.ProtustrankaFormatedOIB>
    <izvorni_sadrzaj>  PLETER NEKRETNINE za poslovanje nekretninama, društvo s ograničenom odgovornošću, OIB 43710479388</izvorni_sadrzaj>
    <derivirana_varijabla naziv="DomainObject.Predmet.ProtustrankaFormatedOIB_1">  PLETER NEKRETNINE za poslovanje nekretninama, društvo s ograničenom odgovornošću, OIB 43710479388</derivirana_varijabla>
  </DomainObject.Predmet.ProtustrankaFormatedOIB>
  <DomainObject.Predmet.ProtustrankaFormatedWithAdress>
    <izvorni_sadrzaj> PLETER NEKRETNINE za poslovanje nekretninama, društvo s ograničenom odgovornošću, Antuna Branka Šimića 17, 21000 Split</izvorni_sadrzaj>
    <derivirana_varijabla naziv="DomainObject.Predmet.ProtustrankaFormatedWithAdress_1"> PLETER NEKRETNINE za poslovanje nekretninama, društvo s ograničenom odgovornošću, Antuna Branka Šimića 17, 21000 Split</derivirana_varijabla>
  </DomainObject.Predmet.ProtustrankaFormatedWithAdress>
  <DomainObject.Predmet.ProtustrankaFormatedWithAdressOIB>
    <izvorni_sadrzaj> PLETER NEKRETNINE za poslovanje nekretninama, društvo s ograničenom odgovornošću, OIB 43710479388, Antuna Branka Šimića 17, 21000 Split</izvorni_sadrzaj>
    <derivirana_varijabla naziv="DomainObject.Predmet.ProtustrankaFormatedWithAdressOIB_1"> PLETER NEKRETNINE za poslovanje nekretninama, društvo s ograničenom odgovornošću, OIB 43710479388, Antuna Branka Šimića 17, 21000 Split</derivirana_varijabla>
  </DomainObject.Predmet.ProtustrankaFormatedWithAdressOIB>
  <DomainObject.Predmet.ProtustrankaWithAdress>
    <izvorni_sadrzaj>PLETER NEKRETNINE za poslovanje nekretninama, društvo s ograničenom odgovornošću Antuna Branka Šimića 17, 21000 Split</izvorni_sadrzaj>
    <derivirana_varijabla naziv="DomainObject.Predmet.ProtustrankaWithAdress_1">PLETER NEKRETNINE za poslovanje nekretninama, društvo s ograničenom odgovornošću Antuna Branka Šimića 17, 21000 Split</derivirana_varijabla>
  </DomainObject.Predmet.ProtustrankaWithAdress>
  <DomainObject.Predmet.ProtustrankaWithAdressOIB>
    <izvorni_sadrzaj>PLETER NEKRETNINE za poslovanje nekretninama, društvo s ograničenom odgovornošću, OIB 43710479388, Antuna Branka Šimića 17, 21000 Split</izvorni_sadrzaj>
    <derivirana_varijabla naziv="DomainObject.Predmet.ProtustrankaWithAdressOIB_1">PLETER NEKRETNINE za poslovanje nekretninama, društvo s ograničenom odgovornošću, OIB 43710479388, Antuna Branka Šimića 17, 21000 Split</derivirana_varijabla>
  </DomainObject.Predmet.ProtustrankaWithAdressOIB>
  <DomainObject.Predmet.ProtustrankaNazivFormated>
    <izvorni_sadrzaj>PLETER NEKRETNINE za poslovanje nekretninama, društvo s ograničenom odgovornošću</izvorni_sadrzaj>
    <derivirana_varijabla naziv="DomainObject.Predmet.ProtustrankaNazivFormated_1">PLETER NEKRETNINE za poslovanje nekretninama, društvo s ograničenom odgovornošću</derivirana_varijabla>
  </DomainObject.Predmet.ProtustrankaNazivFormated>
  <DomainObject.Predmet.ProtustrankaNazivFormatedOIB>
    <izvorni_sadrzaj>PLETER NEKRETNINE za poslovanje nekretninama, društvo s ograničenom odgovornošću, OIB 43710479388</izvorni_sadrzaj>
    <derivirana_varijabla naziv="DomainObject.Predmet.ProtustrankaNazivFormatedOIB_1">PLETER NEKRETNINE za poslovanje nekretninama, društvo s ograničenom odgovornošću, OIB 43710479388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34149.97</izvorni_sadrzaj>
    <derivirana_varijabla naziv="DomainObject.Predmet.TrenutnaVrijednost_1">34149.97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PLETER NEKRETNINE za poslovanje nekretninama, društvo s ograničenom odgovornošću</item>
    </izvorni_sadrzaj>
    <derivirana_varijabla naziv="DomainObject.Predmet.ProtuStrankaListFormated_1">
      <item>PLETER NEKRETNINE za poslovanje nekretninama, društvo s ograničenom odgovornošću</item>
    </derivirana_varijabla>
  </DomainObject.Predmet.ProtuStrankaListFormated>
  <DomainObject.Predmet.ProtuStrankaListFormatedOIB>
    <izvorni_sadrzaj>
      <item>PLETER NEKRETNINE za poslovanje nekretninama, društvo s ograničenom odgovornošću, OIB 43710479388</item>
    </izvorni_sadrzaj>
    <derivirana_varijabla naziv="DomainObject.Predmet.ProtuStrankaListFormatedOIB_1">
      <item>PLETER NEKRETNINE za poslovanje nekretninama, društvo s ograničenom odgovornošću, OIB 43710479388</item>
    </derivirana_varijabla>
  </DomainObject.Predmet.ProtuStrankaListFormatedOIB>
  <DomainObject.Predmet.ProtuStrankaListFormatedWithAdress>
    <izvorni_sadrzaj>
      <item>PLETER NEKRETNINE za poslovanje nekretninama, društvo s ograničenom odgovornošću, Antuna Branka Šimića 17, 21000 Split</item>
    </izvorni_sadrzaj>
    <derivirana_varijabla naziv="DomainObject.Predmet.ProtuStrankaListFormatedWithAdress_1">
      <item>PLETER NEKRETNINE za poslovanje nekretninama, društvo s ograničenom odgovornošću, Antuna Branka Šimića 17, 21000 Split</item>
    </derivirana_varijabla>
  </DomainObject.Predmet.ProtuStrankaListFormatedWithAdress>
  <DomainObject.Predmet.ProtuStrankaListFormatedWithAdressOIB>
    <izvorni_sadrzaj>
      <item>PLETER NEKRETNINE za poslovanje nekretninama, društvo s ograničenom odgovornošću, OIB 43710479388, Antuna Branka Šimića 17, 21000 Split</item>
    </izvorni_sadrzaj>
    <derivirana_varijabla naziv="DomainObject.Predmet.ProtuStrankaListFormatedWithAdressOIB_1">
      <item>PLETER NEKRETNINE za poslovanje nekretninama, društvo s ograničenom odgovornošću, OIB 43710479388, Antuna Branka Šimića 17, 21000 Split</item>
    </derivirana_varijabla>
  </DomainObject.Predmet.ProtuStrankaListFormatedWithAdressOIB>
  <DomainObject.Predmet.ProtuStrankaListNazivFormated>
    <izvorni_sadrzaj>
      <item>PLETER NEKRETNINE za poslovanje nekretninama, društvo s ograničenom odgovornošću</item>
    </izvorni_sadrzaj>
    <derivirana_varijabla naziv="DomainObject.Predmet.ProtuStrankaListNazivFormated_1">
      <item>PLETER NEKRETNINE za poslovanje nekretninama, društvo s ograničenom odgovornošću</item>
    </derivirana_varijabla>
  </DomainObject.Predmet.ProtuStrankaListNazivFormated>
  <DomainObject.Predmet.ProtuStrankaListNazivFormatedOIB>
    <izvorni_sadrzaj>
      <item>PLETER NEKRETNINE za poslovanje nekretninama, društvo s ograničenom odgovornošću, OIB 43710479388</item>
    </izvorni_sadrzaj>
    <derivirana_varijabla naziv="DomainObject.Predmet.ProtuStrankaListNazivFormatedOIB_1">
      <item>PLETER NEKRETNINE za poslovanje nekretninama, društvo s ograničenom odgovornošću, OIB 43710479388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PLETER NEKRETNINE za poslovanje nekretninama, društvo s ograničenom odgovornošću</izvorni_sadrzaj>
    <derivirana_varijabla naziv="DomainObject.Predmet.ProtustrankaIDrugi_1">PLETER NEKRETNINE za poslovanje nekretninama,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PLETER NEKRETNINE za poslovanje nekretninama, društvo s ograničenom odgovornošću, OIB 43710479388, Antuna Branka Šimića 17, 21000 Split</izvorni_sadrzaj>
    <derivirana_varijabla naziv="DomainObject.Predmet.ProtustrankaIDrugiAdressOIB_1">PLETER NEKRETNINE za poslovanje nekretninama, društvo s ograničenom odgovornošću, OIB 43710479388, Antuna Branka Šimića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PLETER NEKRETNINE za poslovanje nekretninama, društvo s ograničenom odgovornošću</item>
      <item>FINANCIJSKA AGENCIJA, RC SPLIT</item>
    </izvorni_sadrzaj>
    <derivirana_varijabla naziv="DomainObject.Predmet.SudioniciListNaziv_1">
      <item>PLETER NEKRETNINE za poslovanje nekretninama, društvo s ograničenom odgovornošću</item>
      <item>FINANCIJSKA AGENCIJA, RC SPLIT</item>
    </derivirana_varijabla>
  </DomainObject.Predmet.SudioniciListNaziv>
  <DomainObject.Predmet.SudioniciListAdressOIB>
    <izvorni_sadrzaj>
      <item>PLETER NEKRETNINE za poslovanje nekretninama, društvo s ograničenom odgovornošću, OIB 43710479388, Antuna Branka Šimića 17,21000 Split</item>
      <item>FINANCIJSKA AGENCIJA, RC SPLIT, OIB 85821130368, Mažuranićevo šetalište 24 b,21000 Split</item>
    </izvorni_sadrzaj>
    <derivirana_varijabla naziv="DomainObject.Predmet.SudioniciListAdressOIB_1">
      <item>PLETER NEKRETNINE za poslovanje nekretninama, društvo s ograničenom odgovornošću, OIB 43710479388, Antuna Branka Šimića 17,21000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43710479388</item>
      <item>, OIB 85821130368</item>
    </izvorni_sadrzaj>
    <derivirana_varijabla naziv="DomainObject.Predmet.SudioniciListNazivOIB_1">
      <item>, OIB 43710479388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1807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2016-05-19T07:21:00Z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2016-05-19T10:09:00Z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