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5b45" w14:paraId="d4d5b4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2C10CA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C0B05">
        <w:rPr>
          <w:rFonts w:hAnsi="Times New Roman" w:ascii="Times New Roman"/>
          <w:b/>
          <w:sz w:val="24"/>
          <w:szCs w:val="24"/>
        </w:rPr>
        <w:t>1913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7C0B05">
        <w:rPr>
          <w:rFonts w:hAnsi="Times New Roman" w:ascii="Times New Roman"/>
        </w:rPr>
        <w:t>1913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7C0B05" w:rsidRPr="007C0B05">
        <w:t xml:space="preserve"> </w:t>
      </w:r>
      <w:r w:rsidR="007C0B05" w:rsidRPr="007C0B05">
        <w:rPr>
          <w:rFonts w:hAnsi="Times New Roman" w:ascii="Times New Roman"/>
        </w:rPr>
        <w:t>MERA SIBILA j.d.o.o.</w:t>
      </w:r>
      <w:r w:rsidR="00836B30">
        <w:t xml:space="preserve">, </w:t>
      </w:r>
      <w:r w:rsidR="007C0B05">
        <w:t xml:space="preserve">iz Sesveta, </w:t>
      </w:r>
      <w:r w:rsidR="007F3C41">
        <w:t xml:space="preserve">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7C0B05">
        <w:rPr>
          <w:rFonts w:hAnsi="Times New Roman" w:ascii="Times New Roman"/>
        </w:rPr>
        <w:t xml:space="preserve"> </w:t>
      </w:r>
      <w:r w:rsidR="007C0B05" w:rsidRPr="007C0B05">
        <w:rPr>
          <w:rFonts w:hAnsi="Times New Roman" w:ascii="Times New Roman"/>
        </w:rPr>
        <w:t>94370678830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76192"/>
    <w:rsid w:val="002C10CA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5F0C"/>
    <w:rsid w:val="007C0B05"/>
    <w:rsid w:val="007D36F7"/>
    <w:rsid w:val="007F3C41"/>
    <w:rsid w:val="00836B30"/>
    <w:rsid w:val="00870BE6"/>
    <w:rsid w:val="009940C3"/>
    <w:rsid w:val="009D7EBE"/>
    <w:rsid w:val="00A45276"/>
    <w:rsid w:val="00B71917"/>
    <w:rsid w:val="00BF45DB"/>
    <w:rsid w:val="00C229B2"/>
    <w:rsid w:val="00C324BF"/>
    <w:rsid w:val="00C67BE1"/>
    <w:rsid w:val="00C71E2A"/>
    <w:rsid w:val="00C73B6B"/>
    <w:rsid w:val="00CE0F79"/>
    <w:rsid w:val="00CE1867"/>
    <w:rsid w:val="00D2328E"/>
    <w:rsid w:val="00D43EE0"/>
    <w:rsid w:val="00D67DC0"/>
    <w:rsid w:val="00DD18AA"/>
    <w:rsid w:val="00E1262F"/>
    <w:rsid w:val="00ED1617"/>
    <w:rsid w:val="00F107C0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B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7BE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BE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BE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BE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B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7BE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BE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BE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BE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St-1913/2016-3</izvorni_sadrzaj>
    <derivirana_varijabla naziv="DomainObject.Oznaka_1">St-1913/2016-3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St-1913/2016</izvorni_sadrzaj>
    <derivirana_varijabla naziv="DomainObject.Predmet.OznakaBroj_1">St-1913/2016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MERA SIBILA j.d.o.o.</izvorni_sadrzaj>
    <derivirana_varijabla naziv="DomainObject.Predmet.ProtustrankaFormated_1">  MERA SIBILA j.d.o.o.</derivirana_varijabla>
  </DomainObject.Predmet.ProtustrankaFormated>
  <DomainObject.Predmet.ProtustrankaFormatedOIB>
    <izvorni_sadrzaj>  MERA SIBILA j.d.o.o., OIB 94370678830</izvorni_sadrzaj>
    <derivirana_varijabla naziv="DomainObject.Predmet.ProtustrankaFormatedOIB_1">  MERA SIBILA j.d.o.o., OIB 94370678830</derivirana_varijabla>
  </DomainObject.Predmet.ProtustrankaFormatedOIB>
  <DomainObject.Predmet.ProtustrankaFormatedWithAdress>
    <izvorni_sadrzaj> MERA SIBILA j.d.o.o., Ive Dulčića 4, 10360 Sesvete</izvorni_sadrzaj>
    <derivirana_varijabla naziv="DomainObject.Predmet.ProtustrankaFormatedWithAdress_1"> MERA SIBILA j.d.o.o., Ive Dulčića 4, 10360 Sesvete</derivirana_varijabla>
  </DomainObject.Predmet.ProtustrankaFormatedWithAdress>
  <DomainObject.Predmet.ProtustrankaFormatedWithAdressOIB>
    <izvorni_sadrzaj> MERA SIBILA j.d.o.o., OIB 94370678830, Ive Dulčića 4, 10360 Sesvete</izvorni_sadrzaj>
    <derivirana_varijabla naziv="DomainObject.Predmet.ProtustrankaFormatedWithAdressOIB_1"> MERA SIBILA j.d.o.o., OIB 94370678830, Ive Dulčića 4, 10360 Sesvete</derivirana_varijabla>
  </DomainObject.Predmet.ProtustrankaFormatedWithAdressOIB>
  <DomainObject.Predmet.ProtustrankaWithAdress>
    <izvorni_sadrzaj>MERA SIBILA j.d.o.o. Ive Dulčića 4, 10360 Sesvete</izvorni_sadrzaj>
    <derivirana_varijabla naziv="DomainObject.Predmet.ProtustrankaWithAdress_1">MERA SIBILA j.d.o.o. Ive Dulčića 4, 10360 Sesvete</derivirana_varijabla>
  </DomainObject.Predmet.ProtustrankaWithAdress>
  <DomainObject.Predmet.ProtustrankaWithAdressOIB>
    <izvorni_sadrzaj>MERA SIBILA j.d.o.o., OIB 94370678830, Ive Dulčića 4, 10360 Sesvete</izvorni_sadrzaj>
    <derivirana_varijabla naziv="DomainObject.Predmet.ProtustrankaWithAdressOIB_1">MERA SIBILA j.d.o.o., OIB 94370678830, Ive Dulčića 4, 10360 Sesvete</derivirana_varijabla>
  </DomainObject.Predmet.ProtustrankaWithAdressOIB>
  <DomainObject.Predmet.ProtustrankaNazivFormated>
    <izvorni_sadrzaj>MERA SIBILA j.d.o.o.</izvorni_sadrzaj>
    <derivirana_varijabla naziv="DomainObject.Predmet.ProtustrankaNazivFormated_1">MERA SIBILA j.d.o.o.</derivirana_varijabla>
  </DomainObject.Predmet.ProtustrankaNazivFormated>
  <DomainObject.Predmet.ProtustrankaNazivFormatedOIB>
    <izvorni_sadrzaj>MERA SIBILA j.d.o.o., OIB 94370678830</izvorni_sadrzaj>
    <derivirana_varijabla naziv="DomainObject.Predmet.ProtustrankaNazivFormatedOIB_1">MERA SIBILA j.d.o.o., OIB 94370678830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MERA SIBILA j.d.o.o.</item>
    </izvorni_sadrzaj>
    <derivirana_varijabla naziv="DomainObject.Predmet.ProtuStrankaListFormated_1">
      <item>MERA SIBILA j.d.o.o.</item>
    </derivirana_varijabla>
  </DomainObject.Predmet.ProtuStrankaListFormated>
  <DomainObject.Predmet.ProtuStrankaListFormatedOIB>
    <izvorni_sadrzaj>
      <item>MERA SIBILA j.d.o.o., OIB 94370678830</item>
    </izvorni_sadrzaj>
    <derivirana_varijabla naziv="DomainObject.Predmet.ProtuStrankaListFormatedOIB_1">
      <item>MERA SIBILA j.d.o.o., OIB 94370678830</item>
    </derivirana_varijabla>
  </DomainObject.Predmet.ProtuStrankaListFormatedOIB>
  <DomainObject.Predmet.ProtuStrankaListFormatedWithAdress>
    <izvorni_sadrzaj>
      <item>MERA SIBILA j.d.o.o., Ive Dulčića 4, 10360 Sesvete</item>
    </izvorni_sadrzaj>
    <derivirana_varijabla naziv="DomainObject.Predmet.ProtuStrankaListFormatedWithAdress_1">
      <item>MERA SIBILA j.d.o.o., Ive Dulčića 4, 10360 Sesvete</item>
    </derivirana_varijabla>
  </DomainObject.Predmet.ProtuStrankaListFormatedWithAdress>
  <DomainObject.Predmet.ProtuStrankaListFormatedWithAdressOIB>
    <izvorni_sadrzaj>
      <item>MERA SIBILA j.d.o.o., OIB 94370678830, Ive Dulčića 4, 10360 Sesvete</item>
    </izvorni_sadrzaj>
    <derivirana_varijabla naziv="DomainObject.Predmet.ProtuStrankaListFormatedWithAdressOIB_1">
      <item>MERA SIBILA j.d.o.o., OIB 94370678830, Ive Dulčića 4, 10360 Sesvete</item>
    </derivirana_varijabla>
  </DomainObject.Predmet.ProtuStrankaListFormatedWithAdressOIB>
  <DomainObject.Predmet.ProtuStrankaListNazivFormated>
    <izvorni_sadrzaj>
      <item>MERA SIBILA j.d.o.o.</item>
    </izvorni_sadrzaj>
    <derivirana_varijabla naziv="DomainObject.Predmet.ProtuStrankaListNazivFormated_1">
      <item>MERA SIBILA j.d.o.o.</item>
    </derivirana_varijabla>
  </DomainObject.Predmet.ProtuStrankaListNazivFormated>
  <DomainObject.Predmet.ProtuStrankaListNazivFormatedOIB>
    <izvorni_sadrzaj>
      <item>MERA SIBILA j.d.o.o., OIB 94370678830</item>
    </izvorni_sadrzaj>
    <derivirana_varijabla naziv="DomainObject.Predmet.ProtuStrankaListNazivFormatedOIB_1">
      <item>MERA SIBILA j.d.o.o., OIB 94370678830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St-1913/2016-3</izvorni_sadrzaj>
    <derivirana_varijabla naziv="DomainObject.PoslovniBrojDokumenta_1">St-1913/2016-3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MERA SIBILA j.d.o.o.</izvorni_sadrzaj>
    <derivirana_varijabla naziv="DomainObject.Predmet.ProtustrankaIDrugi_1">MERA SIBILA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MERA SIBILA j.d.o.o., OIB 94370678830, Ive Dulčića 4, 10360 Sesvete</izvorni_sadrzaj>
    <derivirana_varijabla naziv="DomainObject.Predmet.ProtustrankaIDrugiAdressOIB_1">MERA SIBILA j.d.o.o., OIB 94370678830, Ive Dulčića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MERA SIBILA j.d.o.o.</item>
    </izvorni_sadrzaj>
    <derivirana_varijabla naziv="DomainObject.Predmet.SudioniciListNaziv_1">
      <item>FINA Regionalni centar Zagreb</item>
      <item>MERA SIBILA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MERA SIBILA j.d.o.o., OIB 94370678830, Ive Dulčića 4,10360 Sesvete</item>
    </izvorni_sadrzaj>
    <derivirana_varijabla naziv="DomainObject.Predmet.SudioniciListAdressOIB_1">
      <item>FINA Regionalni centar Zagreb, OIB 85821130368, Trg svibanjskih žrtava 1995. 1,10000 Zagreb</item>
      <item>MERA SIBILA j.d.o.o., OIB 94370678830, Ive Dulčića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94370678830</item>
    </izvorni_sadrzaj>
    <derivirana_varijabla naziv="DomainObject.Predmet.SudioniciListNazivOIB_1">
      <item>, OIB 85821130368</item>
      <item>, OIB 94370678830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49</properties:Lines>
  <properties:Paragraphs>21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2016-04-21T10:00:00Z</cp:lastPrinted>
  <dcterms:modified xmlns:xsi="http://www.w3.org/2001/XMLSchema-instance" xsi:type="dcterms:W3CDTF">2016-04-21T10:01:00Z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St-1913/2016-3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