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6277" w14:paraId="fbb6277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775128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D7487A" w:rsidR="0056018D" w:rsidRPr="004E77EF">
            <w:pPr>
              <w:pStyle w:val="Naslov2"/>
              <w:spacing w:after="0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D7487A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775128" w:rsidP="00D7487A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AA178B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0D06BF">
        <w:rPr>
          <w:sz w:val="24"/>
          <w:szCs w:val="24"/>
        </w:rPr>
        <w:t>594</w:t>
      </w:r>
      <w:r w:rsidR="00010D5A">
        <w:rPr>
          <w:sz w:val="24"/>
          <w:szCs w:val="24"/>
        </w:rPr>
        <w:t>/18</w:t>
      </w:r>
      <w:r w:rsidR="003C181E">
        <w:rPr>
          <w:sz w:val="24"/>
          <w:szCs w:val="24"/>
        </w:rPr>
        <w:t>-</w:t>
      </w:r>
      <w:r w:rsidR="00E603CC">
        <w:rPr>
          <w:sz w:val="24"/>
          <w:szCs w:val="24"/>
        </w:rPr>
        <w:t>30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C6362C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C6362C" w:rsidR="001D411A" w:rsidRPr="004E77EF">
      <w:pPr>
        <w:jc w:val="center"/>
        <w:rPr>
          <w:sz w:val="24"/>
          <w:szCs w:val="24"/>
        </w:rPr>
      </w:pPr>
    </w:p>
    <w:p w:rsidRDefault="00C6362C" w:rsidP="00C6362C" w:rsidR="001D411A" w:rsidRPr="004E77EF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1D411A" w:rsidRPr="004E77EF">
        <w:rPr>
          <w:sz w:val="24"/>
          <w:szCs w:val="24"/>
        </w:rPr>
        <w:t>R J E Š E NJ E</w:t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0D06BF" w:rsidP="000D06BF" w:rsidR="001E24BE" w:rsidRPr="003C181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D06BF">
        <w:rPr>
          <w:sz w:val="24"/>
          <w:szCs w:val="24"/>
        </w:rPr>
        <w:t>Trgovački sud u Zagrebu, po sucu Nikolini Dorić Hadžisejdić, u stečajnom postupku u povodu prijedloga I predlagatelja ERSTE&amp;STEIERMARKISCHE BANK d.d. Rijeka, Jadranski trg 3a, OIB: 23057039320, kojeg zastupa punomoćnik Zvonimir Buterin, odvjetnik u Odvjetničkom društvu Buterin &amp; Posavec u Zagrebu, Draškovićeva 82 i II predlagatelja Republike Hrvatske, Ministarstvo Financija, Porezna uprava, OIB:18683136487, kojeg zastupa Županijsko državno odvjetništvo u Zagrebu, za otvaranje stečajnog postupka nad dužnikom FOCUS GRADNJA d.o.o. Zagreb, Novoselečki put 157, OIB: 5405</w:t>
      </w:r>
      <w:r>
        <w:rPr>
          <w:sz w:val="24"/>
          <w:szCs w:val="24"/>
        </w:rPr>
        <w:t xml:space="preserve">8591185, </w:t>
      </w:r>
      <w:r w:rsidR="00010D5A" w:rsidRPr="00010D5A">
        <w:rPr>
          <w:sz w:val="24"/>
          <w:szCs w:val="24"/>
        </w:rPr>
        <w:t>1</w:t>
      </w:r>
      <w:r w:rsidR="00010D5A">
        <w:rPr>
          <w:sz w:val="24"/>
          <w:szCs w:val="24"/>
        </w:rPr>
        <w:t>4</w:t>
      </w:r>
      <w:r w:rsidR="00010D5A" w:rsidRPr="00010D5A">
        <w:rPr>
          <w:sz w:val="24"/>
          <w:szCs w:val="24"/>
        </w:rPr>
        <w:t xml:space="preserve">. </w:t>
      </w:r>
      <w:r w:rsidR="00010D5A">
        <w:rPr>
          <w:sz w:val="24"/>
          <w:szCs w:val="24"/>
        </w:rPr>
        <w:t>svibnja</w:t>
      </w:r>
      <w:r w:rsidR="00010D5A" w:rsidRPr="00010D5A">
        <w:rPr>
          <w:sz w:val="24"/>
          <w:szCs w:val="24"/>
        </w:rPr>
        <w:t xml:space="preserve"> 2018.,</w:t>
      </w:r>
    </w:p>
    <w:p w:rsidRDefault="00675DA9" w:rsidR="00675DA9" w:rsidRPr="003C181E">
      <w:pPr>
        <w:jc w:val="center"/>
        <w:rPr>
          <w:b/>
          <w:sz w:val="24"/>
          <w:szCs w:val="24"/>
        </w:rPr>
      </w:pP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523D1C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</w:t>
      </w:r>
      <w:r w:rsidR="006838BA" w:rsidRPr="007907FD">
        <w:rPr>
          <w:sz w:val="24"/>
          <w:szCs w:val="24"/>
        </w:rPr>
        <w:t xml:space="preserve">postupak nad dužnikom </w:t>
      </w:r>
      <w:r w:rsidR="000D06BF" w:rsidRPr="000D06BF">
        <w:rPr>
          <w:sz w:val="24"/>
          <w:szCs w:val="24"/>
        </w:rPr>
        <w:t>FOCUS GRADNJA d.o.o. Zagreb, Novoselečki put 157, OIB: 54058591185</w:t>
      </w:r>
      <w:r w:rsidR="003C181E">
        <w:rPr>
          <w:sz w:val="24"/>
          <w:szCs w:val="24"/>
        </w:rPr>
        <w:t>.</w:t>
      </w:r>
    </w:p>
    <w:p w:rsidRDefault="00CB0F34" w:rsidP="00A15661" w:rsidR="0047584C" w:rsidRPr="00E603CC">
      <w:pPr>
        <w:ind w:firstLine="720"/>
        <w:jc w:val="both"/>
        <w:rPr>
          <w:sz w:val="24"/>
          <w:szCs w:val="24"/>
        </w:rPr>
      </w:pPr>
      <w:r w:rsidRPr="0047584C">
        <w:rPr>
          <w:sz w:val="24"/>
          <w:szCs w:val="24"/>
        </w:rPr>
        <w:t>II</w:t>
      </w:r>
      <w:r w:rsidR="00A84621" w:rsidRPr="0047584C">
        <w:rPr>
          <w:sz w:val="24"/>
          <w:szCs w:val="24"/>
        </w:rPr>
        <w:t>.</w:t>
      </w:r>
      <w:r w:rsidRPr="0047584C">
        <w:rPr>
          <w:sz w:val="24"/>
          <w:szCs w:val="24"/>
        </w:rPr>
        <w:tab/>
      </w:r>
      <w:r w:rsidR="006838BA" w:rsidRPr="0047584C">
        <w:rPr>
          <w:sz w:val="24"/>
          <w:szCs w:val="24"/>
        </w:rPr>
        <w:t>Za stečajnog upravitelja imenuje</w:t>
      </w:r>
      <w:r w:rsidR="007907FD" w:rsidRPr="0047584C">
        <w:rPr>
          <w:sz w:val="24"/>
          <w:szCs w:val="24"/>
        </w:rPr>
        <w:t xml:space="preserve"> </w:t>
      </w:r>
      <w:r w:rsidR="007907FD" w:rsidRPr="00E603CC">
        <w:rPr>
          <w:sz w:val="24"/>
          <w:szCs w:val="24"/>
        </w:rPr>
        <w:t>se</w:t>
      </w:r>
      <w:r w:rsidR="006838BA" w:rsidRPr="00E603CC">
        <w:rPr>
          <w:sz w:val="24"/>
          <w:szCs w:val="24"/>
        </w:rPr>
        <w:t xml:space="preserve"> </w:t>
      </w:r>
      <w:r w:rsidR="00E603CC" w:rsidRPr="00E603CC">
        <w:rPr>
          <w:sz w:val="24"/>
          <w:szCs w:val="24"/>
        </w:rPr>
        <w:t>Jure Marušić, OIB: 52703189678, Zagreb, Bleiweisova 2</w:t>
      </w:r>
      <w:r w:rsidR="00A05D46" w:rsidRPr="00E603CC">
        <w:rPr>
          <w:sz w:val="24"/>
          <w:szCs w:val="24"/>
        </w:rPr>
        <w:t>.</w:t>
      </w:r>
    </w:p>
    <w:p w:rsidRDefault="00CB0F34" w:rsidP="00523D1C" w:rsidR="00CB0F34" w:rsidRPr="00E603CC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Stečajni postupak otvoren je</w:t>
      </w:r>
      <w:r w:rsidR="00010D5A">
        <w:rPr>
          <w:sz w:val="24"/>
          <w:szCs w:val="24"/>
        </w:rPr>
        <w:t xml:space="preserve"> 14</w:t>
      </w:r>
      <w:r w:rsidR="00A05D46">
        <w:rPr>
          <w:sz w:val="24"/>
          <w:szCs w:val="24"/>
        </w:rPr>
        <w:t xml:space="preserve">. </w:t>
      </w:r>
      <w:r w:rsidR="00010D5A">
        <w:rPr>
          <w:sz w:val="24"/>
          <w:szCs w:val="24"/>
        </w:rPr>
        <w:t>svibnja 2018</w:t>
      </w:r>
      <w:r w:rsidR="00B4321B" w:rsidRPr="004E77EF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</w:t>
      </w:r>
      <w:r w:rsidR="00775128"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>Trgovačkog suda u Zagrebu</w:t>
      </w:r>
      <w:r w:rsidRPr="00A15661">
        <w:rPr>
          <w:sz w:val="24"/>
          <w:szCs w:val="24"/>
        </w:rPr>
        <w:t xml:space="preserve"> </w:t>
      </w:r>
      <w:r w:rsidR="00010D5A">
        <w:rPr>
          <w:sz w:val="24"/>
          <w:szCs w:val="24"/>
        </w:rPr>
        <w:t>14</w:t>
      </w:r>
      <w:r w:rsidR="00A15661">
        <w:rPr>
          <w:sz w:val="24"/>
          <w:szCs w:val="24"/>
        </w:rPr>
        <w:t xml:space="preserve">. </w:t>
      </w:r>
      <w:r w:rsidR="00010D5A">
        <w:rPr>
          <w:sz w:val="24"/>
          <w:szCs w:val="24"/>
        </w:rPr>
        <w:t>svibnja 2018</w:t>
      </w:r>
      <w:r w:rsidR="00A05D46" w:rsidRPr="00A15661">
        <w:rPr>
          <w:sz w:val="24"/>
          <w:szCs w:val="24"/>
        </w:rPr>
        <w:t xml:space="preserve">. u </w:t>
      </w:r>
      <w:r w:rsidR="00A05D46" w:rsidRPr="00E603CC">
        <w:rPr>
          <w:sz w:val="24"/>
          <w:szCs w:val="24"/>
        </w:rPr>
        <w:t>1</w:t>
      </w:r>
      <w:r w:rsidR="00E603CC" w:rsidRPr="00E603CC">
        <w:rPr>
          <w:sz w:val="24"/>
          <w:szCs w:val="24"/>
        </w:rPr>
        <w:t>2</w:t>
      </w:r>
      <w:r w:rsidR="00A05D46" w:rsidRPr="00E603CC">
        <w:rPr>
          <w:sz w:val="24"/>
          <w:szCs w:val="24"/>
        </w:rPr>
        <w:t>,</w:t>
      </w:r>
      <w:r w:rsidR="00E603CC" w:rsidRPr="00E603CC">
        <w:rPr>
          <w:sz w:val="24"/>
          <w:szCs w:val="24"/>
        </w:rPr>
        <w:t>3</w:t>
      </w:r>
      <w:r w:rsidR="00A05D46" w:rsidRPr="00E603CC">
        <w:rPr>
          <w:sz w:val="24"/>
          <w:szCs w:val="24"/>
        </w:rPr>
        <w:t>0 sati.</w:t>
      </w:r>
    </w:p>
    <w:p w:rsidRDefault="00A84621" w:rsidP="00523D1C" w:rsidR="00523D1C" w:rsidRPr="0047584C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523D1C" w:rsidRPr="004E77EF">
        <w:rPr>
          <w:sz w:val="24"/>
          <w:szCs w:val="24"/>
        </w:rPr>
        <w:t xml:space="preserve">Pozivaju se </w:t>
      </w:r>
      <w:r w:rsidR="00523D1C" w:rsidRPr="0047584C">
        <w:rPr>
          <w:sz w:val="24"/>
          <w:szCs w:val="24"/>
        </w:rPr>
        <w:t>vjerovnici</w:t>
      </w:r>
      <w:r w:rsidR="002B76F2" w:rsidRPr="0047584C">
        <w:rPr>
          <w:sz w:val="24"/>
          <w:szCs w:val="24"/>
        </w:rPr>
        <w:t xml:space="preserve"> viših isplatnih redova</w:t>
      </w:r>
      <w:r w:rsidR="00010D5A">
        <w:rPr>
          <w:sz w:val="24"/>
          <w:szCs w:val="24"/>
        </w:rPr>
        <w:t xml:space="preserve"> u roku</w:t>
      </w:r>
      <w:r w:rsidR="00523D1C" w:rsidRPr="004E77EF">
        <w:rPr>
          <w:sz w:val="24"/>
          <w:szCs w:val="24"/>
        </w:rPr>
        <w:t xml:space="preserve"> 60 dana od dana objave ovog rješenja na mrežnoj stranici e-oglasna ploča Trgovačkog suda u Zagrebu prijaviti svoje tražbine stečajnom upravitelju,</w:t>
      </w:r>
      <w:r w:rsidR="00523D1C">
        <w:rPr>
          <w:sz w:val="24"/>
          <w:szCs w:val="24"/>
        </w:rPr>
        <w:t xml:space="preserve"> na adresu stečajnog upravitelja </w:t>
      </w:r>
      <w:r w:rsidR="00E603CC">
        <w:rPr>
          <w:sz w:val="24"/>
          <w:szCs w:val="24"/>
        </w:rPr>
        <w:t>Jure Marušić</w:t>
      </w:r>
      <w:r w:rsidR="00E603CC" w:rsidRPr="00E603CC">
        <w:rPr>
          <w:sz w:val="24"/>
          <w:szCs w:val="24"/>
        </w:rPr>
        <w:t>, Zagreb, Bleiweisova 2</w:t>
      </w:r>
      <w:r w:rsidR="00A05D46">
        <w:rPr>
          <w:sz w:val="24"/>
          <w:szCs w:val="24"/>
        </w:rPr>
        <w:t>,</w:t>
      </w:r>
      <w:r w:rsidR="00523D1C" w:rsidRPr="004E77EF">
        <w:rPr>
          <w:sz w:val="24"/>
          <w:szCs w:val="24"/>
        </w:rPr>
        <w:t xml:space="preserve"> u skladu s pravilima Stečajnog zakona o prijavi tražbina, na propisanom obrascu, u 2 primjerka, s ispravama iz kojih tražbina proizlazi, odnosno </w:t>
      </w:r>
      <w:r w:rsidR="00523D1C" w:rsidRPr="00914B2C">
        <w:rPr>
          <w:sz w:val="24"/>
          <w:szCs w:val="24"/>
        </w:rPr>
        <w:t>kojima se dokazuje te priložiti</w:t>
      </w:r>
      <w:r w:rsidR="00523D1C">
        <w:rPr>
          <w:sz w:val="24"/>
          <w:szCs w:val="24"/>
        </w:rPr>
        <w:t xml:space="preserve"> </w:t>
      </w:r>
      <w:r w:rsidR="00523D1C" w:rsidRPr="00914B2C">
        <w:rPr>
          <w:sz w:val="24"/>
          <w:szCs w:val="24"/>
        </w:rPr>
        <w:t>potvrdu</w:t>
      </w:r>
      <w:r w:rsidR="00523D1C"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271472">
        <w:rPr>
          <w:sz w:val="24"/>
          <w:szCs w:val="24"/>
        </w:rPr>
        <w:t>594</w:t>
      </w:r>
      <w:r w:rsidR="00010D5A">
        <w:rPr>
          <w:sz w:val="24"/>
          <w:szCs w:val="24"/>
        </w:rPr>
        <w:t>18</w:t>
      </w:r>
      <w:r w:rsidR="00523D1C" w:rsidRPr="0047584C">
        <w:rPr>
          <w:sz w:val="24"/>
          <w:szCs w:val="24"/>
        </w:rPr>
        <w:t>, opis plaćanja: Pristojbe iz predmeta St-</w:t>
      </w:r>
      <w:r w:rsidR="00271472">
        <w:rPr>
          <w:sz w:val="24"/>
          <w:szCs w:val="24"/>
        </w:rPr>
        <w:t>594</w:t>
      </w:r>
      <w:r w:rsidR="00010D5A">
        <w:rPr>
          <w:sz w:val="24"/>
          <w:szCs w:val="24"/>
        </w:rPr>
        <w:t>/18</w:t>
      </w:r>
      <w:r w:rsidR="00523D1C" w:rsidRPr="0047584C">
        <w:rPr>
          <w:sz w:val="24"/>
          <w:szCs w:val="24"/>
        </w:rPr>
        <w:t>.</w:t>
      </w:r>
    </w:p>
    <w:p w:rsidRDefault="00AB024A" w:rsidP="00523D1C" w:rsidR="006838B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010D5A">
        <w:rPr>
          <w:sz w:val="24"/>
          <w:szCs w:val="24"/>
        </w:rPr>
        <w:t>u roku</w:t>
      </w:r>
      <w:r w:rsidR="00A84621" w:rsidRPr="004E77EF">
        <w:rPr>
          <w:sz w:val="24"/>
          <w:szCs w:val="24"/>
        </w:rPr>
        <w:t xml:space="preserve">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523D1C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523D1C" w:rsidR="006838BA" w:rsidRPr="002E27FE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lastRenderedPageBreak/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</w:t>
      </w:r>
      <w:r w:rsidR="006838BA" w:rsidRPr="008D2297">
        <w:rPr>
          <w:sz w:val="24"/>
          <w:szCs w:val="24"/>
        </w:rPr>
        <w:t>ročište) za</w:t>
      </w:r>
      <w:r w:rsidR="00010D5A" w:rsidRPr="008D2297">
        <w:rPr>
          <w:sz w:val="24"/>
          <w:szCs w:val="24"/>
        </w:rPr>
        <w:t xml:space="preserve"> </w:t>
      </w:r>
      <w:r w:rsidR="008D2297" w:rsidRPr="008D2297">
        <w:rPr>
          <w:sz w:val="24"/>
          <w:szCs w:val="24"/>
        </w:rPr>
        <w:t>5</w:t>
      </w:r>
      <w:r w:rsidR="00A444C0" w:rsidRPr="008D2297">
        <w:rPr>
          <w:sz w:val="24"/>
          <w:szCs w:val="24"/>
        </w:rPr>
        <w:t xml:space="preserve">. </w:t>
      </w:r>
      <w:r w:rsidR="00010D5A" w:rsidRPr="008D2297">
        <w:rPr>
          <w:sz w:val="24"/>
          <w:szCs w:val="24"/>
        </w:rPr>
        <w:t>rujna 2018</w:t>
      </w:r>
      <w:r w:rsidR="00A444C0" w:rsidRPr="008D2297">
        <w:rPr>
          <w:sz w:val="24"/>
          <w:szCs w:val="24"/>
        </w:rPr>
        <w:t>.</w:t>
      </w:r>
      <w:r w:rsidR="004E77EF" w:rsidRPr="008D2297">
        <w:rPr>
          <w:sz w:val="24"/>
          <w:szCs w:val="24"/>
        </w:rPr>
        <w:t xml:space="preserve"> u </w:t>
      </w:r>
      <w:r w:rsidR="00D2028A" w:rsidRPr="008D2297">
        <w:rPr>
          <w:sz w:val="24"/>
          <w:szCs w:val="24"/>
        </w:rPr>
        <w:t>9:</w:t>
      </w:r>
      <w:r w:rsidR="001B70A3" w:rsidRPr="008D2297">
        <w:rPr>
          <w:sz w:val="24"/>
          <w:szCs w:val="24"/>
        </w:rPr>
        <w:t>30</w:t>
      </w:r>
      <w:r w:rsidR="004E77EF" w:rsidRPr="008D2297">
        <w:rPr>
          <w:b/>
          <w:sz w:val="24"/>
          <w:szCs w:val="24"/>
        </w:rPr>
        <w:t xml:space="preserve"> </w:t>
      </w:r>
      <w:r w:rsidR="006838BA" w:rsidRPr="008D2297">
        <w:rPr>
          <w:sz w:val="24"/>
          <w:szCs w:val="24"/>
        </w:rPr>
        <w:t xml:space="preserve">sati koje će se </w:t>
      </w:r>
      <w:r w:rsidR="006838BA" w:rsidRPr="002E27FE">
        <w:rPr>
          <w:sz w:val="24"/>
          <w:szCs w:val="24"/>
        </w:rPr>
        <w:t>održati u zgradi ovog suda, Za</w:t>
      </w:r>
      <w:r w:rsidR="00A84621" w:rsidRPr="002E27FE">
        <w:rPr>
          <w:sz w:val="24"/>
          <w:szCs w:val="24"/>
        </w:rPr>
        <w:t xml:space="preserve">greb, Petrinjska 8, soba </w:t>
      </w:r>
      <w:r w:rsidR="00FE2064" w:rsidRPr="002E27FE">
        <w:rPr>
          <w:sz w:val="24"/>
          <w:szCs w:val="24"/>
        </w:rPr>
        <w:t>9</w:t>
      </w:r>
      <w:r w:rsidR="001704D8">
        <w:rPr>
          <w:sz w:val="24"/>
          <w:szCs w:val="24"/>
        </w:rPr>
        <w:t>6</w:t>
      </w:r>
      <w:r w:rsidR="00A84621" w:rsidRPr="002E27FE">
        <w:rPr>
          <w:sz w:val="24"/>
          <w:szCs w:val="24"/>
        </w:rPr>
        <w:t xml:space="preserve"> (</w:t>
      </w:r>
      <w:r w:rsidR="00C362A9" w:rsidRPr="002E27FE">
        <w:rPr>
          <w:sz w:val="24"/>
          <w:szCs w:val="24"/>
        </w:rPr>
        <w:t xml:space="preserve">mala dvorana - </w:t>
      </w:r>
      <w:r w:rsidR="00A84621" w:rsidRPr="002E27FE">
        <w:rPr>
          <w:sz w:val="24"/>
          <w:szCs w:val="24"/>
        </w:rPr>
        <w:t>ulična</w:t>
      </w:r>
      <w:r w:rsidR="006838BA" w:rsidRPr="002E27FE">
        <w:rPr>
          <w:sz w:val="24"/>
          <w:szCs w:val="24"/>
        </w:rPr>
        <w:t xml:space="preserve"> zgrada). </w:t>
      </w:r>
    </w:p>
    <w:p w:rsidRDefault="00867C12" w:rsidP="00523D1C" w:rsidR="00326384">
      <w:pPr>
        <w:ind w:firstLine="720"/>
        <w:jc w:val="both"/>
        <w:rPr>
          <w:sz w:val="24"/>
          <w:szCs w:val="24"/>
        </w:rPr>
      </w:pPr>
      <w:r w:rsidRPr="002E27FE">
        <w:rPr>
          <w:sz w:val="24"/>
          <w:szCs w:val="24"/>
        </w:rPr>
        <w:t>VIII</w:t>
      </w:r>
      <w:r w:rsidR="00A84621" w:rsidRPr="002E27FE">
        <w:rPr>
          <w:sz w:val="24"/>
          <w:szCs w:val="24"/>
        </w:rPr>
        <w:t>.</w:t>
      </w:r>
      <w:r w:rsidR="00CB0F34" w:rsidRPr="002E27FE">
        <w:rPr>
          <w:sz w:val="24"/>
          <w:szCs w:val="24"/>
        </w:rPr>
        <w:tab/>
      </w:r>
      <w:r w:rsidR="002D18DF" w:rsidRPr="002E27FE">
        <w:rPr>
          <w:sz w:val="24"/>
          <w:szCs w:val="24"/>
        </w:rPr>
        <w:t>Ročište</w:t>
      </w:r>
      <w:r w:rsidR="006838BA" w:rsidRPr="002E27FE">
        <w:rPr>
          <w:sz w:val="24"/>
          <w:szCs w:val="24"/>
        </w:rPr>
        <w:t xml:space="preserve"> vjerovnika na kojem će se na temelju izvješća stečajnog upravitel</w:t>
      </w:r>
      <w:r w:rsidR="00EA2331" w:rsidRPr="002E27FE">
        <w:rPr>
          <w:sz w:val="24"/>
          <w:szCs w:val="24"/>
        </w:rPr>
        <w:t>ja odlučivati o daljnjem tijeku</w:t>
      </w:r>
      <w:r w:rsidR="002D18DF" w:rsidRPr="002E27FE">
        <w:rPr>
          <w:sz w:val="24"/>
          <w:szCs w:val="24"/>
        </w:rPr>
        <w:t xml:space="preserve"> stečajnog </w:t>
      </w:r>
      <w:r w:rsidR="006838BA" w:rsidRPr="002E27FE">
        <w:rPr>
          <w:sz w:val="24"/>
          <w:szCs w:val="24"/>
        </w:rPr>
        <w:t xml:space="preserve">postupka (izvještajno ročište) određuje se za isti dan i na istom </w:t>
      </w:r>
      <w:r w:rsidR="006838BA" w:rsidRPr="00A444C0">
        <w:rPr>
          <w:sz w:val="24"/>
          <w:szCs w:val="24"/>
        </w:rPr>
        <w:t xml:space="preserve">mjestu u </w:t>
      </w:r>
      <w:r w:rsidR="001B70A3" w:rsidRPr="00A444C0">
        <w:rPr>
          <w:sz w:val="24"/>
          <w:szCs w:val="24"/>
        </w:rPr>
        <w:t>10</w:t>
      </w:r>
      <w:r w:rsidR="00D2028A" w:rsidRPr="00A444C0">
        <w:rPr>
          <w:sz w:val="24"/>
          <w:szCs w:val="24"/>
        </w:rPr>
        <w:t>:00</w:t>
      </w:r>
      <w:r w:rsidR="006838BA" w:rsidRPr="00A444C0">
        <w:rPr>
          <w:sz w:val="24"/>
          <w:szCs w:val="24"/>
        </w:rPr>
        <w:t xml:space="preserve"> sati.</w:t>
      </w:r>
    </w:p>
    <w:p w:rsidRDefault="00523D1C" w:rsidP="00010D5A" w:rsidR="00523D1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010D5A" w:rsidP="0064621D" w:rsidR="00211CA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26384" w:rsidRPr="002E27FE">
        <w:rPr>
          <w:sz w:val="24"/>
          <w:szCs w:val="24"/>
        </w:rPr>
        <w:t xml:space="preserve">X. </w:t>
      </w:r>
      <w:r w:rsidR="006838BA" w:rsidRPr="002E27FE">
        <w:rPr>
          <w:sz w:val="24"/>
          <w:szCs w:val="24"/>
        </w:rPr>
        <w:t xml:space="preserve"> </w:t>
      </w:r>
      <w:r w:rsidR="00326384" w:rsidRPr="002E27FE">
        <w:rPr>
          <w:sz w:val="24"/>
          <w:szCs w:val="24"/>
        </w:rPr>
        <w:t xml:space="preserve">Određuje se upis ovog rješenja o otvaranju stečajnog postupka nad dužnikom </w:t>
      </w:r>
      <w:r w:rsidR="000D06BF" w:rsidRPr="000D06BF">
        <w:rPr>
          <w:sz w:val="24"/>
          <w:szCs w:val="24"/>
        </w:rPr>
        <w:t>FOCUS GRADNJA d.o.o. Zagreb, Novoselečki put 157, OIB: 54058591185</w:t>
      </w:r>
      <w:r w:rsidR="00326384" w:rsidRPr="002E27FE">
        <w:rPr>
          <w:sz w:val="24"/>
          <w:szCs w:val="24"/>
          <w:lang w:val="pt-BR"/>
        </w:rPr>
        <w:t>,</w:t>
      </w:r>
      <w:r w:rsidR="0040036D" w:rsidRPr="002E27FE">
        <w:rPr>
          <w:sz w:val="24"/>
          <w:szCs w:val="24"/>
        </w:rPr>
        <w:t xml:space="preserve"> u zemljišnim knjigama</w:t>
      </w:r>
      <w:r w:rsidR="00326384" w:rsidRPr="002E27FE">
        <w:rPr>
          <w:sz w:val="24"/>
          <w:szCs w:val="24"/>
        </w:rPr>
        <w:t xml:space="preserve"> te se nalaže</w:t>
      </w:r>
      <w:r w:rsidR="003C181E">
        <w:rPr>
          <w:sz w:val="24"/>
          <w:szCs w:val="24"/>
        </w:rPr>
        <w:t xml:space="preserve"> Općinskom </w:t>
      </w:r>
      <w:r>
        <w:rPr>
          <w:sz w:val="24"/>
          <w:szCs w:val="24"/>
        </w:rPr>
        <w:t>građanskom</w:t>
      </w:r>
      <w:r w:rsidR="00580133">
        <w:rPr>
          <w:sz w:val="24"/>
          <w:szCs w:val="24"/>
        </w:rPr>
        <w:t xml:space="preserve"> sudu u Za</w:t>
      </w:r>
      <w:r>
        <w:rPr>
          <w:sz w:val="24"/>
          <w:szCs w:val="24"/>
        </w:rPr>
        <w:t>grebu,</w:t>
      </w:r>
      <w:r w:rsidR="00580133">
        <w:rPr>
          <w:sz w:val="24"/>
          <w:szCs w:val="24"/>
        </w:rPr>
        <w:t xml:space="preserve"> Zemljišnoknjižni odjel</w:t>
      </w:r>
      <w:r w:rsidR="00211CA0">
        <w:rPr>
          <w:sz w:val="24"/>
          <w:szCs w:val="24"/>
        </w:rPr>
        <w:t xml:space="preserve"> Sesvete</w:t>
      </w:r>
      <w:r w:rsidR="00580133">
        <w:rPr>
          <w:sz w:val="24"/>
          <w:szCs w:val="24"/>
        </w:rPr>
        <w:t xml:space="preserve">, </w:t>
      </w:r>
      <w:r w:rsidR="00580133" w:rsidRPr="00580133">
        <w:rPr>
          <w:sz w:val="24"/>
          <w:szCs w:val="24"/>
        </w:rPr>
        <w:t xml:space="preserve">zabilježba rješenja o otvaranju stečajnog postupka nad dužnikom </w:t>
      </w:r>
      <w:r w:rsidR="00211CA0" w:rsidRPr="000D06BF">
        <w:rPr>
          <w:sz w:val="24"/>
          <w:szCs w:val="24"/>
        </w:rPr>
        <w:t>FOCUS GRADNJA d.o.o. Zagreb, Novoselečki put 157, OIB: 54058591185</w:t>
      </w:r>
      <w:r w:rsidR="00580133">
        <w:rPr>
          <w:sz w:val="24"/>
          <w:szCs w:val="24"/>
        </w:rPr>
        <w:t xml:space="preserve"> i to</w:t>
      </w:r>
      <w:r w:rsidRPr="00010D5A">
        <w:t xml:space="preserve"> </w:t>
      </w:r>
      <w:r w:rsidRPr="00010D5A">
        <w:rPr>
          <w:sz w:val="24"/>
          <w:szCs w:val="24"/>
        </w:rPr>
        <w:t>na</w:t>
      </w:r>
      <w:r w:rsidR="00211CA0">
        <w:rPr>
          <w:sz w:val="24"/>
          <w:szCs w:val="24"/>
        </w:rPr>
        <w:t>:</w:t>
      </w:r>
    </w:p>
    <w:p w:rsidRDefault="00010D5A" w:rsidP="0064621D" w:rsidR="00271472">
      <w:pPr>
        <w:jc w:val="both"/>
        <w:rPr>
          <w:sz w:val="24"/>
          <w:szCs w:val="24"/>
        </w:rPr>
      </w:pPr>
      <w:r w:rsidRPr="00010D5A">
        <w:rPr>
          <w:sz w:val="24"/>
          <w:szCs w:val="24"/>
        </w:rPr>
        <w:t>nekretnini upisanoj u zk. ul. br.</w:t>
      </w:r>
      <w:r>
        <w:rPr>
          <w:sz w:val="24"/>
          <w:szCs w:val="24"/>
        </w:rPr>
        <w:t xml:space="preserve"> </w:t>
      </w:r>
      <w:r w:rsidR="00211CA0">
        <w:rPr>
          <w:sz w:val="24"/>
          <w:szCs w:val="24"/>
        </w:rPr>
        <w:t>8883</w:t>
      </w:r>
      <w:r>
        <w:rPr>
          <w:sz w:val="24"/>
          <w:szCs w:val="24"/>
        </w:rPr>
        <w:t xml:space="preserve">, </w:t>
      </w:r>
      <w:r w:rsidRPr="00010D5A">
        <w:rPr>
          <w:sz w:val="24"/>
          <w:szCs w:val="24"/>
        </w:rPr>
        <w:t xml:space="preserve">k.o. </w:t>
      </w:r>
      <w:r w:rsidR="00211CA0">
        <w:rPr>
          <w:sz w:val="24"/>
          <w:szCs w:val="24"/>
        </w:rPr>
        <w:t>Sesvete</w:t>
      </w:r>
      <w:r>
        <w:rPr>
          <w:sz w:val="24"/>
          <w:szCs w:val="24"/>
        </w:rPr>
        <w:t xml:space="preserve">, k.č.br. </w:t>
      </w:r>
      <w:r w:rsidR="00211CA0">
        <w:rPr>
          <w:sz w:val="24"/>
          <w:szCs w:val="24"/>
        </w:rPr>
        <w:t>1581/1</w:t>
      </w:r>
      <w:r>
        <w:rPr>
          <w:sz w:val="24"/>
          <w:szCs w:val="24"/>
        </w:rPr>
        <w:t xml:space="preserve"> </w:t>
      </w:r>
      <w:r w:rsidR="00214403" w:rsidRPr="00214403">
        <w:rPr>
          <w:sz w:val="24"/>
          <w:szCs w:val="24"/>
        </w:rPr>
        <w:t>stambena zgrada br. 183 Novoselečki put površine 155 m2 i dvorište</w:t>
      </w:r>
      <w:r w:rsidR="00214403">
        <w:rPr>
          <w:sz w:val="24"/>
          <w:szCs w:val="24"/>
        </w:rPr>
        <w:t xml:space="preserve"> Novoselečki put</w:t>
      </w:r>
      <w:r w:rsidR="00214403" w:rsidRPr="00214403">
        <w:rPr>
          <w:sz w:val="24"/>
          <w:szCs w:val="24"/>
        </w:rPr>
        <w:t xml:space="preserve"> površine 507 m2</w:t>
      </w:r>
      <w:r w:rsidR="00211CA0">
        <w:rPr>
          <w:sz w:val="24"/>
          <w:szCs w:val="24"/>
        </w:rPr>
        <w:t xml:space="preserve">, ukupno površne 662 m2 i </w:t>
      </w:r>
    </w:p>
    <w:p w:rsidRDefault="00211CA0" w:rsidP="00271472" w:rsidR="0006227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nekretnini </w:t>
      </w:r>
      <w:r w:rsidRPr="00010D5A">
        <w:rPr>
          <w:sz w:val="24"/>
          <w:szCs w:val="24"/>
        </w:rPr>
        <w:t>upisanoj u zk. ul. br.</w:t>
      </w:r>
      <w:r>
        <w:rPr>
          <w:sz w:val="24"/>
          <w:szCs w:val="24"/>
        </w:rPr>
        <w:t xml:space="preserve"> 8882, </w:t>
      </w:r>
      <w:r w:rsidRPr="00010D5A">
        <w:rPr>
          <w:sz w:val="24"/>
          <w:szCs w:val="24"/>
        </w:rPr>
        <w:t xml:space="preserve">k.o. </w:t>
      </w:r>
      <w:r>
        <w:rPr>
          <w:sz w:val="24"/>
          <w:szCs w:val="24"/>
        </w:rPr>
        <w:t>Sesvete, k.č.br. 2089/54 Put Šturlićeva ulica površine 6 2, ukupno površine 6 m2</w:t>
      </w:r>
      <w:r w:rsidR="004176D3">
        <w:rPr>
          <w:sz w:val="24"/>
          <w:szCs w:val="24"/>
        </w:rPr>
        <w:t>.</w:t>
      </w:r>
      <w:r w:rsidR="0064621D">
        <w:rPr>
          <w:sz w:val="24"/>
          <w:szCs w:val="24"/>
        </w:rPr>
        <w:t xml:space="preserve"> </w:t>
      </w:r>
      <w:r w:rsidR="00010D5A" w:rsidRPr="00010D5A">
        <w:rPr>
          <w:sz w:val="24"/>
          <w:szCs w:val="24"/>
        </w:rPr>
        <w:t xml:space="preserve"> </w:t>
      </w:r>
    </w:p>
    <w:p w:rsidRDefault="00271472" w:rsidP="00062277" w:rsidR="00271472" w:rsidRPr="002B76F2">
      <w:pPr>
        <w:pStyle w:val="Odlomakpopisa"/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214403" w:rsidP="00214403" w:rsidR="00214403" w:rsidRPr="00214403">
      <w:pPr>
        <w:ind w:firstLine="708"/>
        <w:jc w:val="both"/>
        <w:rPr>
          <w:sz w:val="24"/>
          <w:szCs w:val="24"/>
        </w:rPr>
      </w:pPr>
      <w:r w:rsidRPr="00214403">
        <w:rPr>
          <w:sz w:val="24"/>
          <w:szCs w:val="24"/>
        </w:rPr>
        <w:tab/>
        <w:t>Financijska agencija podnijela je, na temelju odredbe čl. 444. st. 1. Stečajnog zakona (“Narodne novine” broj 71/15, dalje: SZ), zahtjev za provedbu skraćenog stečajnog postupka nad dužnikom FOCUS GRADNJA d.o.o. Zagreb, Novoselečki put 157, OIB: 54058591185.</w:t>
      </w:r>
    </w:p>
    <w:p w:rsidRDefault="00214403" w:rsidP="00214403" w:rsidR="00214403">
      <w:pPr>
        <w:jc w:val="both"/>
        <w:rPr>
          <w:sz w:val="24"/>
          <w:szCs w:val="24"/>
        </w:rPr>
      </w:pPr>
      <w:r w:rsidRPr="00214403">
        <w:rPr>
          <w:sz w:val="24"/>
          <w:szCs w:val="24"/>
        </w:rPr>
        <w:tab/>
        <w:t>S obzirom na to da su bile ispunjene pretpostavke, sud je 13. rujna 2017.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214403" w:rsidP="00214403" w:rsidR="00214403">
      <w:pPr>
        <w:jc w:val="both"/>
        <w:rPr>
          <w:sz w:val="24"/>
          <w:szCs w:val="24"/>
        </w:rPr>
      </w:pPr>
      <w:r w:rsidRPr="00214403">
        <w:rPr>
          <w:sz w:val="24"/>
          <w:szCs w:val="24"/>
        </w:rPr>
        <w:tab/>
        <w:t>Vjerovnik E</w:t>
      </w:r>
      <w:r w:rsidR="00271472">
        <w:rPr>
          <w:sz w:val="24"/>
          <w:szCs w:val="24"/>
        </w:rPr>
        <w:t xml:space="preserve">rste </w:t>
      </w:r>
      <w:r w:rsidRPr="00214403">
        <w:rPr>
          <w:sz w:val="24"/>
          <w:szCs w:val="24"/>
        </w:rPr>
        <w:t>&amp;</w:t>
      </w:r>
      <w:r w:rsidR="00271472">
        <w:rPr>
          <w:sz w:val="24"/>
          <w:szCs w:val="24"/>
        </w:rPr>
        <w:t xml:space="preserve"> </w:t>
      </w:r>
      <w:r w:rsidRPr="00214403">
        <w:rPr>
          <w:sz w:val="24"/>
          <w:szCs w:val="24"/>
        </w:rPr>
        <w:t>S</w:t>
      </w:r>
      <w:r w:rsidR="00271472">
        <w:rPr>
          <w:sz w:val="24"/>
          <w:szCs w:val="24"/>
        </w:rPr>
        <w:t>teiermarkische bank d.d. Rijeka,</w:t>
      </w:r>
      <w:r w:rsidRPr="00214403">
        <w:rPr>
          <w:sz w:val="24"/>
          <w:szCs w:val="24"/>
        </w:rPr>
        <w:t xml:space="preserve"> podneskom od 20. rujna 2017. predložio</w:t>
      </w:r>
      <w:r w:rsidR="00271472">
        <w:rPr>
          <w:sz w:val="24"/>
          <w:szCs w:val="24"/>
        </w:rPr>
        <w:t xml:space="preserve"> je</w:t>
      </w:r>
      <w:r w:rsidRPr="00214403">
        <w:rPr>
          <w:sz w:val="24"/>
          <w:szCs w:val="24"/>
        </w:rPr>
        <w:t xml:space="preserve"> otvoriti stečajni postupak nad dužnikom te je obavijestio sud da je dužnik vlasnik nekretnine upisane u zemljišnoknjižnom odjelu Sesvete, Općinskog građanskog suda u Zagrebu,  u zk.ul.br. 8882 i zk.ul. br. 8883, k.o. Sesvete.</w:t>
      </w:r>
    </w:p>
    <w:p w:rsidRDefault="00F003BF" w:rsidP="00F003BF" w:rsidR="00F003BF" w:rsidRPr="00271472">
      <w:pPr>
        <w:jc w:val="both"/>
        <w:rPr>
          <w:sz w:val="24"/>
          <w:szCs w:val="24"/>
        </w:rPr>
      </w:pPr>
      <w:r>
        <w:tab/>
      </w:r>
      <w:r w:rsidRPr="00271472">
        <w:rPr>
          <w:sz w:val="24"/>
          <w:szCs w:val="24"/>
        </w:rPr>
        <w:t>Zastupnik po zak</w:t>
      </w:r>
      <w:r w:rsidR="00271472" w:rsidRPr="00271472">
        <w:rPr>
          <w:sz w:val="24"/>
          <w:szCs w:val="24"/>
        </w:rPr>
        <w:t>onu dužnika dostavio je prokazn</w:t>
      </w:r>
      <w:r w:rsidRPr="00271472">
        <w:rPr>
          <w:sz w:val="24"/>
          <w:szCs w:val="24"/>
        </w:rPr>
        <w:t xml:space="preserve">i popis imovine dužnika od 28. rujna 2017. (list </w:t>
      </w:r>
      <w:r w:rsidR="00C54739" w:rsidRPr="00271472">
        <w:rPr>
          <w:sz w:val="24"/>
          <w:szCs w:val="24"/>
        </w:rPr>
        <w:t>109-</w:t>
      </w:r>
      <w:r w:rsidRPr="00271472">
        <w:rPr>
          <w:sz w:val="24"/>
          <w:szCs w:val="24"/>
        </w:rPr>
        <w:t>117 spisa)</w:t>
      </w:r>
      <w:r w:rsidR="00271472" w:rsidRPr="00271472">
        <w:rPr>
          <w:sz w:val="24"/>
          <w:szCs w:val="24"/>
        </w:rPr>
        <w:t>.</w:t>
      </w:r>
      <w:r w:rsidRPr="00271472">
        <w:rPr>
          <w:sz w:val="24"/>
          <w:szCs w:val="24"/>
        </w:rPr>
        <w:t xml:space="preserve"> </w:t>
      </w:r>
    </w:p>
    <w:p w:rsidRDefault="00214403" w:rsidP="00214403" w:rsidR="00214403" w:rsidRPr="00214403">
      <w:pPr>
        <w:ind w:firstLine="708"/>
        <w:jc w:val="both"/>
        <w:rPr>
          <w:color w:val="FF0000"/>
          <w:sz w:val="24"/>
          <w:szCs w:val="24"/>
        </w:rPr>
      </w:pPr>
      <w:r w:rsidRPr="00271472">
        <w:rPr>
          <w:sz w:val="24"/>
          <w:szCs w:val="24"/>
        </w:rPr>
        <w:tab/>
        <w:t xml:space="preserve">Republika Hrvatska, Ministarstvo </w:t>
      </w:r>
      <w:r w:rsidRPr="00214403">
        <w:rPr>
          <w:sz w:val="24"/>
          <w:szCs w:val="24"/>
        </w:rPr>
        <w:t>financija, Porezna uprava, dostavila je 25. listopada 2017. obrazac kojim je, kao vjerovnik, predložila nad dužnikom otvoriti stečaj te navela da ima tražbinu prema dužniku u iznosu od 74.814,72 kn na temelju knjigovodstvenog stanja duga na dan 18. listopada 2017.  Podneskom od 25. listopada 2017. obavijestila je sud da je dužnik vlasnik nekretnina upisanih u zk.ul.br. 8882 k.o. Sesvete. k.č.br. 2089/54 put Šturlićeva ulica, površine 6 m2 te u zk.ul.br. 8883  k.o. Sesvete. k.č.br. 1581/1 stambena zgrada br. 183 Novoselečki put površine 155 m2 i dvorište površine 507 m2, ukupno površine 662 m2. U prilogu podneska dostavljena je i potvrda Ministarstva financije Porezne uprave (list 131 spisa) iz koje proizlaz</w:t>
      </w:r>
      <w:r>
        <w:rPr>
          <w:sz w:val="24"/>
          <w:szCs w:val="24"/>
        </w:rPr>
        <w:t>i da je prema podacima Financij</w:t>
      </w:r>
      <w:r w:rsidRPr="00214403">
        <w:rPr>
          <w:sz w:val="24"/>
          <w:szCs w:val="24"/>
        </w:rPr>
        <w:t xml:space="preserve">ske agencije na računu dužnika na dan 18. listopada 2017. nepodmirene obveze evidentirane u Očevidniku redoslijeda plaćanja iznose 1.071.505,94 kn te da je broj dana neprekidne blokade 2394. </w:t>
      </w:r>
    </w:p>
    <w:p w:rsidRDefault="00214403" w:rsidP="00214403" w:rsidR="00214403" w:rsidRPr="00214403">
      <w:pPr>
        <w:jc w:val="both"/>
        <w:rPr>
          <w:sz w:val="24"/>
          <w:szCs w:val="24"/>
        </w:rPr>
      </w:pPr>
      <w:r w:rsidRPr="00214403">
        <w:rPr>
          <w:sz w:val="24"/>
          <w:szCs w:val="24"/>
        </w:rPr>
        <w:tab/>
        <w:t xml:space="preserve">Kako je Republika Hrvatska, Ministarstvo financija, Porezna uprava, kao vjerovnik, koji je u smislu čl. 114. st. 3. SZ-a oslobođen plaćanja predujma za namirenje troškova stečajnog postupka iz čl. 114. st. 1. SZ-a, u roku 45 dana od dana objave oglasa, predložio otvoriti stečaj nad dužnikom te je obavijestio sud kako dužnik ima navedenu imovinu, koja je </w:t>
      </w:r>
      <w:r w:rsidRPr="00214403">
        <w:rPr>
          <w:sz w:val="24"/>
          <w:szCs w:val="24"/>
        </w:rPr>
        <w:lastRenderedPageBreak/>
        <w:t xml:space="preserve">prema ocjeni suda dostatna za namirenje predvidivih troškova stečajnoga postupka, sud je na temelju odredbe čl. 433. SZ-a obustavio skraćeni stečajni postupak. </w:t>
      </w:r>
    </w:p>
    <w:p w:rsidRDefault="00214403" w:rsidP="00271472" w:rsidR="00271472" w:rsidRPr="0022203D">
      <w:pPr>
        <w:jc w:val="both"/>
        <w:rPr>
          <w:sz w:val="24"/>
          <w:szCs w:val="24"/>
          <w:lang w:val="en-GB"/>
        </w:rPr>
      </w:pPr>
      <w:r w:rsidRPr="00214403">
        <w:rPr>
          <w:sz w:val="24"/>
          <w:szCs w:val="24"/>
        </w:rPr>
        <w:tab/>
        <w:t xml:space="preserve">Imajući u vidu činjenicu da je Financijska agencija u zahtjevu za provedbu skraćenog stečajnog postupka, koji se vodio pod poslovnim brojem St-4761/15, navela da je dužnik na dan 1. rujna 2015. u Očevidniku redoslijeda osnova za plaćanje imao evidentirane neizvršene osnove za plaćanje u neprekinutom razdoblju od 1617 dana te </w:t>
      </w:r>
      <w:r w:rsidR="00271472" w:rsidRPr="0022203D">
        <w:rPr>
          <w:sz w:val="24"/>
          <w:szCs w:val="24"/>
        </w:rPr>
        <w:t xml:space="preserve">kako navedena agencija vodi Očevidnik redoslijeda osnova za plaćanje, </w:t>
      </w:r>
      <w:r w:rsidR="00271472" w:rsidRPr="0022203D">
        <w:rPr>
          <w:sz w:val="24"/>
          <w:szCs w:val="24"/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214403" w:rsidP="00A3544F" w:rsidR="00A3544F">
      <w:pPr>
        <w:ind w:firstLine="708"/>
        <w:jc w:val="both"/>
        <w:rPr>
          <w:sz w:val="24"/>
          <w:szCs w:val="24"/>
        </w:rPr>
      </w:pPr>
      <w:r w:rsidRPr="00214403">
        <w:rPr>
          <w:sz w:val="24"/>
          <w:szCs w:val="24"/>
          <w:lang w:val="en-GB"/>
        </w:rPr>
        <w:tab/>
      </w:r>
      <w:r w:rsidRPr="00214403">
        <w:rPr>
          <w:sz w:val="24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</w:t>
      </w:r>
      <w:r w:rsidR="004176D3" w:rsidRPr="004176D3">
        <w:rPr>
          <w:sz w:val="24"/>
          <w:szCs w:val="24"/>
        </w:rPr>
        <w:t xml:space="preserve"> (prethodni postupak). </w:t>
      </w:r>
      <w:r w:rsidR="00A3544F" w:rsidRPr="00A3544F">
        <w:rPr>
          <w:sz w:val="24"/>
          <w:szCs w:val="24"/>
        </w:rPr>
        <w:t>Sli</w:t>
      </w:r>
      <w:r w:rsidR="004D642A">
        <w:rPr>
          <w:sz w:val="24"/>
          <w:szCs w:val="24"/>
        </w:rPr>
        <w:t>jedom navedenog,</w:t>
      </w:r>
      <w:r>
        <w:rPr>
          <w:sz w:val="24"/>
          <w:szCs w:val="24"/>
        </w:rPr>
        <w:t xml:space="preserve"> rješenjem od 14</w:t>
      </w:r>
      <w:r w:rsidR="00A3544F" w:rsidRPr="00A3544F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="004D642A">
        <w:rPr>
          <w:sz w:val="24"/>
          <w:szCs w:val="24"/>
        </w:rPr>
        <w:t xml:space="preserve"> 2018</w:t>
      </w:r>
      <w:r w:rsidR="00A3544F" w:rsidRPr="00A3544F">
        <w:rPr>
          <w:sz w:val="24"/>
          <w:szCs w:val="24"/>
        </w:rPr>
        <w:t>. sud je pokrenuo prethodni postupak nad dužnikom.</w:t>
      </w:r>
    </w:p>
    <w:p w:rsidRDefault="00F003BF" w:rsidP="00F003BF" w:rsidR="00F003BF" w:rsidRPr="00F003B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003BF">
        <w:rPr>
          <w:sz w:val="24"/>
          <w:szCs w:val="24"/>
        </w:rPr>
        <w:t>U spisu je zaprimljen podnesak Stanice za tehnički pregled vozila Euroagram Tis d.o.o. od 3. travnja 2018. (list 147 spisa) kojim obavještava sud da dužnik nije evidentiran kao vlasnik vozila.</w:t>
      </w:r>
    </w:p>
    <w:p w:rsidRDefault="00F003BF" w:rsidP="00F003BF" w:rsidR="00A3544F">
      <w:pPr>
        <w:jc w:val="both"/>
        <w:rPr>
          <w:sz w:val="24"/>
          <w:szCs w:val="24"/>
        </w:rPr>
      </w:pPr>
      <w:r w:rsidRPr="00F003BF">
        <w:rPr>
          <w:sz w:val="24"/>
          <w:szCs w:val="24"/>
        </w:rPr>
        <w:tab/>
      </w:r>
      <w:r w:rsidR="00A3544F" w:rsidRPr="00A3544F">
        <w:rPr>
          <w:sz w:val="24"/>
          <w:szCs w:val="24"/>
        </w:rPr>
        <w:t>Nadalje, u ovo</w:t>
      </w:r>
      <w:r w:rsidR="004D642A">
        <w:rPr>
          <w:sz w:val="24"/>
          <w:szCs w:val="24"/>
        </w:rPr>
        <w:t>m postupku održano je ročište 11</w:t>
      </w:r>
      <w:r w:rsidR="00A3544F" w:rsidRPr="00A3544F">
        <w:rPr>
          <w:sz w:val="24"/>
          <w:szCs w:val="24"/>
        </w:rPr>
        <w:t xml:space="preserve">. </w:t>
      </w:r>
      <w:r w:rsidR="004D642A">
        <w:rPr>
          <w:sz w:val="24"/>
          <w:szCs w:val="24"/>
        </w:rPr>
        <w:t>svibnja</w:t>
      </w:r>
      <w:r w:rsidR="00A3544F" w:rsidRPr="00A3544F">
        <w:rPr>
          <w:sz w:val="24"/>
          <w:szCs w:val="24"/>
        </w:rPr>
        <w:t xml:space="preserve"> 2</w:t>
      </w:r>
      <w:r w:rsidR="004D642A">
        <w:rPr>
          <w:sz w:val="24"/>
          <w:szCs w:val="24"/>
        </w:rPr>
        <w:t>018</w:t>
      </w:r>
      <w:r w:rsidR="00A3544F" w:rsidRPr="00A3544F">
        <w:rPr>
          <w:sz w:val="24"/>
          <w:szCs w:val="24"/>
        </w:rPr>
        <w:t xml:space="preserve">. na kojem </w:t>
      </w:r>
      <w:r w:rsidR="004D642A">
        <w:rPr>
          <w:sz w:val="24"/>
          <w:szCs w:val="24"/>
        </w:rPr>
        <w:t xml:space="preserve">su I predlagatelj </w:t>
      </w:r>
      <w:r w:rsidR="00271472" w:rsidRPr="00271472">
        <w:rPr>
          <w:sz w:val="24"/>
          <w:szCs w:val="24"/>
        </w:rPr>
        <w:t xml:space="preserve">Erste &amp; Steiermarkische bank </w:t>
      </w:r>
      <w:r w:rsidR="00214403" w:rsidRPr="000D06BF">
        <w:rPr>
          <w:sz w:val="24"/>
          <w:szCs w:val="24"/>
        </w:rPr>
        <w:t>d.d.</w:t>
      </w:r>
      <w:r w:rsidR="00214403">
        <w:rPr>
          <w:sz w:val="24"/>
          <w:szCs w:val="24"/>
        </w:rPr>
        <w:t xml:space="preserve"> </w:t>
      </w:r>
      <w:r w:rsidR="004D642A">
        <w:rPr>
          <w:sz w:val="24"/>
          <w:szCs w:val="24"/>
        </w:rPr>
        <w:t xml:space="preserve">te II predlagatelj </w:t>
      </w:r>
      <w:r w:rsidR="00214403">
        <w:rPr>
          <w:sz w:val="24"/>
          <w:szCs w:val="24"/>
        </w:rPr>
        <w:t>Republika Hrvatska, Ministarstvo financija, Porezna uprava</w:t>
      </w:r>
      <w:r w:rsidR="00EB0FC1">
        <w:rPr>
          <w:sz w:val="24"/>
          <w:szCs w:val="24"/>
        </w:rPr>
        <w:t xml:space="preserve">, </w:t>
      </w:r>
      <w:r w:rsidR="00A3544F" w:rsidRPr="00A3544F">
        <w:rPr>
          <w:sz w:val="24"/>
          <w:szCs w:val="24"/>
        </w:rPr>
        <w:t>izjavi</w:t>
      </w:r>
      <w:r w:rsidR="004D642A">
        <w:rPr>
          <w:sz w:val="24"/>
          <w:szCs w:val="24"/>
        </w:rPr>
        <w:t>li da ostaju</w:t>
      </w:r>
      <w:r w:rsidR="00A3544F" w:rsidRPr="00A3544F">
        <w:rPr>
          <w:sz w:val="24"/>
          <w:szCs w:val="24"/>
        </w:rPr>
        <w:t xml:space="preserve"> kod prijedloga za otvaranje </w:t>
      </w:r>
      <w:r>
        <w:rPr>
          <w:sz w:val="24"/>
          <w:szCs w:val="24"/>
        </w:rPr>
        <w:t>stečajnog postupka nad dužnikom, a z</w:t>
      </w:r>
      <w:r w:rsidR="00A3544F" w:rsidRPr="00A3544F">
        <w:rPr>
          <w:sz w:val="24"/>
          <w:szCs w:val="24"/>
        </w:rPr>
        <w:t>astupnik po zakonu dužnika</w:t>
      </w:r>
      <w:r w:rsidR="0021440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Dario Ilić je naveo da se ne protivi prijedlogu da se nad dužnikom otvori stečaj te da u pogledu imovine dužnika ostaje kod navoda iz prokaznog popisa imovine dužnika od 28. rujna 2017. (list </w:t>
      </w:r>
      <w:r w:rsidR="00C54739">
        <w:rPr>
          <w:sz w:val="24"/>
          <w:szCs w:val="24"/>
        </w:rPr>
        <w:t>109-117 spisa).</w:t>
      </w:r>
    </w:p>
    <w:p w:rsidRDefault="00C54739" w:rsidP="00F003BF" w:rsidR="00C5473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Utvrđuje se da iz potvrde</w:t>
      </w:r>
      <w:r w:rsidRPr="00F003BF">
        <w:rPr>
          <w:sz w:val="24"/>
          <w:szCs w:val="24"/>
        </w:rPr>
        <w:t xml:space="preserve"> FINE od 2. svibnja 2018. (list 153 spisa) </w:t>
      </w:r>
      <w:r>
        <w:rPr>
          <w:sz w:val="24"/>
          <w:szCs w:val="24"/>
        </w:rPr>
        <w:t>proizlazi da je</w:t>
      </w:r>
      <w:r w:rsidRPr="00F003BF">
        <w:rPr>
          <w:sz w:val="24"/>
          <w:szCs w:val="24"/>
        </w:rPr>
        <w:t xml:space="preserve"> dužnik na dan 24. travnja 2018. u Očevidniku redoslijeda osnova za plaćanje imao neizvršene osnove za plaćanje u neprekinutom razdoblju od 2582 dana u ukupnom iznosu od 1.082.546,18 kn.</w:t>
      </w:r>
    </w:p>
    <w:p w:rsidRDefault="00A3544F" w:rsidP="00A3544F" w:rsidR="00A3544F" w:rsidRPr="00A3544F">
      <w:pPr>
        <w:ind w:firstLine="708"/>
        <w:jc w:val="both"/>
        <w:rPr>
          <w:sz w:val="24"/>
          <w:szCs w:val="24"/>
        </w:rPr>
      </w:pPr>
      <w:r w:rsidRPr="00A3544F">
        <w:rPr>
          <w:sz w:val="24"/>
          <w:szCs w:val="24"/>
        </w:rPr>
        <w:t>Slijedom navedenog, izveden je zaključak kako dužnik u smislu čl. 6. st. 1. SZ-a ne može trajnije ispunjavati svoje dospjele obveze.</w:t>
      </w:r>
    </w:p>
    <w:p w:rsidRDefault="00A3544F" w:rsidP="00A3544F" w:rsidR="00A3544F" w:rsidRPr="00A3544F">
      <w:pPr>
        <w:ind w:firstLine="708"/>
        <w:jc w:val="both"/>
        <w:rPr>
          <w:sz w:val="24"/>
          <w:szCs w:val="24"/>
        </w:rPr>
      </w:pPr>
      <w:r w:rsidRPr="00A3544F">
        <w:rPr>
          <w:sz w:val="24"/>
          <w:szCs w:val="24"/>
        </w:rPr>
        <w:tab/>
        <w:t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 ročište. S obzirom na to da je dužnik vlasnik nekretnin</w:t>
      </w:r>
      <w:r w:rsidR="004D642A">
        <w:rPr>
          <w:sz w:val="24"/>
          <w:szCs w:val="24"/>
        </w:rPr>
        <w:t>e</w:t>
      </w:r>
      <w:r w:rsidRPr="00A3544F">
        <w:rPr>
          <w:sz w:val="24"/>
          <w:szCs w:val="24"/>
        </w:rPr>
        <w:t>, sud je po osnovi odredbe čl. 131. st. 2. SZ-a riješio kao u</w:t>
      </w:r>
      <w:r w:rsidR="00C54739">
        <w:rPr>
          <w:sz w:val="24"/>
          <w:szCs w:val="24"/>
        </w:rPr>
        <w:t xml:space="preserve"> stavku </w:t>
      </w:r>
      <w:r w:rsidR="00E42836">
        <w:rPr>
          <w:sz w:val="24"/>
          <w:szCs w:val="24"/>
        </w:rPr>
        <w:t>X izreke</w:t>
      </w:r>
      <w:r w:rsidRPr="00A3544F">
        <w:rPr>
          <w:sz w:val="24"/>
          <w:szCs w:val="24"/>
        </w:rPr>
        <w:t>.</w:t>
      </w:r>
    </w:p>
    <w:p w:rsidRDefault="000F6ED9" w:rsidP="003E709A" w:rsidR="000F6ED9" w:rsidRPr="003E709A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E42836">
        <w:rPr>
          <w:sz w:val="24"/>
          <w:szCs w:val="24"/>
        </w:rPr>
        <w:t>14</w:t>
      </w:r>
      <w:r w:rsidR="008304A3">
        <w:rPr>
          <w:sz w:val="24"/>
          <w:szCs w:val="24"/>
        </w:rPr>
        <w:t xml:space="preserve">. </w:t>
      </w:r>
      <w:r w:rsidR="00E42836">
        <w:rPr>
          <w:sz w:val="24"/>
          <w:szCs w:val="24"/>
        </w:rPr>
        <w:t>svibnja 2018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E87B62">
        <w:rPr>
          <w:sz w:val="24"/>
          <w:szCs w:val="24"/>
        </w:rPr>
        <w:tab/>
        <w:t>Nikolina Dorić Hadžisejdić</w:t>
      </w:r>
      <w:r w:rsidR="00E97F0B">
        <w:rPr>
          <w:sz w:val="24"/>
          <w:szCs w:val="24"/>
        </w:rPr>
        <w:t>, 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lastRenderedPageBreak/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A45A7E" w:rsidP="009A3E7E" w:rsidR="00A45A7E">
      <w:pPr>
        <w:rPr>
          <w:sz w:val="24"/>
          <w:szCs w:val="24"/>
          <w:lang w:val="pl-PL"/>
        </w:rPr>
      </w:pPr>
    </w:p>
    <w:p w:rsidRDefault="00E97F0B" w:rsidP="007B64C7" w:rsidR="00E97F0B" w:rsidRPr="00E97F0B">
      <w:pPr>
        <w:ind w:firstLine="708" w:left="3540"/>
        <w:jc w:val="right"/>
        <w:rPr>
          <w:sz w:val="24"/>
          <w:szCs w:val="24"/>
        </w:rPr>
      </w:pPr>
      <w:r w:rsidRPr="00E97F0B">
        <w:rPr>
          <w:sz w:val="24"/>
          <w:szCs w:val="24"/>
        </w:rPr>
        <w:t>Za točnost otpravka-ovlašteni službenik:</w:t>
      </w:r>
    </w:p>
    <w:p w:rsidRDefault="00E97F0B" w:rsidP="007B64C7" w:rsidR="00E97F0B" w:rsidRPr="00E97F0B">
      <w:pPr>
        <w:ind w:firstLine="708" w:left="3540"/>
        <w:jc w:val="right"/>
        <w:rPr>
          <w:sz w:val="24"/>
          <w:szCs w:val="24"/>
        </w:rPr>
      </w:pPr>
      <w:r w:rsidRPr="00E97F0B">
        <w:rPr>
          <w:sz w:val="24"/>
          <w:szCs w:val="24"/>
        </w:rPr>
        <w:t xml:space="preserve">                                       Valentina Gabud</w:t>
      </w:r>
    </w:p>
    <w:p w:rsidRDefault="0095089E" w:rsidP="008304A3" w:rsidR="0095089E" w:rsidRPr="008304A3">
      <w:pPr>
        <w:ind w:left="360"/>
        <w:jc w:val="both"/>
        <w:rPr>
          <w:sz w:val="24"/>
          <w:szCs w:val="24"/>
        </w:rPr>
      </w:pPr>
    </w:p>
    <w:p w:rsidRDefault="009A3E7E" w:rsidP="009A3E7E" w:rsidR="009A3E7E" w:rsidRPr="004E77EF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775128" w:rsidR="009A3E7E" w:rsidRPr="004E77EF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7F0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E24BE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0D06BF">
      <w:rPr>
        <w:sz w:val="24"/>
        <w:szCs w:val="24"/>
      </w:rPr>
      <w:t>594</w:t>
    </w:r>
    <w:r w:rsidR="00010D5A">
      <w:rPr>
        <w:sz w:val="24"/>
        <w:szCs w:val="24"/>
      </w:rPr>
      <w:t>/18</w:t>
    </w:r>
    <w:r w:rsidR="00EB0FC1">
      <w:rPr>
        <w:sz w:val="24"/>
        <w:szCs w:val="24"/>
      </w:rPr>
      <w:t>-</w:t>
    </w:r>
    <w:r w:rsidR="00D7487A">
      <w:rPr>
        <w:sz w:val="24"/>
        <w:szCs w:val="24"/>
      </w:rPr>
      <w:t>30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0D5A"/>
    <w:rsid w:val="00041689"/>
    <w:rsid w:val="0004473F"/>
    <w:rsid w:val="00062277"/>
    <w:rsid w:val="00077E5C"/>
    <w:rsid w:val="00083B35"/>
    <w:rsid w:val="000916ED"/>
    <w:rsid w:val="00097BEA"/>
    <w:rsid w:val="000B78D5"/>
    <w:rsid w:val="000C4886"/>
    <w:rsid w:val="000D06BF"/>
    <w:rsid w:val="000D129A"/>
    <w:rsid w:val="000D1BF8"/>
    <w:rsid w:val="000F5EA1"/>
    <w:rsid w:val="000F6345"/>
    <w:rsid w:val="000F6ED9"/>
    <w:rsid w:val="00102FE3"/>
    <w:rsid w:val="0012249B"/>
    <w:rsid w:val="00131596"/>
    <w:rsid w:val="00132A5D"/>
    <w:rsid w:val="00137314"/>
    <w:rsid w:val="00150A80"/>
    <w:rsid w:val="00152276"/>
    <w:rsid w:val="0016323B"/>
    <w:rsid w:val="00166E72"/>
    <w:rsid w:val="001704D8"/>
    <w:rsid w:val="001708B2"/>
    <w:rsid w:val="00172A8D"/>
    <w:rsid w:val="001741C7"/>
    <w:rsid w:val="00185AD7"/>
    <w:rsid w:val="00186749"/>
    <w:rsid w:val="00191F0D"/>
    <w:rsid w:val="00195086"/>
    <w:rsid w:val="001A45BF"/>
    <w:rsid w:val="001B70A3"/>
    <w:rsid w:val="001D411A"/>
    <w:rsid w:val="001D5467"/>
    <w:rsid w:val="001D6684"/>
    <w:rsid w:val="001E1892"/>
    <w:rsid w:val="001E24BE"/>
    <w:rsid w:val="001E44D0"/>
    <w:rsid w:val="001F6691"/>
    <w:rsid w:val="00206C81"/>
    <w:rsid w:val="00210410"/>
    <w:rsid w:val="00211CA0"/>
    <w:rsid w:val="00214403"/>
    <w:rsid w:val="00224D3C"/>
    <w:rsid w:val="00230BF0"/>
    <w:rsid w:val="00232697"/>
    <w:rsid w:val="00243CCA"/>
    <w:rsid w:val="002443CE"/>
    <w:rsid w:val="00255E71"/>
    <w:rsid w:val="002576B4"/>
    <w:rsid w:val="00264673"/>
    <w:rsid w:val="0027042C"/>
    <w:rsid w:val="00271472"/>
    <w:rsid w:val="002726CF"/>
    <w:rsid w:val="002A35E4"/>
    <w:rsid w:val="002B322D"/>
    <w:rsid w:val="002B76F2"/>
    <w:rsid w:val="002D18DF"/>
    <w:rsid w:val="002D3DC3"/>
    <w:rsid w:val="002E27FE"/>
    <w:rsid w:val="002E5689"/>
    <w:rsid w:val="002E7E07"/>
    <w:rsid w:val="002F1015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3483"/>
    <w:rsid w:val="003A4171"/>
    <w:rsid w:val="003A6019"/>
    <w:rsid w:val="003C181E"/>
    <w:rsid w:val="003C78A1"/>
    <w:rsid w:val="003D2947"/>
    <w:rsid w:val="003E4E05"/>
    <w:rsid w:val="003E709A"/>
    <w:rsid w:val="003E79DF"/>
    <w:rsid w:val="003F342C"/>
    <w:rsid w:val="0040036D"/>
    <w:rsid w:val="004004CC"/>
    <w:rsid w:val="00401191"/>
    <w:rsid w:val="00414221"/>
    <w:rsid w:val="004176D3"/>
    <w:rsid w:val="00427008"/>
    <w:rsid w:val="00447E26"/>
    <w:rsid w:val="004534E2"/>
    <w:rsid w:val="00454B52"/>
    <w:rsid w:val="00455127"/>
    <w:rsid w:val="004631DC"/>
    <w:rsid w:val="00473B11"/>
    <w:rsid w:val="00474DAD"/>
    <w:rsid w:val="0047584C"/>
    <w:rsid w:val="004C328C"/>
    <w:rsid w:val="004D642A"/>
    <w:rsid w:val="004E77EF"/>
    <w:rsid w:val="0051132F"/>
    <w:rsid w:val="00511840"/>
    <w:rsid w:val="0052345E"/>
    <w:rsid w:val="00523D1C"/>
    <w:rsid w:val="00525D6E"/>
    <w:rsid w:val="00540145"/>
    <w:rsid w:val="00547715"/>
    <w:rsid w:val="0056018D"/>
    <w:rsid w:val="00560ED7"/>
    <w:rsid w:val="0057537E"/>
    <w:rsid w:val="00577262"/>
    <w:rsid w:val="00580133"/>
    <w:rsid w:val="005B3BA8"/>
    <w:rsid w:val="005B7415"/>
    <w:rsid w:val="005D78EA"/>
    <w:rsid w:val="005E4B71"/>
    <w:rsid w:val="005F0D92"/>
    <w:rsid w:val="006018F8"/>
    <w:rsid w:val="00603157"/>
    <w:rsid w:val="0061391D"/>
    <w:rsid w:val="0064621D"/>
    <w:rsid w:val="006524A1"/>
    <w:rsid w:val="00656D95"/>
    <w:rsid w:val="00657800"/>
    <w:rsid w:val="00675DA9"/>
    <w:rsid w:val="00677BBF"/>
    <w:rsid w:val="006838BA"/>
    <w:rsid w:val="00684471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A7ECC"/>
    <w:rsid w:val="007B349C"/>
    <w:rsid w:val="007B7DE1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04A3"/>
    <w:rsid w:val="00837019"/>
    <w:rsid w:val="00840279"/>
    <w:rsid w:val="00843BE5"/>
    <w:rsid w:val="00852C1A"/>
    <w:rsid w:val="00860C8A"/>
    <w:rsid w:val="00863D1F"/>
    <w:rsid w:val="008676A1"/>
    <w:rsid w:val="00867C12"/>
    <w:rsid w:val="0088426D"/>
    <w:rsid w:val="008A1DD7"/>
    <w:rsid w:val="008A6E36"/>
    <w:rsid w:val="008B40FA"/>
    <w:rsid w:val="008D2088"/>
    <w:rsid w:val="008D2297"/>
    <w:rsid w:val="008E0B1B"/>
    <w:rsid w:val="008E42A5"/>
    <w:rsid w:val="008E4ABA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87EB9"/>
    <w:rsid w:val="009A3E7E"/>
    <w:rsid w:val="009B130A"/>
    <w:rsid w:val="009B2331"/>
    <w:rsid w:val="009C35F3"/>
    <w:rsid w:val="009E0FC4"/>
    <w:rsid w:val="009E5FE5"/>
    <w:rsid w:val="00A05D46"/>
    <w:rsid w:val="00A10F37"/>
    <w:rsid w:val="00A15661"/>
    <w:rsid w:val="00A219BB"/>
    <w:rsid w:val="00A27326"/>
    <w:rsid w:val="00A3544F"/>
    <w:rsid w:val="00A444C0"/>
    <w:rsid w:val="00A45A7E"/>
    <w:rsid w:val="00A56D2A"/>
    <w:rsid w:val="00A622BE"/>
    <w:rsid w:val="00A7050F"/>
    <w:rsid w:val="00A70CB0"/>
    <w:rsid w:val="00A80202"/>
    <w:rsid w:val="00A81D7B"/>
    <w:rsid w:val="00A84621"/>
    <w:rsid w:val="00A96B4D"/>
    <w:rsid w:val="00A96E38"/>
    <w:rsid w:val="00AA178B"/>
    <w:rsid w:val="00AB024A"/>
    <w:rsid w:val="00AE1405"/>
    <w:rsid w:val="00AF0D2B"/>
    <w:rsid w:val="00AF3194"/>
    <w:rsid w:val="00AF7623"/>
    <w:rsid w:val="00B07E9D"/>
    <w:rsid w:val="00B22D4C"/>
    <w:rsid w:val="00B329EB"/>
    <w:rsid w:val="00B3316E"/>
    <w:rsid w:val="00B358B5"/>
    <w:rsid w:val="00B4321B"/>
    <w:rsid w:val="00B5379B"/>
    <w:rsid w:val="00B703DE"/>
    <w:rsid w:val="00B81C62"/>
    <w:rsid w:val="00BA3671"/>
    <w:rsid w:val="00BD7E32"/>
    <w:rsid w:val="00BF3F51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54739"/>
    <w:rsid w:val="00C55225"/>
    <w:rsid w:val="00C6207F"/>
    <w:rsid w:val="00C62E9F"/>
    <w:rsid w:val="00C6362C"/>
    <w:rsid w:val="00CA2F28"/>
    <w:rsid w:val="00CA5267"/>
    <w:rsid w:val="00CB0F34"/>
    <w:rsid w:val="00CB229D"/>
    <w:rsid w:val="00CB3BE7"/>
    <w:rsid w:val="00CB7437"/>
    <w:rsid w:val="00CE6CB5"/>
    <w:rsid w:val="00CE7270"/>
    <w:rsid w:val="00D03C27"/>
    <w:rsid w:val="00D16263"/>
    <w:rsid w:val="00D174D3"/>
    <w:rsid w:val="00D2028A"/>
    <w:rsid w:val="00D52B6A"/>
    <w:rsid w:val="00D7487A"/>
    <w:rsid w:val="00D97660"/>
    <w:rsid w:val="00DB4851"/>
    <w:rsid w:val="00DC07C5"/>
    <w:rsid w:val="00DC19E9"/>
    <w:rsid w:val="00DE3017"/>
    <w:rsid w:val="00DF4708"/>
    <w:rsid w:val="00E11FBD"/>
    <w:rsid w:val="00E1254B"/>
    <w:rsid w:val="00E20FDF"/>
    <w:rsid w:val="00E2142D"/>
    <w:rsid w:val="00E23AA6"/>
    <w:rsid w:val="00E42836"/>
    <w:rsid w:val="00E603CC"/>
    <w:rsid w:val="00E63A39"/>
    <w:rsid w:val="00E67C95"/>
    <w:rsid w:val="00E836A6"/>
    <w:rsid w:val="00E87B62"/>
    <w:rsid w:val="00E97F0B"/>
    <w:rsid w:val="00EA2331"/>
    <w:rsid w:val="00EA4400"/>
    <w:rsid w:val="00EA6323"/>
    <w:rsid w:val="00EB0FC1"/>
    <w:rsid w:val="00EB36BA"/>
    <w:rsid w:val="00EB641C"/>
    <w:rsid w:val="00EC65DF"/>
    <w:rsid w:val="00EE08DB"/>
    <w:rsid w:val="00EE193F"/>
    <w:rsid w:val="00EE4B19"/>
    <w:rsid w:val="00F003BF"/>
    <w:rsid w:val="00F110C1"/>
    <w:rsid w:val="00F1773D"/>
    <w:rsid w:val="00F20384"/>
    <w:rsid w:val="00F543E5"/>
    <w:rsid w:val="00F626D7"/>
    <w:rsid w:val="00F77E08"/>
    <w:rsid w:val="00F90B1E"/>
    <w:rsid w:val="00FC02C7"/>
    <w:rsid w:val="00FC1C16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1472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F0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F0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F0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F0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1472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F0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F0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F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F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St-594/2018</izvorni_sadrzaj>
    <derivirana_varijabla naziv="DomainObject.Predmet.OznakaBroj_1">St-594/2018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GRADNJA d.o.o. zastupanog po punomoćniku Dario Ilić</izvorni_sadrzaj>
    <derivirana_varijabla naziv="DomainObject.Predmet.ProtustrankaFormated_1">  FOCUS GRADNJA d.o.o. zastupanog po punomoćniku Dario Ilić</derivirana_varijabla>
  </DomainObject.Predmet.ProtustrankaFormated>
  <DomainObject.Predmet.ProtustrankaFormatedOIB>
    <izvorni_sadrzaj>  FOCUS GRADNJA d.o.o., OIB 54058591185 zastupanog po punomoćniku Dario Ilić</izvorni_sadrzaj>
    <derivirana_varijabla naziv="DomainObject.Predmet.ProtustrankaFormatedOIB_1">  FOCUS GRADNJA d.o.o., OIB 54058591185 zastupanog po punomoćniku Dario Ilić</derivirana_varijabla>
  </DomainObject.Predmet.ProtustrankaFormatedOIB>
  <DomainObject.Predmet.ProtustrankaFormatedWithAdress>
    <izvorni_sadrzaj> FOCUS GRADNJA d.o.o., Novoselečki put 157, 10000 Zagreb zastupanog po punomoćniku Dario Ilić</izvorni_sadrzaj>
    <derivirana_varijabla naziv="DomainObject.Predmet.ProtustrankaFormatedWithAdress_1"> FOCUS GRADNJA d.o.o., Novoselečki put 157, 10000 Zagreb zastupanog po punomoćniku Dario Ilić</derivirana_varijabla>
  </DomainObject.Predmet.ProtustrankaFormatedWithAdress>
  <DomainObject.Predmet.ProtustrankaFormatedWithAdressOIB>
    <izvorni_sadrzaj> FOCUS GRADNJA d.o.o., OIB 54058591185, Novoselečki put 157, 10000 Zagreb zastupanog po punomoćniku Dario Ilić</izvorni_sadrzaj>
    <derivirana_varijabla naziv="DomainObject.Predmet.ProtustrankaFormatedWithAdressOIB_1"> FOCUS GRADNJA d.o.o., OIB 54058591185, Novoselečki put 157, 10000 Zagreb zastupanog po punomoćniku Dario Ilić</derivirana_varijabla>
  </DomainObject.Predmet.ProtustrankaFormatedWithAdressOIB>
  <DomainObject.Predmet.ProtustrankaWithAdress>
    <izvorni_sadrzaj>FOCUS GRADNJA d.o.o. Novoselečki put 157, 10000 Zagreb</izvorni_sadrzaj>
    <derivirana_varijabla naziv="DomainObject.Predmet.ProtustrankaWithAdress_1">FOCUS GRADNJA d.o.o. Novoselečki put 157, 10000 Zagreb</derivirana_varijabla>
  </DomainObject.Predmet.ProtustrankaWithAdress>
  <DomainObject.Predmet.ProtustrankaWithAdressOIB>
    <izvorni_sadrzaj>FOCUS GRADNJA d.o.o., OIB 54058591185, Novoselečki put 157, 10000 Zagreb</izvorni_sadrzaj>
    <derivirana_varijabla naziv="DomainObject.Predmet.ProtustrankaWithAdressOIB_1">FOCUS GRADNJA d.o.o., OIB 54058591185, Novoselečki put 157, 10000 Zagreb</derivirana_varijabla>
  </DomainObject.Predmet.ProtustrankaWithAdressOIB>
  <DomainObject.Predmet.ProtustrankaNazivFormated>
    <izvorni_sadrzaj>FOCUS GRADNJA d.o.o.</izvorni_sadrzaj>
    <derivirana_varijabla naziv="DomainObject.Predmet.ProtustrankaNazivFormated_1">FOCUS GRADNJA d.o.o.</derivirana_varijabla>
  </DomainObject.Predmet.ProtustrankaNazivFormated>
  <DomainObject.Predmet.ProtustrankaNazivFormatedOIB>
    <izvorni_sadrzaj>FOCUS GRADNJA d.o.o., OIB 54058591185</izvorni_sadrzaj>
    <derivirana_varijabla naziv="DomainObject.Predmet.ProtustrankaNazivFormatedOIB_1">FOCUS GRADNJA d.o.o., OIB 54058591185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MINISTARSVO FINANCIJA  Porezna uprava</izvorni_sadrzaj>
    <derivirana_varijabla naziv="DomainObject.Predmet.StrankaFormated_1">  FINA Regionalni centar Zagreb; RH MINISTARSVO FINANCIJA  Porezna uprava</derivirana_varijabla>
  </DomainObject.Predmet.StrankaFormated>
  <DomainObject.Predmet.StrankaFormatedOIB>
    <izvorni_sadrzaj>  FINA Regionalni centar Zagreb, OIB 85821130368; RH MINISTARSVO FINANCIJA  Porezna uprava, OIB 18683136487</izvorni_sadrzaj>
    <derivirana_varijabla naziv="DomainObject.Predmet.StrankaFormatedOIB_1">  FINA Regionalni centar Zagreb, OIB 85821130368; RH MINISTARSVO FINANCIJA  Porezna uprava, OIB 18683136487</derivirana_varijabla>
  </DomainObject.Predmet.StrankaFormatedOIB>
  <DomainObject.Predmet.StrankaFormatedWithAdress>
    <izvorni_sadrzaj> FINA Regionalni centar Zagreb, Trg svibanjskih žrtava 1995. 1, 10000 Zagreb; RH MINISTARSVO FINANCIJA  Porezna uprava</izvorni_sadrzaj>
    <derivirana_varijabla naziv="DomainObject.Predmet.StrankaFormatedWithAdress_1"> FINA Regionalni centar Zagreb, Trg svibanjskih žrtava 1995. 1, 10000 Zagreb; RH MINISTARSVO FINANCIJA  Porezna uprava</derivirana_varijabla>
  </DomainObject.Predmet.StrankaFormatedWithAdress>
  <DomainObject.Predmet.StrankaFormatedWithAdressOIB>
    <izvorni_sadrzaj> FINA Regionalni centar Zagreb, OIB 85821130368, Trg svibanjskih žrtava 1995. 1, 10000 Zagreb; RH MINISTARSVO FINANCIJA  Porezna uprava, OIB 18683136487</izvorni_sadrzaj>
    <derivirana_varijabla naziv="DomainObject.Predmet.StrankaFormatedWithAdressOIB_1"> FINA Regionalni centar Zagreb, OIB 85821130368, Trg svibanjskih žrtava 1995. 1, 10000 Zagreb; RH MINISTARSVO FINANCIJA  Porezna uprava, OIB 18683136487</derivirana_varijabla>
  </DomainObject.Predmet.StrankaFormatedWithAdressOIB>
  <DomainObject.Predmet.StrankaWithAdress>
    <izvorni_sadrzaj>FINA Regionalni centar Zagreb Trg svibanjskih žrtava 1995. 1,10000 Zagreb,RH MINISTARSVO FINANCIJA  Porezna uprava </izvorni_sadrzaj>
    <derivirana_varijabla naziv="DomainObject.Predmet.StrankaWithAdress_1">FINA Regionalni centar Zagreb Trg svibanjskih žrtava 1995. 1,10000 Zagreb,RH MINISTARSVO FINANCIJA  Porezna uprava </derivirana_varijabla>
  </DomainObject.Predmet.StrankaWithAdress>
  <DomainObject.Predmet.StrankaWithAdressOIB>
    <izvorni_sadrzaj>FINA Regionalni centar Zagreb, OIB 85821130368, Trg svibanjskih žrtava 1995. 1,10000 Zagreb,RH MINISTARSVO FINANCIJA  Porezna uprava, OIB 18683136487</izvorni_sadrzaj>
    <derivirana_varijabla naziv="DomainObject.Predmet.StrankaWithAdressOIB_1">FINA Regionalni centar Zagreb, OIB 85821130368, Trg svibanjskih žrtava 1995. 1,10000 Zagreb,RH MINISTARSVO FINANCIJA  Porezna uprava, OIB 18683136487</derivirana_varijabla>
  </DomainObject.Predmet.StrankaWithAdressOIB>
  <DomainObject.Predmet.StrankaNazivFormated>
    <izvorni_sadrzaj>FINA Regionalni centar Zagreb,RH MINISTARSVO FINANCIJA  Porezna uprava</izvorni_sadrzaj>
    <derivirana_varijabla naziv="DomainObject.Predmet.StrankaNazivFormated_1">FINA Regionalni centar Zagreb,RH MINISTARSVO FINANCIJA  Porezna uprava</derivirana_varijabla>
  </DomainObject.Predmet.StrankaNazivFormated>
  <DomainObject.Predmet.StrankaNazivFormatedOIB>
    <izvorni_sadrzaj>FINA Regionalni centar Zagreb, OIB 85821130368,RH MINISTARSVO FINANCIJA  Porezna uprava, OIB 18683136487</izvorni_sadrzaj>
    <derivirana_varijabla naziv="DomainObject.Predmet.StrankaNazivFormatedOIB_1">FINA Regionalni centar Zagreb, OIB 85821130368,RH MINISTARSVO FINANCIJA 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MINISTARSVO FINANCIJA  Porezna uprava</item>
    </izvorni_sadrzaj>
    <derivirana_varijabla naziv="DomainObject.Predmet.StrankaListFormated_1">
      <item>FINA Regionalni centar Zagreb</item>
      <item>RH MINISTARSVO FINANCIJA  Porezna uprava</item>
    </derivirana_varijabla>
  </DomainObject.Predmet.StrankaListFormated>
  <DomainObject.Predmet.StrankaListFormatedOIB>
    <izvorni_sadrzaj>
      <item>FINA Regionalni centar Zagreb, OIB 85821130368</item>
      <item>RH MINISTARSVO FINANCIJA  Porezna uprava, OIB 18683136487</item>
    </izvorni_sadrzaj>
    <derivirana_varijabla naziv="DomainObject.Predmet.StrankaListFormatedOIB_1">
      <item>FINA Regionalni centar Zagreb, OIB 85821130368</item>
      <item>RH MINISTARSVO FINANCIJA 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MINISTARSVO FINANCIJA  Porezna uprava</item>
    </izvorni_sadrzaj>
    <derivirana_varijabla naziv="DomainObject.Predmet.StrankaListFormatedWithAdress_1">
      <item>FINA Regionalni centar Zagreb, Trg svibanjskih žrtava 1995. 1, 10000 Zagreb</item>
      <item>RH MINISTARSVO FINANCIJA  Porezna uprava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MINISTARSVO FINANCIJA  Porezna uprava, OIB 18683136487</item>
    </izvorni_sadrzaj>
    <derivirana_varijabla naziv="DomainObject.Predmet.StrankaListFormatedWithAdressOIB_1">
      <item>FINA Regionalni centar Zagreb, OIB 85821130368, Trg svibanjskih žrtava 1995. 1, 10000 Zagreb</item>
      <item>RH MINISTARSVO FINANCIJA  Porezna uprava, OIB 18683136487</item>
    </derivirana_varijabla>
  </DomainObject.Predmet.StrankaListFormatedWithAdressOIB>
  <DomainObject.Predmet.StrankaListNazivFormated>
    <izvorni_sadrzaj>
      <item>FINA Regionalni centar Zagreb</item>
      <item>RH MINISTARSVO FINANCIJA  Porezna uprava</item>
    </izvorni_sadrzaj>
    <derivirana_varijabla naziv="DomainObject.Predmet.StrankaListNazivFormated_1">
      <item>FINA Regionalni centar Zagreb</item>
      <item>RH MINISTARSVO FINANCIJA  Porezna uprava</item>
    </derivirana_varijabla>
  </DomainObject.Predmet.StrankaListNazivFormated>
  <DomainObject.Predmet.StrankaListNazivFormatedOIB>
    <izvorni_sadrzaj>
      <item>FINA Regionalni centar Zagreb, OIB 85821130368</item>
      <item>RH MINISTARSVO FINANCIJA  Porezna uprava, OIB 18683136487</item>
    </izvorni_sadrzaj>
    <derivirana_varijabla naziv="DomainObject.Predmet.StrankaListNazivFormatedOIB_1">
      <item>FINA Regionalni centar Zagreb, OIB 85821130368</item>
      <item>RH MINISTARSVO FINANCIJA  Porezna uprava, OIB 18683136487</item>
    </derivirana_varijabla>
  </DomainObject.Predmet.StrankaListNazivFormatedOIB>
  <DomainObject.Predmet.ProtuStrankaListFormated>
    <izvorni_sadrzaj>
      <item>FOCUS GRADNJA d.o.o. zastupanog po punomoćniku Dario Ilić</item>
    </izvorni_sadrzaj>
    <derivirana_varijabla naziv="DomainObject.Predmet.ProtuStrankaListFormated_1">
      <item>FOCUS GRADNJA d.o.o. zastupanog po punomoćniku Dario Ilić</item>
    </derivirana_varijabla>
  </DomainObject.Predmet.ProtuStrankaListFormated>
  <DomainObject.Predmet.ProtuStrankaListFormatedOIB>
    <izvorni_sadrzaj>
      <item>FOCUS GRADNJA d.o.o., OIB 54058591185 zastupanog po punomoćniku Dario Ilić</item>
    </izvorni_sadrzaj>
    <derivirana_varijabla naziv="DomainObject.Predmet.ProtuStrankaListFormatedOIB_1">
      <item>FOCUS GRADNJA d.o.o., OIB 54058591185 zastupanog po punomoćniku Dario Ilić</item>
    </derivirana_varijabla>
  </DomainObject.Predmet.ProtuStrankaListFormatedOIB>
  <DomainObject.Predmet.ProtuStrankaListFormatedWithAdress>
    <izvorni_sadrzaj>
      <item>FOCUS GRADNJA d.o.o., Novoselečki put 157, 10000 Zagreb zastupanog po punomoćniku Dario Ilić</item>
    </izvorni_sadrzaj>
    <derivirana_varijabla naziv="DomainObject.Predmet.ProtuStrankaListFormatedWithAdress_1">
      <item>FOCUS GRADNJA d.o.o., Novoselečki put 157, 10000 Zagreb zastupanog po punomoćniku Dario Ilić</item>
    </derivirana_varijabla>
  </DomainObject.Predmet.ProtuStrankaListFormatedWithAdress>
  <DomainObject.Predmet.ProtuStrankaListFormatedWithAdressOIB>
    <izvorni_sadrzaj>
      <item>FOCUS GRADNJA d.o.o., OIB 54058591185, Novoselečki put 157, 10000 Zagreb zastupanog po punomoćniku Dario Ilić</item>
    </izvorni_sadrzaj>
    <derivirana_varijabla naziv="DomainObject.Predmet.ProtuStrankaListFormatedWithAdressOIB_1">
      <item>FOCUS GRADNJA d.o.o., OIB 54058591185, Novoselečki put 157, 10000 Zagreb zastupanog po punomoćniku Dario Ilić</item>
    </derivirana_varijabla>
  </DomainObject.Predmet.ProtuStrankaListFormatedWithAdressOIB>
  <DomainObject.Predmet.ProtuStrankaListNazivFormated>
    <izvorni_sadrzaj>
      <item>FOCUS GRADNJA d.o.o.</item>
    </izvorni_sadrzaj>
    <derivirana_varijabla naziv="DomainObject.Predmet.ProtuStrankaListNazivFormated_1">
      <item>FOCUS GRADNJA d.o.o.</item>
    </derivirana_varijabla>
  </DomainObject.Predmet.ProtuStrankaListNazivFormated>
  <DomainObject.Predmet.ProtuStrankaListNazivFormatedOIB>
    <izvorni_sadrzaj>
      <item>FOCUS GRADNJA d.o.o., OIB 54058591185</item>
    </izvorni_sadrzaj>
    <derivirana_varijabla naziv="DomainObject.Predmet.ProtuStrankaListNazivFormatedOIB_1">
      <item>FOCUS GRADNJA d.o.o., OIB 54058591185</item>
    </derivirana_varijabla>
  </DomainObject.Predmet.ProtuStrankaListNazivFormatedOIB>
  <DomainObject.Predmet.OstaliListFormated>
    <izvorni_sadrzaj>
      <item>ŽDO U ZAGREBU</item>
      <item>Dario Ilić punomoćnik sudionika u postupku FOCUS GRADNJA d.o.o.</item>
    </izvorni_sadrzaj>
    <derivirana_varijabla naziv="DomainObject.Predmet.OstaliListFormated_1">
      <item>ŽDO U ZAGREBU</item>
      <item>Dario Ilić punomoćnik sudionika u postupku FOCUS GRADNJA d.o.o.</item>
    </derivirana_varijabla>
  </DomainObject.Predmet.OstaliListFormated>
  <DomainObject.Predmet.OstaliListFormatedOIB>
    <izvorni_sadrzaj>
      <item>ŽDO U ZAGREBU, OIB 16488001145</item>
      <item>Dario Ilić, OIB 96315204060 punomoćnik sudionika u postupku FOCUS GRADNJA d.o.o.</item>
    </izvorni_sadrzaj>
    <derivirana_varijabla naziv="DomainObject.Predmet.OstaliListFormatedOIB_1">
      <item>ŽDO U ZAGREBU, OIB 16488001145</item>
      <item>Dario Ilić, OIB 96315204060 punomoćnik sudionika u postupku FOCUS GRADNJA d.o.o.</item>
    </derivirana_varijabla>
  </DomainObject.Predmet.OstaliListFormatedOIB>
  <DomainObject.Predmet.OstaliListFormatedWithAdress>
    <izvorni_sadrzaj>
      <item>ŽDO U ZAGREBU, Savska cesta 41, 10000 Zagreb</item>
      <item>Dario Ilić, Ulica Zavrelići 1, 10000 Zagreb punomoćnik sudionika u postupku FOCUS GRADNJA d.o.o.</item>
    </izvorni_sadrzaj>
    <derivirana_varijabla naziv="DomainObject.Predmet.OstaliListFormatedWithAdress_1">
      <item>ŽDO U ZAGREBU, Savska cesta 41, 10000 Zagreb</item>
      <item>Dario Ilić, Ulica Zavrelići 1, 10000 Zagreb punomoćnik sudionika u postupku FOCUS GRADNJA d.o.o.</item>
    </derivirana_varijabla>
  </DomainObject.Predmet.OstaliListFormatedWithAdress>
  <DomainObject.Predmet.OstaliListFormatedWithAdressOIB>
    <izvorni_sadrzaj>
      <item>ŽDO U ZAGREBU, OIB 16488001145, Savska cesta 41, 10000 Zagreb</item>
      <item>Dario Ilić, OIB 96315204060, Ulica Zavrelići 1, 10000 Zagreb punomoćnik sudionika u postupku FOCUS GRADNJA d.o.o.</item>
    </izvorni_sadrzaj>
    <derivirana_varijabla naziv="DomainObject.Predmet.OstaliListFormatedWithAdressOIB_1">
      <item>ŽDO U ZAGREBU, OIB 16488001145, Savska cesta 41, 10000 Zagreb</item>
      <item>Dario Ilić, OIB 96315204060, Ulica Zavrelići 1, 10000 Zagreb punomoćnik sudionika u postupku FOCUS GRADNJA d.o.o.</item>
    </derivirana_varijabla>
  </DomainObject.Predmet.OstaliListFormatedWithAdressOIB>
  <DomainObject.Predmet.OstaliListNazivFormated>
    <izvorni_sadrzaj>
      <item>ŽDO U ZAGREBU</item>
      <item>Dario Ilić</item>
    </izvorni_sadrzaj>
    <derivirana_varijabla naziv="DomainObject.Predmet.OstaliListNazivFormated_1">
      <item>ŽDO U ZAGREBU</item>
      <item>Dario Ilić</item>
    </derivirana_varijabla>
  </DomainObject.Predmet.OstaliListNazivFormated>
  <DomainObject.Predmet.OstaliListNazivFormatedOIB>
    <izvorni_sadrzaj>
      <item>ŽDO U ZAGREBU, OIB 16488001145</item>
      <item>Dario Ilić, OIB 96315204060</item>
    </izvorni_sadrzaj>
    <derivirana_varijabla naziv="DomainObject.Predmet.OstaliListNazivFormatedOIB_1">
      <item>ŽDO U ZAGREBU, OIB 16488001145</item>
      <item>Dario Ilić, OIB 96315204060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FOCUS GRADNJA d.o.o.</izvorni_sadrzaj>
    <derivirana_varijabla naziv="DomainObject.Predmet.ProtustrankaIDrugi_1">FOCUS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FOCUS GRADNJA d.o.o., OIB 54058591185, Novoselečki put 157, 10000 Zagreb</izvorni_sadrzaj>
    <derivirana_varijabla naziv="DomainObject.Predmet.ProtustrankaIDrugiAdressOIB_1">FOCUS GRADNJA d.o.o., OIB 54058591185,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GRADNJA d.o.o.</item>
      <item>FINA Regionalni centar Zagreb</item>
      <item>RH MINISTARSVO FINANCIJA  Porezna uprava</item>
      <item>ŽDO U ZAGREBU</item>
      <item>Dario Ilić</item>
    </izvorni_sadrzaj>
    <derivirana_varijabla naziv="DomainObject.Predmet.SudioniciListNaziv_1">
      <item>FOCUS GRADNJA d.o.o.</item>
      <item>FINA Regionalni centar Zagreb</item>
      <item>RH MINISTARSVO FINANCIJA  Porezna uprava</item>
      <item>ŽDO U ZAGREBU</item>
      <item>Dario Ilić</item>
    </derivirana_varijabla>
  </DomainObject.Predmet.SudioniciListNaziv>
  <DomainObject.Predmet.SudioniciListAdressOIB>
    <izvorni_sadrzaj>
      <item>FOCUS GRADNJA d.o.o., OIB 54058591185, Novoselečki put 157,10000 Zagreb</item>
      <item>FINA Regionalni centar Zagreb, OIB 85821130368, Trg svibanjskih žrtava 1995. 1,10000 Zagreb</item>
      <item>RH MINISTARSVO FINANCIJA  Porezna uprava, OIB 18683136487</item>
      <item>ŽDO U ZAGREBU, OIB 16488001145, Savska cesta 41,10000 Zagreb</item>
      <item>Dario Ilić, OIB 96315204060, Ulica Zavrelići 1,10000 Zagreb</item>
    </izvorni_sadrzaj>
    <derivirana_varijabla naziv="DomainObject.Predmet.SudioniciListAdressOIB_1">
      <item>FOCUS GRADNJA d.o.o., OIB 54058591185, Novoselečki put 157,10000 Zagreb</item>
      <item>FINA Regionalni centar Zagreb, OIB 85821130368, Trg svibanjskih žrtava 1995. 1,10000 Zagreb</item>
      <item>RH MINISTARSVO FINANCIJA  Porezna uprava, OIB 18683136487</item>
      <item>ŽDO U ZAGREBU, OIB 16488001145, Savska cesta 41,10000 Zagreb</item>
      <item>Dario Ilić, OIB 96315204060, Ulica Zavrelići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54058591185</item>
      <item>, OIB 85821130368</item>
      <item>, OIB 18683136487</item>
      <item>, OIB 16488001145</item>
      <item>, OIB 96315204060</item>
    </izvorni_sadrzaj>
    <derivirana_varijabla naziv="DomainObject.Predmet.SudioniciListNazivOIB_1">
      <item>, OIB 54058591185</item>
      <item>, OIB 85821130368</item>
      <item>, OIB 18683136487</item>
      <item>, OIB 16488001145</item>
      <item>, OIB 96315204060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29C2C8-547C-4FFE-B268-BED55059E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1484</properties:Words>
  <properties:Characters>8233</properties:Characters>
  <properties:Lines>154</properties:Lines>
  <properties:Paragraphs>42</properties:Paragraphs>
  <properties:TotalTime>350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9857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2016-12-01T09:36:00Z</dcterms:created>
  <dc:creator>Ante</dc:creator>
  <cp:lastModifiedBy>Valentina Gabud</cp:lastModifiedBy>
  <cp:lastPrinted>2018-05-14T09:51:00Z</cp:lastPrinted>
  <dcterms:modified xmlns:xsi="http://www.w3.org/2001/XMLSchema-instance" xsi:type="dcterms:W3CDTF">2018-05-14T09:52:00Z</dcterms:modified>
  <cp:revision>24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(5.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