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a80c" w14:paraId="fcba80c" w:rsidRDefault="00411B08" w:rsidP="00671A4A" w:rsidR="00671A4A" w:rsidRPr="00723237">
      <w:pPr>
        <w15:collapsed w:val="false"/>
      </w:pPr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 w:rsidRPr="00723237"/>
    <w:p w:rsidRDefault="00162A33" w:rsidP="00B34AB3" w:rsidR="003C69B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F82EFB" w:rsidP="00C86FCC" w:rsidR="00F82EFB" w:rsidRPr="00723237">
      <w:pPr>
        <w:pStyle w:val="Tijeloteksta"/>
        <w:rPr>
          <w:sz w:val="24"/>
        </w:rPr>
      </w:pPr>
    </w:p>
    <w:p w:rsidRDefault="000842E2" w:rsidP="000842E2" w:rsidR="000842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ŠOMOĐI d.o.o., Osijek, </w:t>
      </w:r>
      <w:proofErr w:type="spellStart"/>
      <w:r>
        <w:t>Kn.Borne</w:t>
      </w:r>
      <w:proofErr w:type="spellEnd"/>
      <w:r>
        <w:t xml:space="preserve"> 3, MBS: 030028685, OIB: 62885210638</w:t>
      </w:r>
      <w:r>
        <w:rPr>
          <w:color w:val="000000"/>
        </w:rPr>
        <w:t>, dana 13. travnja 2018. godine</w:t>
      </w:r>
    </w:p>
    <w:p w:rsidRDefault="00BB207B" w:rsidP="00BB207B" w:rsidR="00BB207B">
      <w:pPr>
        <w:ind w:firstLine="708"/>
        <w:jc w:val="both"/>
      </w:pPr>
    </w:p>
    <w:p w:rsidRDefault="00A46BCD" w:rsidP="008A7D57" w:rsidR="00A46BCD">
      <w:pPr>
        <w:pStyle w:val="Tijeloteksta"/>
        <w:rPr>
          <w:sz w:val="24"/>
        </w:rPr>
      </w:pPr>
    </w:p>
    <w:p w:rsidRDefault="00C51B2A" w:rsidP="00F82EFB" w:rsidR="003C69BA" w:rsidRPr="00723237">
      <w:pPr>
        <w:jc w:val="center"/>
      </w:pPr>
      <w:r w:rsidRPr="00723237">
        <w:t>r i j e š i o  j e</w:t>
      </w:r>
    </w:p>
    <w:p w:rsidRDefault="007C2CBE" w:rsidP="00C51B2A" w:rsidR="007C2CBE" w:rsidRPr="00723237">
      <w:pPr>
        <w:jc w:val="both"/>
      </w:pPr>
    </w:p>
    <w:p w:rsidRDefault="00621C81" w:rsidP="00C51B2A" w:rsidR="00621C81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CF5035" w:rsidRPr="00723237">
        <w:t xml:space="preserve">direktoru </w:t>
      </w:r>
      <w:r w:rsidR="000842E2">
        <w:t xml:space="preserve">Albinu </w:t>
      </w:r>
      <w:proofErr w:type="spellStart"/>
      <w:r w:rsidR="000842E2">
        <w:t>Šomođi</w:t>
      </w:r>
      <w:proofErr w:type="spellEnd"/>
      <w:r w:rsidR="000842E2">
        <w:t xml:space="preserve">, OIB: 83197113662, Osijek, </w:t>
      </w:r>
      <w:proofErr w:type="spellStart"/>
      <w:r w:rsidR="000842E2">
        <w:t>Kn.Borne</w:t>
      </w:r>
      <w:proofErr w:type="spellEnd"/>
      <w:r w:rsidR="000842E2">
        <w:t xml:space="preserve"> 3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0842E2">
        <w:rPr>
          <w:sz w:val="24"/>
        </w:rPr>
        <w:t>4</w:t>
      </w:r>
      <w:r w:rsidRPr="00723237">
        <w:rPr>
          <w:sz w:val="24"/>
        </w:rPr>
        <w:t xml:space="preserve">-18, </w:t>
      </w:r>
    </w:p>
    <w:p w:rsidRDefault="00B11E3D" w:rsidP="00B11E3D" w:rsidR="00B11E3D" w:rsidRPr="00723237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dodatni iznos predujma koji čini jednokratna nagrada privremenom stečajnom upravitelju u iznosu od 3.500,00 kn (</w:t>
      </w:r>
      <w:proofErr w:type="spellStart"/>
      <w:r w:rsidRPr="00723237">
        <w:rPr>
          <w:sz w:val="24"/>
        </w:rPr>
        <w:t>tritisućepetstotinakuna</w:t>
      </w:r>
      <w:proofErr w:type="spellEnd"/>
      <w:r w:rsidRPr="00723237">
        <w:rPr>
          <w:sz w:val="24"/>
        </w:rPr>
        <w:t>) na žiro račun Trgovačkog suda u Osijeku broj HR31 2390 0011 3000 0020 0 s pozivom na  broj HR05 272-</w:t>
      </w:r>
      <w:r w:rsidR="00885AB2" w:rsidRPr="00723237">
        <w:rPr>
          <w:sz w:val="24"/>
        </w:rPr>
        <w:t>27</w:t>
      </w:r>
      <w:r w:rsidR="000842E2">
        <w:rPr>
          <w:sz w:val="24"/>
        </w:rPr>
        <w:t>4</w:t>
      </w:r>
      <w:r w:rsidRPr="00723237">
        <w:rPr>
          <w:sz w:val="24"/>
        </w:rPr>
        <w:t xml:space="preserve">-18, te po izvršenim uplatama dostavi dokaze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0842E2">
        <w:t xml:space="preserve">Albin </w:t>
      </w:r>
      <w:proofErr w:type="spellStart"/>
      <w:r w:rsidR="000842E2">
        <w:t>Šomođi</w:t>
      </w:r>
      <w:proofErr w:type="spellEnd"/>
      <w:r w:rsidR="000842E2">
        <w:t xml:space="preserve">, OIB: 83197113662, Osijek, </w:t>
      </w:r>
      <w:proofErr w:type="spellStart"/>
      <w:r w:rsidR="000842E2">
        <w:t>Kn.Borne</w:t>
      </w:r>
      <w:proofErr w:type="spellEnd"/>
      <w:r w:rsidR="000842E2">
        <w:t xml:space="preserve"> 3</w:t>
      </w:r>
      <w:r w:rsidRPr="00723237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DC2F25" w:rsidR="00DC2F25" w:rsidRPr="00723237">
      <w:pPr>
        <w:ind w:left="1320"/>
        <w:jc w:val="both"/>
      </w:pPr>
      <w:r w:rsidRPr="00723237">
        <w:t>b) Nalaže se FINI da novčani iznos od 4.500,00 kn,  (</w:t>
      </w:r>
      <w:proofErr w:type="spellStart"/>
      <w:r w:rsidRPr="00723237">
        <w:t>četiritisućepetstotinakuna</w:t>
      </w:r>
      <w:proofErr w:type="spellEnd"/>
      <w:r w:rsidRPr="00723237">
        <w:t>) za koji je određena ovrha, zaplijeni i prenese na žiro račun Trgovačkog suda u Osijeku i to:</w:t>
      </w:r>
    </w:p>
    <w:p w:rsidRDefault="00DC2F25" w:rsidP="00DC2F25" w:rsidR="00DC2F25" w:rsidRPr="00723237">
      <w:pPr>
        <w:ind w:left="1320"/>
        <w:jc w:val="both"/>
      </w:pPr>
      <w:r w:rsidRPr="00723237">
        <w:t>1. Iznos od 1.000,00 kn (</w:t>
      </w:r>
      <w:proofErr w:type="spellStart"/>
      <w:r w:rsidRPr="00723237">
        <w:t>tisućukuna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0842E2">
        <w:t>4</w:t>
      </w:r>
      <w:r w:rsidRPr="00723237">
        <w:t xml:space="preserve">-18. </w:t>
      </w:r>
    </w:p>
    <w:p w:rsidRDefault="00DC2F25" w:rsidP="00DC2F25" w:rsidR="00DC2F25" w:rsidRPr="00723237">
      <w:pPr>
        <w:ind w:left="1320"/>
        <w:jc w:val="both"/>
      </w:pPr>
      <w:r w:rsidRPr="00723237">
        <w:t>2. Iznos od 3.500,00 kn (</w:t>
      </w:r>
      <w:proofErr w:type="spellStart"/>
      <w:r w:rsidRPr="00723237">
        <w:t>tritisućepetstotinakuna</w:t>
      </w:r>
      <w:proofErr w:type="spellEnd"/>
      <w:r w:rsidRPr="00723237">
        <w:t>) na žiro račun broj HR31 2390 0011 3000 0020 0 s pozivom na  broj HR05 272-</w:t>
      </w:r>
      <w:r w:rsidR="00885AB2" w:rsidRPr="00723237">
        <w:t>27</w:t>
      </w:r>
      <w:r w:rsidR="000842E2">
        <w:t>4</w:t>
      </w:r>
      <w:r w:rsidR="00D206FD" w:rsidRPr="00723237">
        <w:t>-18</w:t>
      </w:r>
      <w:r w:rsidRPr="00723237">
        <w:t xml:space="preserve">, te o tome obavijesti sud. </w:t>
      </w:r>
    </w:p>
    <w:p w:rsidRDefault="00DC2F25" w:rsidP="00DC2F25" w:rsidR="00DC2F25" w:rsidRPr="00723237">
      <w:pPr>
        <w:ind w:left="1320"/>
        <w:jc w:val="both"/>
      </w:pPr>
    </w:p>
    <w:p w:rsidRDefault="00C640A3" w:rsidP="00C640A3" w:rsidR="00C640A3" w:rsidRPr="00723237">
      <w:pPr>
        <w:ind w:left="1320"/>
        <w:jc w:val="both"/>
      </w:pPr>
    </w:p>
    <w:p w:rsidRDefault="00DC2F25" w:rsidP="000842E2" w:rsidR="00DC2F25" w:rsidRPr="00723237">
      <w:pPr>
        <w:ind w:left="1320"/>
        <w:jc w:val="both"/>
      </w:pPr>
      <w:r w:rsidRPr="00723237">
        <w:lastRenderedPageBreak/>
        <w:t xml:space="preserve">c) Zabranjuje se FINI da navedenu tražbinu ispuni osobi ovlaštenoj za zastupanje dužnika </w:t>
      </w:r>
      <w:r w:rsidR="00885AB2" w:rsidRPr="00723237">
        <w:t xml:space="preserve">direktoru </w:t>
      </w:r>
      <w:r w:rsidR="000842E2">
        <w:t xml:space="preserve">Albinu </w:t>
      </w:r>
      <w:proofErr w:type="spellStart"/>
      <w:r w:rsidR="000842E2">
        <w:t>Šomođi</w:t>
      </w:r>
      <w:proofErr w:type="spellEnd"/>
      <w:r w:rsidR="000842E2">
        <w:t xml:space="preserve">, OIB: 83197113662, Osijek, </w:t>
      </w:r>
      <w:proofErr w:type="spellStart"/>
      <w:r w:rsidR="000842E2">
        <w:t>Kn.Borne</w:t>
      </w:r>
      <w:proofErr w:type="spellEnd"/>
      <w:r w:rsidR="000842E2">
        <w:t xml:space="preserve"> 3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885AB2" w:rsidR="00DC2F25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885AB2" w:rsidRPr="00723237">
        <w:t xml:space="preserve">direktor </w:t>
      </w:r>
      <w:r w:rsidR="00C43BBA">
        <w:t xml:space="preserve">Albin </w:t>
      </w:r>
      <w:proofErr w:type="spellStart"/>
      <w:r w:rsidR="00C43BBA">
        <w:t>Šomođi</w:t>
      </w:r>
      <w:proofErr w:type="spellEnd"/>
      <w:r w:rsidR="00C43BBA">
        <w:t xml:space="preserve">, OIB: 83197113662, Osijek, </w:t>
      </w:r>
      <w:proofErr w:type="spellStart"/>
      <w:r w:rsidR="00C43BBA">
        <w:t>Kn.Borne</w:t>
      </w:r>
      <w:proofErr w:type="spellEnd"/>
      <w:r w:rsidR="00C43BBA">
        <w:t xml:space="preserve"> 3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C86FCC" w:rsidP="00C86FCC" w:rsidR="00C86FCC" w:rsidRPr="00723237">
      <w:pPr>
        <w:ind w:hanging="720" w:left="720"/>
        <w:jc w:val="both"/>
      </w:pPr>
    </w:p>
    <w:p w:rsidRDefault="003C69BA" w:rsidP="00C86FCC" w:rsidR="003C69BA" w:rsidRPr="00723237">
      <w:pPr>
        <w:ind w:hanging="720" w:left="720"/>
        <w:jc w:val="both"/>
      </w:pPr>
    </w:p>
    <w:p w:rsidRDefault="00C51B2A" w:rsidP="00C86FCC" w:rsidR="00B65CC0" w:rsidRPr="00723237">
      <w:pPr>
        <w:jc w:val="center"/>
      </w:pPr>
      <w:r w:rsidRPr="00723237">
        <w:t>Obrazloženje</w:t>
      </w:r>
    </w:p>
    <w:p w:rsidRDefault="003C69BA" w:rsidP="00C51B2A" w:rsidR="003C69BA" w:rsidRPr="00723237">
      <w:pPr>
        <w:pStyle w:val="Tijeloteksta"/>
        <w:rPr>
          <w:bCs/>
          <w:sz w:val="24"/>
        </w:rPr>
      </w:pPr>
    </w:p>
    <w:p w:rsidRDefault="000814C8" w:rsidP="00C51B2A" w:rsidR="000814C8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C43BBA">
        <w:t>29. prosinca 2017</w:t>
      </w:r>
      <w:r w:rsidRPr="00723237">
        <w:t xml:space="preserve">. godine zaprimljen je na ovome sudu zahtjev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</w:t>
      </w:r>
      <w:r w:rsidR="00C43BBA">
        <w:t>7</w:t>
      </w:r>
      <w:r w:rsidRPr="00723237">
        <w:t xml:space="preserve">-01/04 </w:t>
      </w:r>
      <w:proofErr w:type="spellStart"/>
      <w:r w:rsidRPr="00723237">
        <w:t>Ur</w:t>
      </w:r>
      <w:proofErr w:type="spellEnd"/>
      <w:r w:rsidRPr="00723237">
        <w:t>. broj 04-06-1</w:t>
      </w:r>
      <w:r w:rsidR="00C43BBA">
        <w:t>7</w:t>
      </w:r>
      <w:r w:rsidRPr="00723237">
        <w:t>-</w:t>
      </w:r>
      <w:r w:rsidR="00C43BBA">
        <w:t>6285</w:t>
      </w:r>
      <w:r w:rsidRPr="00723237">
        <w:t xml:space="preserve"> od </w:t>
      </w:r>
      <w:r w:rsidR="00C43BBA">
        <w:t>28. prosinca 2017</w:t>
      </w:r>
      <w:r w:rsidRPr="00723237">
        <w:t xml:space="preserve">. godine, za provedbu skraćenog stečajnog postupka nad dužnikom </w:t>
      </w:r>
      <w:r w:rsidR="00C43BBA">
        <w:t xml:space="preserve">ŠOMOĐI d.o.o., Osijek, </w:t>
      </w:r>
      <w:proofErr w:type="spellStart"/>
      <w:r w:rsidR="00C43BBA">
        <w:t>Kn.Borne</w:t>
      </w:r>
      <w:proofErr w:type="spellEnd"/>
      <w:r w:rsidR="00C43BBA">
        <w:t xml:space="preserve"> 3, MBS: 030028685, OIB: 62885210638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C43BBA">
        <w:t>27. prosinca 2017</w:t>
      </w:r>
      <w:r w:rsidR="00C43BBA" w:rsidRPr="00723237">
        <w:t xml:space="preserve">. </w:t>
      </w:r>
      <w:r w:rsidRPr="00723237">
        <w:t xml:space="preserve">godine dužnik u Očevidniku redoslijeda osnova za plaćanje ima evidentirane neizvršene osnove za plaćanje u neprekinutom razdoblju od 120 dana, u ukupnom iznosu od </w:t>
      </w:r>
      <w:r w:rsidR="00C43BBA">
        <w:t>6.307,96</w:t>
      </w:r>
      <w:r w:rsidRPr="00723237">
        <w:t xml:space="preserve"> kn, u koji iznos je uračunata kamata i naknada FINE za provedbu ovrhe na novčanim sredstvima dužnika. Navodi da dužnik nema zaposlena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C43BBA">
        <w:t>27. prosinca 2017</w:t>
      </w:r>
      <w:r w:rsidR="00C43BBA" w:rsidRPr="00723237">
        <w:t xml:space="preserve">. </w:t>
      </w:r>
      <w:r w:rsidRPr="00723237">
        <w:t xml:space="preserve">godine te u svom podnesku od </w:t>
      </w:r>
      <w:r w:rsidR="00C43BBA">
        <w:t xml:space="preserve">28. prosinca 2017. </w:t>
      </w:r>
      <w:r w:rsidRPr="00723237">
        <w:t xml:space="preserve">godine navodi da dužnik na dan </w:t>
      </w:r>
      <w:r w:rsidR="00C43BBA">
        <w:t xml:space="preserve">27. prosinca 2017. </w:t>
      </w:r>
      <w:r w:rsidRPr="00723237">
        <w:t xml:space="preserve">godine u Jedinstvenom registru računa ima otvorene sljedeće račune i oročena novčana sredstva: </w:t>
      </w:r>
      <w:r w:rsidR="00C43BBA">
        <w:t>HR2224840081101748554</w:t>
      </w:r>
      <w:r w:rsidR="00BF20A7">
        <w:t xml:space="preserve"> </w:t>
      </w:r>
      <w:proofErr w:type="spellStart"/>
      <w:r w:rsidR="00BF20A7" w:rsidRPr="009A568B">
        <w:t>Raiffeisenbank</w:t>
      </w:r>
      <w:proofErr w:type="spellEnd"/>
      <w:r w:rsidR="00BF20A7" w:rsidRPr="009A568B">
        <w:t xml:space="preserve"> </w:t>
      </w:r>
      <w:proofErr w:type="spellStart"/>
      <w:r w:rsidR="00BF20A7" w:rsidRPr="009A568B">
        <w:t>Austria</w:t>
      </w:r>
      <w:proofErr w:type="spellEnd"/>
      <w:r w:rsidR="00BF20A7" w:rsidRPr="009A568B">
        <w:t xml:space="preserve">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4B265E">
        <w:t xml:space="preserve">27. prosinca 2017. </w:t>
      </w:r>
      <w:r w:rsidRPr="00723237">
        <w:t xml:space="preserve">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</w:p>
    <w:p w:rsidRDefault="000814C8" w:rsidP="000814C8" w:rsidR="000814C8" w:rsidRPr="00723237">
      <w:pPr>
        <w:jc w:val="both"/>
      </w:pPr>
    </w:p>
    <w:p w:rsidRDefault="000814C8" w:rsidP="00EC29CE" w:rsidR="000814C8" w:rsidRPr="00723237">
      <w:pPr>
        <w:pStyle w:val="Tijeloteksta"/>
        <w:ind w:firstLine="708"/>
        <w:rPr>
          <w:sz w:val="24"/>
        </w:rPr>
      </w:pPr>
      <w:r w:rsidRPr="00723237">
        <w:rPr>
          <w:sz w:val="24"/>
        </w:rPr>
        <w:t xml:space="preserve">Trgovački sud u Osijeku je dana </w:t>
      </w:r>
      <w:r w:rsidR="004B265E">
        <w:rPr>
          <w:sz w:val="24"/>
        </w:rPr>
        <w:t>2</w:t>
      </w:r>
      <w:r w:rsidR="00BF20A7">
        <w:rPr>
          <w:sz w:val="24"/>
        </w:rPr>
        <w:t>9. siječnja</w:t>
      </w:r>
      <w:r w:rsidR="00D45F11" w:rsidRPr="00723237">
        <w:rPr>
          <w:sz w:val="24"/>
        </w:rPr>
        <w:t xml:space="preserve"> 2018. </w:t>
      </w:r>
      <w:r w:rsidRPr="00723237">
        <w:rPr>
          <w:sz w:val="24"/>
        </w:rPr>
        <w:t xml:space="preserve">godine objavio oglas na mrežnoj stranici e-Oglasna ploča sudova pod poslovnim brojem </w:t>
      </w:r>
      <w:r w:rsidR="003F46B6" w:rsidRPr="00723237">
        <w:rPr>
          <w:sz w:val="24"/>
        </w:rPr>
        <w:t>1</w:t>
      </w:r>
      <w:r w:rsidR="004B265E">
        <w:rPr>
          <w:sz w:val="24"/>
        </w:rPr>
        <w:t>8</w:t>
      </w:r>
      <w:r w:rsidR="00525463" w:rsidRPr="00723237">
        <w:rPr>
          <w:sz w:val="24"/>
        </w:rPr>
        <w:t xml:space="preserve"> </w:t>
      </w:r>
      <w:r w:rsidRPr="00723237">
        <w:rPr>
          <w:sz w:val="24"/>
        </w:rPr>
        <w:t>St-</w:t>
      </w:r>
      <w:r w:rsidR="004B265E">
        <w:rPr>
          <w:sz w:val="24"/>
        </w:rPr>
        <w:t>1717</w:t>
      </w:r>
      <w:r w:rsidRPr="00723237">
        <w:rPr>
          <w:sz w:val="24"/>
        </w:rPr>
        <w:t>/</w:t>
      </w:r>
      <w:r w:rsidR="00525463" w:rsidRPr="00723237">
        <w:rPr>
          <w:sz w:val="24"/>
        </w:rPr>
        <w:t>1</w:t>
      </w:r>
      <w:r w:rsidR="004B265E">
        <w:rPr>
          <w:sz w:val="24"/>
        </w:rPr>
        <w:t>7</w:t>
      </w:r>
      <w:r w:rsidRPr="00723237">
        <w:rPr>
          <w:sz w:val="24"/>
        </w:rPr>
        <w:t xml:space="preserve">-3 od </w:t>
      </w:r>
      <w:r w:rsidR="004B265E">
        <w:rPr>
          <w:sz w:val="24"/>
        </w:rPr>
        <w:t>29</w:t>
      </w:r>
      <w:r w:rsidR="00BF20A7">
        <w:rPr>
          <w:sz w:val="24"/>
        </w:rPr>
        <w:t>. siječnja</w:t>
      </w:r>
      <w:r w:rsidR="00525463" w:rsidRPr="00723237">
        <w:rPr>
          <w:sz w:val="24"/>
        </w:rPr>
        <w:t xml:space="preserve"> 2018. </w:t>
      </w:r>
      <w:r w:rsidRPr="00723237">
        <w:rPr>
          <w:sz w:val="24"/>
        </w:rPr>
        <w:t xml:space="preserve">  godine sukladno čl. 430</w:t>
      </w:r>
      <w:r w:rsidRPr="00723237">
        <w:rPr>
          <w:color w:val="000000"/>
          <w:sz w:val="24"/>
        </w:rPr>
        <w:t xml:space="preserve">. </w:t>
      </w:r>
      <w:r w:rsidR="003C148C" w:rsidRPr="00723237">
        <w:rPr>
          <w:sz w:val="24"/>
        </w:rPr>
        <w:t>Stečajnog zakona („Narodne novine“ broj 71/15 i 104/17; u daljnjem tekstu SZ)</w:t>
      </w:r>
      <w:r w:rsidRPr="00723237">
        <w:rPr>
          <w:color w:val="000000"/>
          <w:sz w:val="24"/>
        </w:rPr>
        <w:t xml:space="preserve"> </w:t>
      </w:r>
      <w:r w:rsidRPr="00723237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723237">
        <w:rPr>
          <w:sz w:val="24"/>
        </w:rPr>
        <w:t>prokazni</w:t>
      </w:r>
      <w:proofErr w:type="spellEnd"/>
      <w:r w:rsidRPr="00723237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07365" w:rsidP="00C51B2A" w:rsidR="00507365" w:rsidRPr="00723237">
      <w:pPr>
        <w:pStyle w:val="Tijeloteksta"/>
        <w:rPr>
          <w:bCs/>
          <w:sz w:val="24"/>
        </w:rPr>
      </w:pPr>
    </w:p>
    <w:p w:rsidRDefault="00F246D4" w:rsidP="00C6412A" w:rsidR="00DC35C6" w:rsidRPr="00723237">
      <w:pPr>
        <w:ind w:firstLine="708"/>
        <w:jc w:val="both"/>
      </w:pPr>
      <w:r w:rsidRPr="00723237">
        <w:t xml:space="preserve">Podneskom zaprimljenim kod ovog suda dana </w:t>
      </w:r>
      <w:r w:rsidR="002C7DFA" w:rsidRPr="00723237">
        <w:t>1</w:t>
      </w:r>
      <w:r w:rsidR="008B30C2">
        <w:t>9</w:t>
      </w:r>
      <w:r w:rsidR="002C7DFA" w:rsidRPr="00723237">
        <w:t>. veljače</w:t>
      </w:r>
      <w:r w:rsidRPr="00723237">
        <w:t xml:space="preserve"> 2018. godine, vjerovnik </w:t>
      </w:r>
      <w:r w:rsidR="00613276">
        <w:t>REPUBLIKA HRVATSKA, Ministarstvo financija, koju zastupa Županijsko državno odvjetništvo u Osijek, OIB: 52634238587</w:t>
      </w:r>
      <w:r w:rsidRPr="00723237">
        <w:t xml:space="preserve">, podnijela je prijedlog za otvaranjem stečajnog postupka nad dužnikom </w:t>
      </w:r>
      <w:r w:rsidR="00FF7ADD">
        <w:t xml:space="preserve">ŠOMOĐI d.o.o., Osijek, </w:t>
      </w:r>
      <w:proofErr w:type="spellStart"/>
      <w:r w:rsidR="00FF7ADD">
        <w:t>Kn.Borne</w:t>
      </w:r>
      <w:proofErr w:type="spellEnd"/>
      <w:r w:rsidR="00FF7ADD">
        <w:t xml:space="preserve"> 3, MBS: 030028685, OIB: 62885210638</w:t>
      </w:r>
      <w:r w:rsidRPr="00723237">
        <w:t xml:space="preserve">, uz koji prijedlog je dostavila dokaz o postojanju svoje tražbine i postojanju stečajnog razloga iz članka 6. stav 2. Stečajnog zakona: nesposobnosti za plaćanje.       </w:t>
      </w:r>
    </w:p>
    <w:p w:rsidRDefault="002C7DFA" w:rsidP="00C6412A" w:rsidR="002C7DFA" w:rsidRPr="00723237">
      <w:pPr>
        <w:ind w:firstLine="708"/>
        <w:jc w:val="both"/>
      </w:pPr>
    </w:p>
    <w:p w:rsidRDefault="00DC35C6" w:rsidP="00DC35C6" w:rsidR="00DC35C6" w:rsidRPr="00723237">
      <w:pPr>
        <w:ind w:firstLine="720"/>
        <w:jc w:val="both"/>
      </w:pPr>
      <w:r w:rsidRPr="00723237">
        <w:lastRenderedPageBreak/>
        <w:t xml:space="preserve">Slijedom navedenog, budući nisu ispunjeni uvjeti za istovremeno otvaranje i zaključenje skraćenog stečajnog postupka nad dužnikom, u smislu odredbe članka 431. </w:t>
      </w:r>
      <w:r w:rsidRPr="00723237">
        <w:rPr>
          <w:color w:val="000000"/>
        </w:rPr>
        <w:t>SZ-a</w:t>
      </w:r>
      <w:r w:rsidRPr="00723237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130264" w:rsidP="00DC35C6" w:rsidR="00130264" w:rsidRPr="00723237">
      <w:pPr>
        <w:ind w:firstLine="720"/>
        <w:jc w:val="both"/>
      </w:pPr>
    </w:p>
    <w:p w:rsidRDefault="00130264" w:rsidP="00130264" w:rsidR="00130264" w:rsidRPr="00723237">
      <w:pPr>
        <w:ind w:firstLine="720"/>
        <w:jc w:val="both"/>
      </w:pPr>
      <w:r w:rsidRPr="00723237"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</w:t>
      </w:r>
      <w:r w:rsidR="00540B8E" w:rsidRPr="00723237">
        <w:t xml:space="preserve">tečajnog postupka nad dužnikom </w:t>
      </w:r>
      <w:r w:rsidR="00FF7ADD">
        <w:t xml:space="preserve">ŠOMOĐI d.o.o., Osijek, </w:t>
      </w:r>
      <w:proofErr w:type="spellStart"/>
      <w:r w:rsidR="00FF7ADD">
        <w:t>Kn.Borne</w:t>
      </w:r>
      <w:proofErr w:type="spellEnd"/>
      <w:r w:rsidR="00FF7ADD">
        <w:t xml:space="preserve"> 3, MBS: 030028685, OIB: 62885210638</w:t>
      </w:r>
      <w:r w:rsidR="00FF7ADD" w:rsidRPr="00723237">
        <w:t xml:space="preserve"> </w:t>
      </w:r>
      <w:r w:rsidRPr="00723237"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 w:rsidRPr="00723237">
      <w:pPr>
        <w:ind w:firstLine="708"/>
        <w:jc w:val="both"/>
      </w:pPr>
      <w:r w:rsidRPr="00723237">
        <w:t>Budući da osoba iz čl. 110. st. 2 SZ-a nije podnijela prijedlog za otvaranje stečajnog postupka u propisanom roku, sud joj je po službenoj dužnosti naložio plaćanje predujma za namiren</w:t>
      </w:r>
      <w:r w:rsidR="00613276">
        <w:t>je troškova stečajnog postupka,</w:t>
      </w:r>
      <w:r w:rsidRPr="00723237">
        <w:t xml:space="preserve"> </w:t>
      </w:r>
      <w:r w:rsidR="008D6F1C" w:rsidRPr="00723237">
        <w:t xml:space="preserve">valjalo je sukladno članku 113. i članka 114. </w:t>
      </w:r>
      <w:r w:rsidRPr="00723237">
        <w:t>SZ-a</w:t>
      </w:r>
      <w:r w:rsidR="00A50A87" w:rsidRPr="00723237">
        <w:t xml:space="preserve"> </w:t>
      </w:r>
      <w:r w:rsidRPr="00723237">
        <w:t>i</w:t>
      </w:r>
      <w:r w:rsidR="008D6F1C" w:rsidRPr="00723237">
        <w:t xml:space="preserve"> članku 4. Uredbe o kriterijima i načinu obračuna i plaćanja nagrade stečajnim upraviteljima (</w:t>
      </w:r>
      <w:r w:rsidR="00A50A87" w:rsidRPr="00723237">
        <w:t xml:space="preserve">„Narodne novine“ </w:t>
      </w:r>
      <w:r w:rsidR="008D6F1C" w:rsidRPr="00723237">
        <w:t xml:space="preserve">105/15) riješiti kao u dispozitivu rješenja. </w:t>
      </w:r>
    </w:p>
    <w:p w:rsidRDefault="003C69BA" w:rsidP="00C51B2A" w:rsidR="003C69BA" w:rsidRPr="00723237">
      <w:pPr>
        <w:jc w:val="both"/>
      </w:pPr>
    </w:p>
    <w:p w:rsidRDefault="00C51B2A" w:rsidP="007C2CBE" w:rsidR="00D34D97" w:rsidRPr="00723237">
      <w:pPr>
        <w:jc w:val="center"/>
      </w:pPr>
      <w:r w:rsidRPr="00723237">
        <w:t xml:space="preserve">U Osijeku </w:t>
      </w:r>
      <w:r w:rsidR="00613276">
        <w:t>13</w:t>
      </w:r>
      <w:r w:rsidR="002C7DFA" w:rsidRPr="00723237">
        <w:t>. travnja</w:t>
      </w:r>
      <w:r w:rsidR="007F15F4" w:rsidRPr="00723237">
        <w:t xml:space="preserve"> 2018.</w:t>
      </w:r>
    </w:p>
    <w:p w:rsidRDefault="00124813" w:rsidP="007C2CBE" w:rsidR="00124813" w:rsidRPr="00723237">
      <w:pPr>
        <w:jc w:val="center"/>
      </w:pP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C86FCC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  <w:bookmarkStart w:name="_GoBack" w:id="0"/>
      <w:bookmarkEnd w:id="0"/>
    </w:p>
    <w:p w:rsidRDefault="00E45552" w:rsidP="00C86FCC" w:rsidR="00E45552" w:rsidRPr="00723237">
      <w:pPr>
        <w:ind w:left="4956"/>
        <w:jc w:val="center"/>
      </w:pPr>
    </w:p>
    <w:p w:rsidRDefault="00E45552" w:rsidP="00C86FCC" w:rsidR="00E45552" w:rsidRPr="00723237">
      <w:pPr>
        <w:ind w:left="4956"/>
        <w:jc w:val="center"/>
      </w:pPr>
    </w:p>
    <w:p w:rsidRDefault="00C51B2A" w:rsidP="00C51B2A" w:rsidR="00C51B2A" w:rsidRPr="00723237"/>
    <w:p w:rsidRDefault="00C51B2A" w:rsidP="00C51B2A" w:rsidR="00B41BAF" w:rsidRPr="00723237">
      <w:r w:rsidRPr="00723237">
        <w:t>Zapisničar: Danijela Špeletić</w:t>
      </w:r>
    </w:p>
    <w:p w:rsidRDefault="00F82EFB" w:rsidP="00C51B2A" w:rsidR="00F82EFB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C51B2A" w:rsidRPr="00723237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23237">
      <w:pPr>
        <w:jc w:val="both"/>
      </w:pPr>
    </w:p>
    <w:p w:rsidRDefault="00D34D97" w:rsidP="00C51B2A" w:rsidR="00D34D97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B41BAF" w:rsidP="00C51B2A" w:rsidR="00B41BAF" w:rsidRPr="00723237">
      <w:pPr>
        <w:jc w:val="both"/>
      </w:pPr>
    </w:p>
    <w:p w:rsidRDefault="00C51B2A" w:rsidP="00C51B2A" w:rsidR="00C51B2A" w:rsidRPr="00723237">
      <w:r w:rsidRPr="00723237">
        <w:t>DNA</w:t>
      </w:r>
      <w:r w:rsidR="00D34D97" w:rsidRPr="00723237">
        <w:t>:</w:t>
      </w:r>
    </w:p>
    <w:p w:rsidRDefault="00B62CFC" w:rsidP="00FF7ADD" w:rsidR="00FF7ADD">
      <w:pPr>
        <w:pStyle w:val="Odlomakpopisa"/>
        <w:numPr>
          <w:ilvl w:val="0"/>
          <w:numId w:val="13"/>
        </w:numPr>
        <w:jc w:val="both"/>
      </w:pPr>
      <w:proofErr w:type="spellStart"/>
      <w:r w:rsidRPr="00FF7ADD">
        <w:rPr>
          <w:color w:val="000000"/>
        </w:rPr>
        <w:t>zz</w:t>
      </w:r>
      <w:proofErr w:type="spellEnd"/>
      <w:r w:rsidRPr="00FF7ADD">
        <w:rPr>
          <w:color w:val="000000"/>
        </w:rPr>
        <w:t xml:space="preserve"> dužnika </w:t>
      </w:r>
      <w:r w:rsidR="00FF7ADD">
        <w:t xml:space="preserve">Albin </w:t>
      </w:r>
      <w:proofErr w:type="spellStart"/>
      <w:r w:rsidR="00FF7ADD">
        <w:t>Šomođi</w:t>
      </w:r>
      <w:proofErr w:type="spellEnd"/>
      <w:r w:rsidR="00FF7ADD">
        <w:t xml:space="preserve">, Osijek, </w:t>
      </w:r>
      <w:proofErr w:type="spellStart"/>
      <w:r w:rsidR="00FF7ADD">
        <w:t>Kn.Borne</w:t>
      </w:r>
      <w:proofErr w:type="spellEnd"/>
      <w:r w:rsidR="00FF7ADD">
        <w:t xml:space="preserve"> 3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723237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B41BAF" w:rsidP="00C51B2A" w:rsidR="00C51B2A" w:rsidRPr="00723237">
      <w:pPr>
        <w:numPr>
          <w:ilvl w:val="0"/>
          <w:numId w:val="13"/>
        </w:numPr>
      </w:pPr>
      <w:r w:rsidRPr="00723237">
        <w:t xml:space="preserve">R </w:t>
      </w:r>
      <w:r w:rsidR="00613276">
        <w:t>23</w:t>
      </w:r>
      <w:r w:rsidR="0011341C" w:rsidRPr="00723237">
        <w:t>.</w:t>
      </w:r>
      <w:r w:rsidR="00BB02BC" w:rsidRPr="00723237">
        <w:t>0</w:t>
      </w:r>
      <w:r w:rsidR="0011341C" w:rsidRPr="00723237">
        <w:t>5</w:t>
      </w:r>
      <w:r w:rsidRPr="00723237">
        <w:t>.2018.</w:t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D57" w:rsidR="00362D57">
      <w:r>
        <w:separator/>
      </w:r>
    </w:p>
  </w:endnote>
  <w:endnote w:id="0" w:type="continuationSeparator">
    <w:p w:rsidRDefault="00362D57" w:rsidR="0036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D57" w:rsidR="00362D57">
      <w:r>
        <w:separator/>
      </w:r>
    </w:p>
  </w:footnote>
  <w:footnote w:id="0" w:type="continuationSeparator">
    <w:p w:rsidRDefault="00362D57" w:rsidR="00362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1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064CA" w:rsidP="001064CA" w:rsidR="00502B4E">
    <w:pPr>
      <w:jc w:val="right"/>
    </w:pPr>
    <w:r>
      <w:t>7 St-274/18-12</w:t>
    </w:r>
  </w:p>
  <w:p w:rsidRDefault="00502B4E" w:rsidP="00763AA1" w:rsidR="00502B4E">
    <w:pPr>
      <w:jc w:val="right"/>
    </w:pPr>
  </w:p>
  <w:p w:rsidRDefault="00FF7ADD" w:rsidP="00763AA1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50D36" w:rsidR="00B50D36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50D36">
      <w:t>7 St-27</w:t>
    </w:r>
    <w:r w:rsidR="001064CA">
      <w:t>4</w:t>
    </w:r>
    <w:r w:rsidR="00B50D36">
      <w:t>/18-1</w:t>
    </w:r>
    <w:r w:rsidR="001064CA">
      <w:t>2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10D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2D57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 zastupanog po punomoćniku Albin Šomođi</izvorni_sadrzaj>
    <derivirana_varijabla naziv="DomainObject.Predmet.ProtustrankaFormated_1">  ŠOMOĐI d.o.o. za računovodstvene usluge zastupanog po punomoćniku Albin Šomođi</derivirana_varijabla>
  </DomainObject.Predmet.ProtustrankaFormated>
  <DomainObject.Predmet.ProtustrankaFormatedOIB>
    <izvorni_sadrzaj>  ŠOMOĐI d.o.o. za računovodstvene usluge, OIB 62885210638 zastupanog po punomoćniku Albin Šomođi</izvorni_sadrzaj>
    <derivirana_varijabla naziv="DomainObject.Predmet.ProtustrankaFormatedOIB_1">  ŠOMOĐI d.o.o. za računovodstvene usluge, OIB 62885210638 zastupanog po punomoćniku Albin Šomođi</derivirana_varijabla>
  </DomainObject.Predmet.ProtustrankaFormatedOIB>
  <DomainObject.Predmet.ProtustrankaFormatedWithAdress>
    <izvorni_sadrzaj> ŠOMOĐI d.o.o. za računovodstvene usluge, Kn.Borne 3, 31000 Osijek zastupanog po punomoćniku Albin Šomođi</izvorni_sadrzaj>
    <derivirana_varijabla naziv="DomainObject.Predmet.ProtustrankaFormatedWithAdress_1"> ŠOMOĐI d.o.o. za računovodstvene usluge, Kn.Borne 3, 31000 Osijek zastupanog po punomoćniku Albin Šomođi</derivirana_varijabla>
  </DomainObject.Predmet.ProtustrankaFormatedWithAdress>
  <DomainObject.Predmet.ProtustrankaFormatedWithAdressOIB>
    <izvorni_sadrzaj> ŠOMOĐI d.o.o. za računovodstvene usluge, OIB 62885210638, Kn.Borne 3, 31000 Osijek zastupanog po punomoćniku Albin Šomođi</izvorni_sadrzaj>
    <derivirana_varijabla naziv="DomainObject.Predmet.ProtustrankaFormatedWithAdressOIB_1"> ŠOMOĐI d.o.o. za računovodstvene usluge, OIB 62885210638, Kn.Borne 3, 31000 Osijek zastupanog po punomoćniku Albin Šomođi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ŠOMOĐI d.o.o. za računovodstvene usluge zastupanog po punomoćniku Albin Šomođi</item>
    </izvorni_sadrzaj>
    <derivirana_varijabla naziv="DomainObject.Predmet.ProtuStrankaListFormated_1">
      <item>ŠOMOĐI d.o.o. za računovodstvene usluge zastupanog po punomoćniku Albin Šomođi</item>
    </derivirana_varijabla>
  </DomainObject.Predmet.ProtuStrankaListFormated>
  <DomainObject.Predmet.ProtuStrankaListFormatedOIB>
    <izvorni_sadrzaj>
      <item>ŠOMOĐI d.o.o. za računovodstvene usluge, OIB 62885210638 zastupanog po punomoćniku Albin Šomođi</item>
    </izvorni_sadrzaj>
    <derivirana_varijabla naziv="DomainObject.Predmet.ProtuStrankaListFormatedOIB_1">
      <item>ŠOMOĐI d.o.o. za računovodstvene usluge, OIB 62885210638 zastupanog po punomoćniku Albin Šomođi</item>
    </derivirana_varijabla>
  </DomainObject.Predmet.ProtuStrankaListFormatedOIB>
  <DomainObject.Predmet.ProtuStrankaListFormatedWithAdress>
    <izvorni_sadrzaj>
      <item>ŠOMOĐI d.o.o. za računovodstvene usluge, Kn.Borne 3, 31000 Osijek zastupanog po punomoćniku Albin Šomođi</item>
    </izvorni_sadrzaj>
    <derivirana_varijabla naziv="DomainObject.Predmet.ProtuStrankaListFormatedWithAdress_1">
      <item>ŠOMOĐI d.o.o. za računovodstvene usluge, Kn.Borne 3, 31000 Osijek zastupanog po punomoćniku Albin Šomođi</item>
    </derivirana_varijabla>
  </DomainObject.Predmet.ProtuStrankaListFormatedWithAdress>
  <DomainObject.Predmet.ProtuStrankaListFormatedWithAdressOIB>
    <izvorni_sadrzaj>
      <item>ŠOMOĐI d.o.o. za računovodstvene usluge, OIB 62885210638, Kn.Borne 3, 31000 Osijek zastupanog po punomoćniku Albin Šomođi</item>
    </izvorni_sadrzaj>
    <derivirana_varijabla naziv="DomainObject.Predmet.ProtuStrankaListFormatedWithAdressOIB_1">
      <item>ŠOMOĐI d.o.o. za računovodstvene usluge, OIB 62885210638, Kn.Borne 3, 31000 Osijek zastupanog po punomoćniku Albin Šomođi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>
      <item>Županijsko državno odvjetništvo u Osijeku</item>
      <item>Albin Šomođi punomoćnik sudionika u postupku ŠOMOĐI d.o.o. za računovodstvene usluge</item>
    </izvorni_sadrzaj>
    <derivirana_varijabla naziv="DomainObject.Predmet.OstaliListFormated_1">
      <item>Županijsko državno odvjetništvo u Osijeku</item>
      <item>Albin Šomođi punomoćnik sudionika u postupku ŠOMOĐI d.o.o. za računovodstvene usluge</item>
    </derivirana_varijabla>
  </DomainObject.Predmet.OstaliListFormated>
  <DomainObject.Predmet.OstaliListFormatedOIB>
    <izvorni_sadrzaj>
      <item>Županijsko državno odvjetništvo u Osijeku, OIB 61379160880</item>
      <item>Albin Šomođi, OIB 83197113662 punomoćnik sudionika u postupku ŠOMOĐI d.o.o. za računovodstvene usluge</item>
    </izvorni_sadrzaj>
    <derivirana_varijabla naziv="DomainObject.Predmet.OstaliListFormatedOIB_1">
      <item>Županijsko državno odvjetništvo u Osijeku, OIB 61379160880</item>
      <item>Albin Šomođi, OIB 83197113662 punomoćnik sudionika u postupku ŠOMOĐI d.o.o. za računovodstvene usluge</item>
    </derivirana_varijabla>
  </DomainObject.Predmet.OstaliListFormatedOIB>
  <DomainObject.Predmet.OstaliListFormatedWithAdress>
    <izvorni_sadrzaj>
      <item>Županijsko državno odvjetništvo u Osijeku, Kapucinska 21, 31000 Osijek</item>
      <item>Albin Šomođi, Kneza Borne 3, 31000 Osijek punomoćnik sudionika u postupku ŠOMOĐI d.o.o. za računovodstvene usluge</item>
    </izvorni_sadrzaj>
    <derivirana_varijabla naziv="DomainObject.Predmet.OstaliListFormatedWithAdress_1">
      <item>Županijsko državno odvjetništvo u Osijeku, Kapucinska 21, 31000 Osijek</item>
      <item>Albin Šomođi, Kneza Borne 3, 31000 Osijek punomoćnik sudionika u postupku ŠOMOĐI d.o.o. za računovodstvene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Albin Šomođi, OIB 83197113662, Kneza Borne 3, 31000 Osijek punomoćnik sudionika u postupku ŠOMOĐI d.o.o. za računovodstvene usluge</item>
    </izvorni_sadrzaj>
    <derivirana_varijabla naziv="DomainObject.Predmet.OstaliListFormatedWithAdressOIB_1">
      <item>Županijsko državno odvjetništvo u Osijeku, OIB 61379160880, Kapucinska 21, 31000 Osijek</item>
      <item>Albin Šomođi, OIB 83197113662, Kneza Borne 3, 31000 Osijek punomoćnik sudionika u postupku ŠOMOĐI d.o.o. za računovodstvene usluge</item>
    </derivirana_varijabla>
  </DomainObject.Predmet.OstaliListFormatedWithAdressOIB>
  <DomainObject.Predmet.OstaliListNazivFormated>
    <izvorni_sadrzaj>
      <item>Županijsko državno odvjetništvo u Osijeku</item>
      <item>Albin Šomođi</item>
    </izvorni_sadrzaj>
    <derivirana_varijabla naziv="DomainObject.Predmet.OstaliListNazivFormated_1">
      <item>Županijsko državno odvjetništvo u Osijeku</item>
      <item>Albin Šomođi</item>
    </derivirana_varijabla>
  </DomainObject.Predmet.OstaliListNazivFormated>
  <DomainObject.Predmet.OstaliListNazivFormatedOIB>
    <izvorni_sadrzaj>
      <item>Županijsko državno odvjetništvo u Osijeku, OIB 61379160880</item>
      <item>Albin Šomođi, OIB 83197113662</item>
    </izvorni_sadrzaj>
    <derivirana_varijabla naziv="DomainObject.Predmet.OstaliListNazivFormatedOIB_1">
      <item>Županijsko državno odvjetništvo u Osijeku, OIB 61379160880</item>
      <item>Albin Šomođi, OIB 83197113662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ŠOMOĐI d.o.o. za računovodstvene usluge</item>
      <item>RH Ministarstvo financija</item>
      <item>Županijsko državno odvjetništvo u Osijeku</item>
      <item>Albin Šomođi</item>
    </izvorni_sadrzaj>
    <derivirana_varijabla naziv="DomainObject.Predmet.SudioniciListNaziv_1">
      <item>ŠOMOĐI d.o.o. za računovodstvene usluge</item>
      <item>RH Ministarstvo financija</item>
      <item>Županijsko državno odvjetništvo u Osijeku</item>
      <item>Albin Šomođi</item>
    </derivirana_varijabla>
  </DomainObject.Predmet.SudioniciListNaziv>
  <DomainObject.Predmet.SudioniciListAdressOIB>
    <izvorni_sadrzaj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izvorni_sadrzaj>
    <derivirana_varijabla naziv="DomainObject.Predmet.SudioniciListAdressOIB_1"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62885210638</item>
      <item>, OIB 52634238587</item>
      <item>, OIB 61379160880</item>
      <item>, OIB 83197113662</item>
    </izvorni_sadrzaj>
    <derivirana_varijabla naziv="DomainObject.Predmet.SudioniciListNazivOIB_1">
      <item>, OIB 62885210638</item>
      <item>, OIB 52634238587</item>
      <item>, OIB 61379160880</item>
      <item>, OIB 83197113662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FAC1C-4BA2-41CB-A03D-CBC7BF5E5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1023</properties:Words>
  <properties:Characters>5618</properties:Characters>
  <properties:Lines>153</properties:Lines>
  <properties:Paragraphs>36</properties:Paragraphs>
  <properties:TotalTime>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2018-04-13T09:32:00Z</cp:lastPrinted>
  <dcterms:modified xmlns:xsi="http://www.w3.org/2001/XMLSchema-instance" xsi:type="dcterms:W3CDTF">2018-04-13T09:32:00Z</dcterms:modified>
  <cp:revision>386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(-12) OVRŠNA ISPRAVA.docx)</vt:lpwstr>
  </prop:property>
  <prop:property name="BrojStranica" pid="5" fmtid="{D5CDD505-2E9C-101B-9397-08002B2CF9AE}">
    <vt:i4>4</vt:i4>
  </prop:property>
</prop:Properties>
</file>