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b70d" w14:paraId="bc3b70d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AF0FB4">
        <w:t>22</w:t>
      </w:r>
      <w:r w:rsidR="000B6CE5">
        <w:t>49</w:t>
      </w:r>
      <w:r w:rsidR="00AF0FB4">
        <w:t>/16</w:t>
      </w:r>
      <w:r w:rsidR="00C93448">
        <w:t>-3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</w:t>
      </w:r>
      <w:r w:rsidR="00AF0FB4">
        <w:t xml:space="preserve"> </w:t>
      </w:r>
      <w:r w:rsidR="000B6CE5" w:rsidRPr="000B6CE5">
        <w:t>MOSQUITO j.d.o.o.</w:t>
      </w:r>
      <w:r w:rsidR="00DD7B42">
        <w:t xml:space="preserve"> Osijek</w:t>
      </w:r>
      <w:r w:rsidR="0070120F">
        <w:t xml:space="preserve">, </w:t>
      </w:r>
      <w:r w:rsidR="00DD7B42">
        <w:t xml:space="preserve">Dinka Šimunovića 32, OIB </w:t>
      </w:r>
      <w:r w:rsidR="00DD7B42" w:rsidRPr="00DD7B42">
        <w:t>29726043504</w:t>
      </w:r>
      <w:r w:rsidR="00DD7B42">
        <w:t xml:space="preserve">, MBS </w:t>
      </w:r>
      <w:r w:rsidR="00DD7B42" w:rsidRPr="00DD7B42">
        <w:t>030152234</w:t>
      </w:r>
      <w:r w:rsidR="00C93448">
        <w:t xml:space="preserve">, </w:t>
      </w:r>
      <w:r>
        <w:t xml:space="preserve">temeljem članka 430. Stečajnog zakona („Narodne novine“ 71/15), dana </w:t>
      </w:r>
      <w:r w:rsidR="00734C45">
        <w:t xml:space="preserve">23. rujna 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70120F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0120F">
        <w:t xml:space="preserve">MOSQUITO j.d.o.o. Osijek, Dinka Šimunovića 32, OIB 29726043504, MBS 030152234, </w:t>
      </w:r>
      <w:r>
        <w:t xml:space="preserve">iznosi </w:t>
      </w:r>
      <w:r w:rsidR="0070120F">
        <w:t xml:space="preserve">6.370,00 </w:t>
      </w:r>
      <w:r>
        <w:t>kn.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="00F0770F">
        <w:t xml:space="preserve">Hrvoje </w:t>
      </w:r>
      <w:proofErr w:type="spellStart"/>
      <w:r w:rsidR="00F0770F">
        <w:t>Jurič</w:t>
      </w:r>
      <w:proofErr w:type="spellEnd"/>
      <w:r w:rsidR="00F0770F">
        <w:t xml:space="preserve"> iz Osijeka, Dinka Šimunovića 32, OIB 87034124641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F0770F">
        <w:t>2249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734C45">
        <w:t>23. rujna</w:t>
      </w:r>
      <w:r w:rsidR="0041506C">
        <w:t xml:space="preserve">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734C45" w:rsidP="00D641DA" w:rsidR="00532E0A" w:rsidRPr="00D641DA">
      <w:pPr>
        <w:numPr>
          <w:ilvl w:val="0"/>
          <w:numId w:val="1"/>
        </w:numPr>
      </w:pPr>
      <w:r>
        <w:t xml:space="preserve">kal. 20.11. 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760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B6CE5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801D7"/>
    <w:rsid w:val="001970DA"/>
    <w:rsid w:val="001A0D06"/>
    <w:rsid w:val="001A7AC1"/>
    <w:rsid w:val="001B0957"/>
    <w:rsid w:val="001B2837"/>
    <w:rsid w:val="001B49A2"/>
    <w:rsid w:val="001B5459"/>
    <w:rsid w:val="001B5F20"/>
    <w:rsid w:val="001B62F5"/>
    <w:rsid w:val="001B6D43"/>
    <w:rsid w:val="001B70D9"/>
    <w:rsid w:val="001B7300"/>
    <w:rsid w:val="001C1653"/>
    <w:rsid w:val="001C73F4"/>
    <w:rsid w:val="001C760C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CD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120F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34C45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9E0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0FB4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38D9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D7B42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0770F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1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9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9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9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9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1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9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9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9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9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2249</izvorni_sadrzaj>
    <derivirana_varijabla naziv="DomainObject.Predmet.Broj_1">2249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St-2249/2016</izvorni_sadrzaj>
    <derivirana_varijabla naziv="DomainObject.Predmet.OznakaBroj_1">St-2249/2016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MOSQUITO j.d.o.o. za ugostiteljstvo</izvorni_sadrzaj>
    <derivirana_varijabla naziv="DomainObject.Predmet.ProtustrankaFormated_1">  MOSQUITO j.d.o.o. za ugostiteljstvo</derivirana_varijabla>
  </DomainObject.Predmet.ProtustrankaFormated>
  <DomainObject.Predmet.ProtustrankaFormatedOIB>
    <izvorni_sadrzaj>  MOSQUITO j.d.o.o. za ugostiteljstvo, OIB 29726043504</izvorni_sadrzaj>
    <derivirana_varijabla naziv="DomainObject.Predmet.ProtustrankaFormatedOIB_1">  MOSQUITO j.d.o.o. za ugostiteljstvo, OIB 29726043504</derivirana_varijabla>
  </DomainObject.Predmet.ProtustrankaFormatedOIB>
  <DomainObject.Predmet.ProtustrankaFormatedWithAdress>
    <izvorni_sadrzaj> MOSQUITO j.d.o.o. za ugostiteljstvo, Dinka Šimunovića 32, 31000 Osijek</izvorni_sadrzaj>
    <derivirana_varijabla naziv="DomainObject.Predmet.ProtustrankaFormatedWithAdress_1"> MOSQUITO j.d.o.o. za ugostiteljstvo, Dinka Šimunovića 32, 31000 Osijek</derivirana_varijabla>
  </DomainObject.Predmet.ProtustrankaFormatedWithAdress>
  <DomainObject.Predmet.ProtustrankaFormatedWithAdressOIB>
    <izvorni_sadrzaj> MOSQUITO j.d.o.o. za ugostiteljstvo, OIB 29726043504, Dinka Šimunovića 32, 31000 Osijek</izvorni_sadrzaj>
    <derivirana_varijabla naziv="DomainObject.Predmet.ProtustrankaFormatedWithAdressOIB_1"> MOSQUITO j.d.o.o. za ugostiteljstvo, OIB 29726043504, Dinka Šimunovića 32, 31000 Osijek</derivirana_varijabla>
  </DomainObject.Predmet.ProtustrankaFormatedWithAdressOIB>
  <DomainObject.Predmet.ProtustrankaWithAdress>
    <izvorni_sadrzaj>MOSQUITO j.d.o.o. za ugostiteljstvo Dinka Šimunovića 32, 31000 Osijek</izvorni_sadrzaj>
    <derivirana_varijabla naziv="DomainObject.Predmet.ProtustrankaWithAdress_1">MOSQUITO j.d.o.o. za ugostiteljstvo Dinka Šimunovića 32, 31000 Osijek</derivirana_varijabla>
  </DomainObject.Predmet.ProtustrankaWithAdress>
  <DomainObject.Predmet.ProtustrankaWithAdressOIB>
    <izvorni_sadrzaj>MOSQUITO j.d.o.o. za ugostiteljstvo, OIB 29726043504, Dinka Šimunovića 32, 31000 Osijek</izvorni_sadrzaj>
    <derivirana_varijabla naziv="DomainObject.Predmet.ProtustrankaWithAdressOIB_1">MOSQUITO j.d.o.o. za ugostiteljstvo, OIB 29726043504, Dinka Šimunovića 32, 31000 Osijek</derivirana_varijabla>
  </DomainObject.Predmet.ProtustrankaWithAdressOIB>
  <DomainObject.Predmet.ProtustrankaNazivFormated>
    <izvorni_sadrzaj>MOSQUITO j.d.o.o. za ugostiteljstvo</izvorni_sadrzaj>
    <derivirana_varijabla naziv="DomainObject.Predmet.ProtustrankaNazivFormated_1">MOSQUITO j.d.o.o. za ugostiteljstvo</derivirana_varijabla>
  </DomainObject.Predmet.ProtustrankaNazivFormated>
  <DomainObject.Predmet.ProtustrankaNazivFormatedOIB>
    <izvorni_sadrzaj>MOSQUITO j.d.o.o. za ugostiteljstvo, OIB 29726043504</izvorni_sadrzaj>
    <derivirana_varijabla naziv="DomainObject.Predmet.ProtustrankaNazivFormatedOIB_1">MOSQUITO j.d.o.o. za ugostiteljstvo, OIB 29726043504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MOSQUITO j.d.o.o. za ugostiteljstvo</item>
    </izvorni_sadrzaj>
    <derivirana_varijabla naziv="DomainObject.Predmet.ProtuStrankaListFormated_1">
      <item>MOSQUITO j.d.o.o. za ugostiteljstvo</item>
    </derivirana_varijabla>
  </DomainObject.Predmet.ProtuStrankaListFormated>
  <DomainObject.Predmet.ProtuStrankaListFormatedOIB>
    <izvorni_sadrzaj>
      <item>MOSQUITO j.d.o.o. za ugostiteljstvo, OIB 29726043504</item>
    </izvorni_sadrzaj>
    <derivirana_varijabla naziv="DomainObject.Predmet.ProtuStrankaListFormatedOIB_1">
      <item>MOSQUITO j.d.o.o. za ugostiteljstvo, OIB 29726043504</item>
    </derivirana_varijabla>
  </DomainObject.Predmet.ProtuStrankaListFormatedOIB>
  <DomainObject.Predmet.ProtuStrankaListFormatedWithAdress>
    <izvorni_sadrzaj>
      <item>MOSQUITO j.d.o.o. za ugostiteljstvo, Dinka Šimunovića 32, 31000 Osijek</item>
    </izvorni_sadrzaj>
    <derivirana_varijabla naziv="DomainObject.Predmet.ProtuStrankaListFormatedWithAdress_1">
      <item>MOSQUITO j.d.o.o. za ugostiteljstvo, Dinka Šimunovića 32, 31000 Osijek</item>
    </derivirana_varijabla>
  </DomainObject.Predmet.ProtuStrankaListFormatedWithAdress>
  <DomainObject.Predmet.ProtuStrankaListFormatedWithAdressOIB>
    <izvorni_sadrzaj>
      <item>MOSQUITO j.d.o.o. za ugostiteljstvo, OIB 29726043504, Dinka Šimunovića 32, 31000 Osijek</item>
    </izvorni_sadrzaj>
    <derivirana_varijabla naziv="DomainObject.Predmet.ProtuStrankaListFormatedWithAdressOIB_1">
      <item>MOSQUITO j.d.o.o. za ugostiteljstvo, OIB 29726043504, Dinka Šimunovića 32, 31000 Osijek</item>
    </derivirana_varijabla>
  </DomainObject.Predmet.ProtuStrankaListFormatedWithAdressOIB>
  <DomainObject.Predmet.ProtuStrankaListNazivFormated>
    <izvorni_sadrzaj>
      <item>MOSQUITO j.d.o.o. za ugostiteljstvo</item>
    </izvorni_sadrzaj>
    <derivirana_varijabla naziv="DomainObject.Predmet.ProtuStrankaListNazivFormated_1">
      <item>MOSQUITO j.d.o.o. za ugostiteljstvo</item>
    </derivirana_varijabla>
  </DomainObject.Predmet.ProtuStrankaListNazivFormated>
  <DomainObject.Predmet.ProtuStrankaListNazivFormatedOIB>
    <izvorni_sadrzaj>
      <item>MOSQUITO j.d.o.o. za ugostiteljstvo, OIB 29726043504</item>
    </izvorni_sadrzaj>
    <derivirana_varijabla naziv="DomainObject.Predmet.ProtuStrankaListNazivFormatedOIB_1">
      <item>MOSQUITO j.d.o.o. za ugostiteljstvo, OIB 29726043504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MOSQUITO j.d.o.o. za ugostiteljstvo</izvorni_sadrzaj>
    <derivirana_varijabla naziv="DomainObject.Predmet.ProtustrankaIDrugi_1">MOSQUITO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MOSQUITO j.d.o.o. za ugostiteljstvo, OIB 29726043504, Dinka Šimunovića 32, 31000 Osijek</izvorni_sadrzaj>
    <derivirana_varijabla naziv="DomainObject.Predmet.ProtustrankaIDrugiAdressOIB_1">MOSQUITO j.d.o.o. za ugostiteljstvo, OIB 29726043504, Dinka Šimunovića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MOSQUITO j.d.o.o. za ugostiteljstvo</item>
    </izvorni_sadrzaj>
    <derivirana_varijabla naziv="DomainObject.Predmet.SudioniciListNaziv_1">
      <item>FINA RC OSIJEK</item>
      <item>MOSQUITO j.d.o.o. za ugostiteljstvo</item>
    </derivirana_varijabla>
  </DomainObject.Predmet.SudioniciListNaziv>
  <DomainObject.Predmet.SudioniciListAdressOIB>
    <izvorni_sadrzaj>
      <item>FINA RC OSIJEK, OIB 85821130368</item>
      <item>MOSQUITO j.d.o.o. za ugostiteljstvo, OIB 29726043504, Dinka Šimunovića 32,31000 Osijek</item>
    </izvorni_sadrzaj>
    <derivirana_varijabla naziv="DomainObject.Predmet.SudioniciListAdressOIB_1">
      <item>FINA RC OSIJEK, OIB 85821130368</item>
      <item>MOSQUITO j.d.o.o. za ugostiteljstvo, OIB 29726043504, Dinka Šimunovića 32,31000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29726043504</item>
    </izvorni_sadrzaj>
    <derivirana_varijabla naziv="DomainObject.Predmet.SudioniciListNazivOIB_1">
      <item>, OIB 85821130368</item>
      <item>, OIB 29726043504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1916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2016-09-23T07:02:00Z</dcterms:created>
  <dc:creator>Korisnik</dc:creator>
  <cp:lastModifiedBy>Sanja Ban</cp:lastModifiedBy>
  <cp:lastPrinted>2016-09-23T07:02:00Z</cp:lastPrinted>
  <dcterms:modified xmlns:xsi="http://www.w3.org/2001/XMLSchema-instance" xsi:type="dcterms:W3CDTF">2016-09-23T07:03:00Z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