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77faba" w14:paraId="d77faba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F00138">
        <w:t xml:space="preserve">dužnikom  </w:t>
      </w:r>
      <w:r w:rsidR="00FE2662">
        <w:t>IC Beta d.o.o. za poslovanje nekretninama, Krapina, Podgora Krapinska 33B, MBS: 080623479, OIB: 14384365072</w:t>
      </w:r>
      <w:r w:rsidR="00DB1A9C">
        <w:t xml:space="preserve">, </w:t>
      </w:r>
      <w:r>
        <w:t xml:space="preserve"> temeljem članka 430. Stečajnog zakon</w:t>
      </w:r>
      <w:r w:rsidR="00F00138">
        <w:t>a (NN 71/15, dalje: SZ), dana 5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FE2662">
        <w:t>IC Beta d.o.o. za poslovanje nekretninama, Krapina, Podgora Krapinska 33B, MBS: 080623479, OIB: 14384365072</w:t>
      </w:r>
      <w:r w:rsidR="00CA0EF6">
        <w:t>,</w:t>
      </w:r>
      <w:r w:rsidR="00883B8E">
        <w:t xml:space="preserve"> </w:t>
      </w:r>
      <w:r>
        <w:t xml:space="preserve"> na temelju neizvr</w:t>
      </w:r>
      <w:r w:rsidR="00D328AC">
        <w:t xml:space="preserve">šenih osnova za plaćanje iznosi  </w:t>
      </w:r>
      <w:r w:rsidR="00FE2662">
        <w:t>4.279.867,58</w:t>
      </w:r>
      <w:r w:rsidR="00D328AC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FE2662">
        <w:t xml:space="preserve"> Mag. (FH) Tamara Seifert, OIB: 89325837520, Austrija, Beč, Peregringasse 2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E2662">
        <w:t>524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00138">
        <w:t>ijeku  5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D328AC">
        <w:t>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00138">
      <w:t>St-</w:t>
    </w:r>
    <w:r w:rsidR="00FE2662">
      <w:t>524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51AC3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615C6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328AC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00138"/>
    <w:rsid w:val="00F254BB"/>
    <w:rsid w:val="00F264FF"/>
    <w:rsid w:val="00F4423D"/>
    <w:rsid w:val="00F57A94"/>
    <w:rsid w:val="00F70D8B"/>
    <w:rsid w:val="00FD2E5D"/>
    <w:rsid w:val="00FE2662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5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5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5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5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5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5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5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5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St-524/2018</izvorni_sadrzaj>
    <derivirana_varijabla naziv="DomainObject.Predmet.OznakaBroj_1">St-524/2018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IC Beta d.o.o.</izvorni_sadrzaj>
    <derivirana_varijabla naziv="DomainObject.Predmet.ProtustrankaFormated_1">  IC Beta d.o.o.</derivirana_varijabla>
  </DomainObject.Predmet.ProtustrankaFormated>
  <DomainObject.Predmet.ProtustrankaFormatedOIB>
    <izvorni_sadrzaj>  IC Beta d.o.o., OIB 14384365072</izvorni_sadrzaj>
    <derivirana_varijabla naziv="DomainObject.Predmet.ProtustrankaFormatedOIB_1">  IC Beta d.o.o., OIB 14384365072</derivirana_varijabla>
  </DomainObject.Predmet.ProtustrankaFormatedOIB>
  <DomainObject.Predmet.ProtustrankaFormatedWithAdress>
    <izvorni_sadrzaj> IC Beta d.o.o., Podgora Krapinska 33B, 49000 Krapina</izvorni_sadrzaj>
    <derivirana_varijabla naziv="DomainObject.Predmet.ProtustrankaFormatedWithAdress_1"> IC Beta d.o.o., Podgora Krapinska 33B, 49000 Krapina</derivirana_varijabla>
  </DomainObject.Predmet.ProtustrankaFormatedWithAdress>
  <DomainObject.Predmet.ProtustrankaFormatedWithAdressOIB>
    <izvorni_sadrzaj> IC Beta d.o.o., OIB 14384365072, Podgora Krapinska 33B, 49000 Krapina</izvorni_sadrzaj>
    <derivirana_varijabla naziv="DomainObject.Predmet.ProtustrankaFormatedWithAdressOIB_1"> IC Beta d.o.o., OIB 14384365072, Podgora Krapinska 33B, 49000 Krapina</derivirana_varijabla>
  </DomainObject.Predmet.ProtustrankaFormatedWithAdressOIB>
  <DomainObject.Predmet.ProtustrankaWithAdress>
    <izvorni_sadrzaj>IC Beta d.o.o. Podgora Krapinska 33B, 49000 Krapina</izvorni_sadrzaj>
    <derivirana_varijabla naziv="DomainObject.Predmet.ProtustrankaWithAdress_1">IC Beta d.o.o. Podgora Krapinska 33B, 49000 Krapina</derivirana_varijabla>
  </DomainObject.Predmet.ProtustrankaWithAdress>
  <DomainObject.Predmet.ProtustrankaWithAdressOIB>
    <izvorni_sadrzaj>IC Beta d.o.o., OIB 14384365072, Podgora Krapinska 33B, 49000 Krapina</izvorni_sadrzaj>
    <derivirana_varijabla naziv="DomainObject.Predmet.ProtustrankaWithAdressOIB_1">IC Beta d.o.o., OIB 14384365072, Podgora Krapinska 33B, 49000 Krapina</derivirana_varijabla>
  </DomainObject.Predmet.ProtustrankaWithAdressOIB>
  <DomainObject.Predmet.ProtustrankaNazivFormated>
    <izvorni_sadrzaj>IC Beta d.o.o.</izvorni_sadrzaj>
    <derivirana_varijabla naziv="DomainObject.Predmet.ProtustrankaNazivFormated_1">IC Beta d.o.o.</derivirana_varijabla>
  </DomainObject.Predmet.ProtustrankaNazivFormated>
  <DomainObject.Predmet.ProtustrankaNazivFormatedOIB>
    <izvorni_sadrzaj>IC Beta d.o.o., OIB 14384365072</izvorni_sadrzaj>
    <derivirana_varijabla naziv="DomainObject.Predmet.ProtustrankaNazivFormatedOIB_1">IC Beta d.o.o., OIB 14384365072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 Beta d.o.o.</item>
    </izvorni_sadrzaj>
    <derivirana_varijabla naziv="DomainObject.Predmet.ProtuStrankaListFormated_1">
      <item>IC Beta d.o.o.</item>
    </derivirana_varijabla>
  </DomainObject.Predmet.ProtuStrankaListFormated>
  <DomainObject.Predmet.ProtuStrankaListFormatedOIB>
    <izvorni_sadrzaj>
      <item>IC Beta d.o.o., OIB 14384365072</item>
    </izvorni_sadrzaj>
    <derivirana_varijabla naziv="DomainObject.Predmet.ProtuStrankaListFormatedOIB_1">
      <item>IC Beta d.o.o., OIB 14384365072</item>
    </derivirana_varijabla>
  </DomainObject.Predmet.ProtuStrankaListFormatedOIB>
  <DomainObject.Predmet.ProtuStrankaListFormatedWithAdress>
    <izvorni_sadrzaj>
      <item>IC Beta d.o.o., Podgora Krapinska 33B, 49000 Krapina</item>
    </izvorni_sadrzaj>
    <derivirana_varijabla naziv="DomainObject.Predmet.ProtuStrankaListFormatedWithAdress_1">
      <item>IC Beta d.o.o., Podgora Krapinska 33B, 49000 Krapina</item>
    </derivirana_varijabla>
  </DomainObject.Predmet.ProtuStrankaListFormatedWithAdress>
  <DomainObject.Predmet.ProtuStrankaListFormatedWithAdressOIB>
    <izvorni_sadrzaj>
      <item>IC Beta d.o.o., OIB 14384365072, Podgora Krapinska 33B, 49000 Krapina</item>
    </izvorni_sadrzaj>
    <derivirana_varijabla naziv="DomainObject.Predmet.ProtuStrankaListFormatedWithAdressOIB_1">
      <item>IC Beta d.o.o., OIB 14384365072, Podgora Krapinska 33B, 49000 Krapina</item>
    </derivirana_varijabla>
  </DomainObject.Predmet.ProtuStrankaListFormatedWithAdressOIB>
  <DomainObject.Predmet.ProtuStrankaListNazivFormated>
    <izvorni_sadrzaj>
      <item>IC Beta d.o.o.</item>
    </izvorni_sadrzaj>
    <derivirana_varijabla naziv="DomainObject.Predmet.ProtuStrankaListNazivFormated_1">
      <item>IC Beta d.o.o.</item>
    </derivirana_varijabla>
  </DomainObject.Predmet.ProtuStrankaListNazivFormated>
  <DomainObject.Predmet.ProtuStrankaListNazivFormatedOIB>
    <izvorni_sadrzaj>
      <item>IC Beta d.o.o., OIB 14384365072</item>
    </izvorni_sadrzaj>
    <derivirana_varijabla naziv="DomainObject.Predmet.ProtuStrankaListNazivFormatedOIB_1">
      <item>IC Beta d.o.o., OIB 14384365072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 Beta d.o.o.</izvorni_sadrzaj>
    <derivirana_varijabla naziv="DomainObject.Predmet.ProtustrankaIDrugi_1">IC Beta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IC Beta d.o.o., OIB 14384365072, Podgora Krapinska 33B, 49000 Krapina</izvorni_sadrzaj>
    <derivirana_varijabla naziv="DomainObject.Predmet.ProtustrankaIDrugiAdressOIB_1">IC Beta d.o.o., OIB 14384365072, Podgora Krapinska 33B,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 Beta d.o.o.</item>
      <item>FINA Regionalni centar Zagreb</item>
    </izvorni_sadrzaj>
    <derivirana_varijabla naziv="DomainObject.Predmet.SudioniciListNaziv_1">
      <item>IC Beta d.o.o.</item>
      <item>FINA Regionalni centar Zagreb</item>
    </derivirana_varijabla>
  </DomainObject.Predmet.SudioniciListNaziv>
  <DomainObject.Predmet.SudioniciListAdressOIB>
    <izvorni_sadrzaj>
      <item>IC Beta d.o.o., OIB 14384365072, Podgora Krapinska 33B,49000 Krapina</item>
      <item>FINA Regionalni centar Zagreb, OIB 85821130368, Trg svibanjskih žrtava  1995. 1,10000 Zagreb</item>
    </izvorni_sadrzaj>
    <derivirana_varijabla naziv="DomainObject.Predmet.SudioniciListAdressOIB_1">
      <item>IC Beta d.o.o., OIB 14384365072, Podgora Krapinska 33B,49000 Krapina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14384365072</item>
      <item>, OIB 85821130368</item>
    </izvorni_sadrzaj>
    <derivirana_varijabla naziv="DomainObject.Predmet.SudioniciListNazivOIB_1">
      <item>, OIB 14384365072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E4DE4-5B5F-4D1F-B490-ED35D1606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2167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2018-07-05T06:50:00Z</dcterms:created>
  <dc:creator>Snježana Andrijanić</dc:creator>
  <cp:lastModifiedBy>Gordana Harc</cp:lastModifiedBy>
  <cp:lastPrinted>2018-07-05T06:43:00Z</cp:lastPrinted>
  <dcterms:modified xmlns:xsi="http://www.w3.org/2001/XMLSchema-instance" xsi:type="dcterms:W3CDTF">2018-07-05T06:50:00Z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- 524-18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