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7736" w14:paraId="3137736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FE6696">
        <w:t>VEDRO TIM j.d.o.o. za proizvodnju, trgovinu i usluge</w:t>
      </w:r>
      <w:r w:rsidR="00423E79" w:rsidRPr="00423E79">
        <w:t xml:space="preserve">, skraćena tvrtka: </w:t>
      </w:r>
      <w:r w:rsidR="00FE6696">
        <w:t>VEDRO TIM j.d.o.o.</w:t>
      </w:r>
      <w:r w:rsidR="00423E79" w:rsidRPr="00423E79">
        <w:t xml:space="preserve">, Slavonski Brod, </w:t>
      </w:r>
      <w:r w:rsidR="00FE6696">
        <w:t>Stjepana Radića 32, OIB 59589571213</w:t>
      </w:r>
      <w:r w:rsidR="00123855">
        <w:t xml:space="preserve">, dana </w:t>
      </w:r>
      <w:r w:rsidR="00FE6696">
        <w:t xml:space="preserve">13. travnja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FE6696">
        <w:t>VEDRO TIM j.d.o.o. za proizvodnju, trgovinu i usluge</w:t>
      </w:r>
      <w:r w:rsidR="00FE6696" w:rsidRPr="00423E79">
        <w:t xml:space="preserve">, skraćena tvrtka: </w:t>
      </w:r>
      <w:r w:rsidR="00FE6696">
        <w:t>VEDRO TIM j.d.o.o.</w:t>
      </w:r>
      <w:r w:rsidR="00FE6696" w:rsidRPr="00423E79">
        <w:t xml:space="preserve">, Slavonski Brod, </w:t>
      </w:r>
      <w:r w:rsidR="00FE6696">
        <w:t>Stjepana Radića 32, OIB 59589571213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A72799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61775B">
        <w:t>Nikola Bojanić</w:t>
      </w:r>
      <w:r w:rsidR="00702567" w:rsidRPr="00A72799">
        <w:t xml:space="preserve"> iz Osijeka</w:t>
      </w:r>
      <w:r w:rsidR="00C36715" w:rsidRPr="00A72799">
        <w:t xml:space="preserve">, </w:t>
      </w:r>
      <w:r w:rsidR="0061775B">
        <w:t>Bračka 179</w:t>
      </w:r>
      <w:r w:rsidR="00C36715" w:rsidRPr="00A72799">
        <w:t xml:space="preserve">, OIB </w:t>
      </w:r>
      <w:r w:rsidR="0061775B">
        <w:t>32886956915</w:t>
      </w:r>
      <w:r w:rsidR="00C36715" w:rsidRPr="00A72799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FE6696">
        <w:t>VEDRO TIM j.d.o.o. za proizvodnju, trgovinu i usluge</w:t>
      </w:r>
      <w:r w:rsidR="00FE6696" w:rsidRPr="00423E79">
        <w:t xml:space="preserve">, skraćena tvrtka: </w:t>
      </w:r>
      <w:r w:rsidR="00FE6696">
        <w:t>VEDRO TIM j.d.o.o.</w:t>
      </w:r>
      <w:r w:rsidR="00FE6696" w:rsidRPr="00423E79">
        <w:t xml:space="preserve">, Slavonski Brod, </w:t>
      </w:r>
      <w:r w:rsidR="00FE6696">
        <w:t>Stjepana Radića 32, OIB 59589571213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FE6696">
        <w:t>VEDRO TIM j.d.o.o. za proizvodnju, trgovinu i usluge</w:t>
      </w:r>
      <w:r w:rsidR="00FE6696" w:rsidRPr="00423E79">
        <w:t xml:space="preserve">, skraćena tvrtka: </w:t>
      </w:r>
      <w:r w:rsidR="00FE6696">
        <w:t>VEDRO TIM j.d.o.o.</w:t>
      </w:r>
      <w:r w:rsidR="00FE6696" w:rsidRPr="00423E79">
        <w:t xml:space="preserve">, Slavonski Brod, </w:t>
      </w:r>
      <w:r w:rsidR="00FE6696">
        <w:t>Stjepana Radića 32, OIB 59589571213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062A6">
        <w:t>12.</w:t>
      </w:r>
      <w:r w:rsidR="00FE6696">
        <w:t xml:space="preserve"> veljače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1062A6">
        <w:t>13. travnja</w:t>
      </w:r>
      <w:r w:rsidR="009A34A3">
        <w:t xml:space="preserve"> </w:t>
      </w:r>
      <w:r w:rsidR="00993DC7" w:rsidRPr="00C35F6A">
        <w:t>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1062A6">
        <w:t xml:space="preserve">41.939,10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9A34A3">
        <w:t>13. travnja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423E79" w:rsidR="00C22A8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A95" w:rsidR="00917A95">
      <w:r>
        <w:separator/>
      </w:r>
    </w:p>
  </w:endnote>
  <w:endnote w:id="0" w:type="continuationSeparator">
    <w:p w:rsidRDefault="00917A95" w:rsidR="00917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A95" w:rsidR="00917A95">
      <w:r>
        <w:separator/>
      </w:r>
    </w:p>
  </w:footnote>
  <w:footnote w:id="0" w:type="continuationSeparator">
    <w:p w:rsidRDefault="00917A95" w:rsidR="00917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7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>
      <w:rPr>
        <w:b/>
      </w:rPr>
      <w:t>104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>
      <w:rPr>
        <w:b/>
      </w:rPr>
      <w:t>104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4BB5"/>
    <w:rsid w:val="003E5DDA"/>
    <w:rsid w:val="003F7BA1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E1C86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9135EF"/>
    <w:rsid w:val="00917A95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81E41"/>
    <w:rsid w:val="00B908A3"/>
    <w:rsid w:val="00B91C92"/>
    <w:rsid w:val="00B9478B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B077F"/>
    <w:rsid w:val="00CB3C50"/>
    <w:rsid w:val="00CB5495"/>
    <w:rsid w:val="00CD466F"/>
    <w:rsid w:val="00D03C88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57783"/>
    <w:rsid w:val="00E57E6D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18994.23</izvorni_sadrzaj>
    <derivirana_varijabla naziv="DomainObject.Predmet.InicijalnaVrijednost_1">18994.23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VEDRO TIM j.d.o.o. za proizvodnju, trgovinu i usluge</izvorni_sadrzaj>
    <derivirana_varijabla naziv="DomainObject.Predmet.ProtustrankaFormated_1">  VEDRO TIM j.d.o.o. za proizvodnju, trgovinu i usluge</derivirana_varijabla>
  </DomainObject.Predmet.ProtustrankaFormated>
  <DomainObject.Predmet.ProtustrankaFormatedOIB>
    <izvorni_sadrzaj>  VEDRO TIM j.d.o.o. za proizvodnju, trgovinu i usluge, OIB 59589571213</izvorni_sadrzaj>
    <derivirana_varijabla naziv="DomainObject.Predmet.ProtustrankaFormatedOIB_1">  VEDRO TIM j.d.o.o. za proizvodnju, trgovinu i usluge, OIB 59589571213</derivirana_varijabla>
  </DomainObject.Predmet.ProtustrankaFormatedOIB>
  <DomainObject.Predmet.ProtustrankaFormatedWithAdress>
    <izvorni_sadrzaj> VEDRO TIM j.d.o.o. za proizvodnju, trgovinu i usluge, Stjepana Radića 32, 35000 Slavonski Brod</izvorni_sadrzaj>
    <derivirana_varijabla naziv="DomainObject.Predmet.ProtustrankaFormatedWithAdress_1"> VEDRO TIM j.d.o.o. za proizvodnju, trgovinu i usluge, Stjepana Radića 32, 35000 Slavonski Brod</derivirana_varijabla>
  </DomainObject.Predmet.ProtustrankaFormatedWithAdress>
  <DomainObject.Predmet.ProtustrankaFormatedWithAdressOIB>
    <izvorni_sadrzaj> VEDRO TIM j.d.o.o. za proizvodnju, trgovinu i usluge, OIB 59589571213, Stjepana Radića 32, 35000 Slavonski Brod</izvorni_sadrzaj>
    <derivirana_varijabla naziv="DomainObject.Predmet.ProtustrankaFormatedWithAdressOIB_1"> VEDRO TIM j.d.o.o. za proizvodnju, trgovinu i usluge, OIB 59589571213, Stjepana Radića 32, 35000 Slavonski Brod</derivirana_varijabla>
  </DomainObject.Predmet.ProtustrankaFormatedWithAdressOIB>
  <DomainObject.Predmet.ProtustrankaWithAdress>
    <izvorni_sadrzaj>VEDRO TIM j.d.o.o. za proizvodnju, trgovinu i usluge Stjepana Radića 32, 35000 Slavonski Brod</izvorni_sadrzaj>
    <derivirana_varijabla naziv="DomainObject.Predmet.ProtustrankaWithAdress_1">VEDRO TIM j.d.o.o. za proizvodnju, trgovinu i usluge Stjepana Radića 32, 35000 Slavonski Brod</derivirana_varijabla>
  </DomainObject.Predmet.ProtustrankaWithAdress>
  <DomainObject.Predmet.ProtustrankaWithAdressOIB>
    <izvorni_sadrzaj>VEDRO TIM j.d.o.o. za proizvodnju, trgovinu i usluge, OIB 59589571213, Stjepana Radića 32, 35000 Slavonski Brod</izvorni_sadrzaj>
    <derivirana_varijabla naziv="DomainObject.Predmet.ProtustrankaWithAdressOIB_1">VEDRO TIM j.d.o.o. za proizvodnju, trgovinu i usluge, OIB 59589571213, Stjepana Radića 32, 35000 Slavonski Brod</derivirana_varijabla>
  </DomainObject.Predmet.ProtustrankaWithAdressOIB>
  <DomainObject.Predmet.ProtustrankaNazivFormated>
    <izvorni_sadrzaj>VEDRO TIM j.d.o.o. za proizvodnju, trgovinu i usluge</izvorni_sadrzaj>
    <derivirana_varijabla naziv="DomainObject.Predmet.ProtustrankaNazivFormated_1">VEDRO TIM j.d.o.o. za proizvodnju, trgovinu i usluge</derivirana_varijabla>
  </DomainObject.Predmet.ProtustrankaNazivFormated>
  <DomainObject.Predmet.ProtustrankaNazivFormatedOIB>
    <izvorni_sadrzaj>VEDRO TIM j.d.o.o. za proizvodnju, trgovinu i usluge, OIB 59589571213</izvorni_sadrzaj>
    <derivirana_varijabla naziv="DomainObject.Predmet.ProtustrankaNazivFormatedOIB_1">VEDRO TIM j.d.o.o. za proizvodnju, trgovinu i usluge, OIB 59589571213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VEDRO TIM j.d.o.o. za proizvodnju, trgovinu i usluge</item>
    </izvorni_sadrzaj>
    <derivirana_varijabla naziv="DomainObject.Predmet.ProtuStrankaListFormated_1">
      <item>VEDRO TIM j.d.o.o. za proizvodnju, trgovinu i usluge</item>
    </derivirana_varijabla>
  </DomainObject.Predmet.ProtuStrankaListFormated>
  <DomainObject.Predmet.ProtuStrankaListFormatedOIB>
    <izvorni_sadrzaj>
      <item>VEDRO TIM j.d.o.o. za proizvodnju, trgovinu i usluge, OIB 59589571213</item>
    </izvorni_sadrzaj>
    <derivirana_varijabla naziv="DomainObject.Predmet.ProtuStrankaListFormatedOIB_1">
      <item>VEDRO TIM j.d.o.o. za proizvodnju, trgovinu i usluge, OIB 59589571213</item>
    </derivirana_varijabla>
  </DomainObject.Predmet.ProtuStrankaListFormatedOIB>
  <DomainObject.Predmet.ProtuStrankaListFormatedWithAdress>
    <izvorni_sadrzaj>
      <item>VEDRO TIM j.d.o.o. za proizvodnju, trgovinu i usluge, Stjepana Radića 32, 35000 Slavonski Brod</item>
    </izvorni_sadrzaj>
    <derivirana_varijabla naziv="DomainObject.Predmet.ProtuStrankaListFormatedWithAdress_1">
      <item>VEDRO TIM j.d.o.o. za proizvodnju, trgovinu i usluge, Stjepana Radića 32, 35000 Slavonski Brod</item>
    </derivirana_varijabla>
  </DomainObject.Predmet.ProtuStrankaListFormatedWithAdress>
  <DomainObject.Predmet.ProtuStrankaListFormatedWithAdressOIB>
    <izvorni_sadrzaj>
      <item>VEDRO TIM j.d.o.o. za proizvodnju, trgovinu i usluge, OIB 59589571213, Stjepana Radića 32, 35000 Slavonski Brod</item>
    </izvorni_sadrzaj>
    <derivirana_varijabla naziv="DomainObject.Predmet.ProtuStrankaListFormatedWithAdressOIB_1">
      <item>VEDRO TIM j.d.o.o. za proizvodnju, trgovinu i usluge, OIB 59589571213, Stjepana Radića 32, 35000 Slavonski Brod</item>
    </derivirana_varijabla>
  </DomainObject.Predmet.ProtuStrankaListFormatedWithAdressOIB>
  <DomainObject.Predmet.ProtuStrankaListNazivFormated>
    <izvorni_sadrzaj>
      <item>VEDRO TIM j.d.o.o. za proizvodnju, trgovinu i usluge</item>
    </izvorni_sadrzaj>
    <derivirana_varijabla naziv="DomainObject.Predmet.ProtuStrankaListNazivFormated_1">
      <item>VEDRO TIM j.d.o.o. za proizvodnju, trgovinu i usluge</item>
    </derivirana_varijabla>
  </DomainObject.Predmet.ProtuStrankaListNazivFormated>
  <DomainObject.Predmet.ProtuStrankaListNazivFormatedOIB>
    <izvorni_sadrzaj>
      <item>VEDRO TIM j.d.o.o. za proizvodnju, trgovinu i usluge, OIB 59589571213</item>
    </izvorni_sadrzaj>
    <derivirana_varijabla naziv="DomainObject.Predmet.ProtuStrankaListNazivFormatedOIB_1">
      <item>VEDRO TIM j.d.o.o. za proizvodnju, trgovinu i usluge, OIB 59589571213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VEDRO TIM j.d.o.o. za proizvodnju, trgovinu i usluge</izvorni_sadrzaj>
    <derivirana_varijabla naziv="DomainObject.Predmet.ProtustrankaIDrugi_1">VEDRO TIM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VEDRO TIM j.d.o.o. za proizvodnju, trgovinu i usluge, OIB 59589571213, Stjepana Radića 32, 35000 Slavonski Brod</izvorni_sadrzaj>
    <derivirana_varijabla naziv="DomainObject.Predmet.ProtustrankaIDrugiAdressOIB_1">VEDRO TIM j.d.o.o. za proizvodnju, trgovinu i usluge, OIB 59589571213, Stjepana Radića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VEDRO TIM j.d.o.o. za proizvodnju, trgovinu i usluge</item>
    </izvorni_sadrzaj>
    <derivirana_varijabla naziv="DomainObject.Predmet.SudioniciListNaziv_1">
      <item>Financijska agencija</item>
      <item>VEDRO TIM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VEDRO TIM j.d.o.o. za proizvodnju, trgovinu i usluge, OIB 59589571213, Stjepana Radića 32,35000 Slavonski Brod</item>
    </izvorni_sadrzaj>
    <derivirana_varijabla naziv="DomainObject.Predmet.SudioniciListAdressOIB_1">
      <item>Financijska agencija, OIB 85821130368, Ulica grada Vukovara 70,10000 Zagreb</item>
      <item>VEDRO TIM j.d.o.o. za proizvodnju, trgovinu i usluge, OIB 59589571213, Stjepana Radića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59589571213</item>
    </izvorni_sadrzaj>
    <derivirana_varijabla naziv="DomainObject.Predmet.SudioniciListNazivOIB_1">
      <item>, OIB 85821130368</item>
      <item>, OIB 59589571213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8DCF2-2DB2-41E9-855F-ECF921C8D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4560</properties:Characters>
  <properties:Lines>110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2018-04-13T09:03:00Z</dcterms:created>
  <dc:creator>alet</dc:creator>
  <cp:lastModifiedBy>wsadmin</cp:lastModifiedBy>
  <cp:lastPrinted>2018-03-22T10:32:00Z</cp:lastPrinted>
  <dcterms:modified xmlns:xsi="http://www.w3.org/2001/XMLSchema-instance" xsi:type="dcterms:W3CDTF">2018-04-13T09:30:00Z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(St-104-2018 -13.4.2018.OTVARANJE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