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6f2b" w14:paraId="40a6f2b" w:rsidRDefault="002F1130" w:rsidR="007D7660" w:rsidRPr="002F1130">
      <w:pPr>
        <w15:collapsed w:val="false"/>
        <w:rPr>
          <w:b/>
        </w:rPr>
      </w:pPr>
      <w:bookmarkStart w:name="_GoBack" w:id="0"/>
      <w:bookmarkEnd w:id="0"/>
      <w:r w:rsidRPr="002F1130">
        <w:rPr>
          <w:b/>
        </w:rPr>
        <w:t xml:space="preserve">                                                                    OBRAZAC 20</w:t>
      </w:r>
    </w:p>
    <w:p w:rsidRDefault="002F1130" w:rsidR="002F1130"/>
    <w:p w:rsidRDefault="002F1130" w:rsidR="002F1130" w:rsidRPr="002F1130">
      <w:pPr>
        <w:rPr>
          <w:b/>
        </w:rPr>
      </w:pPr>
      <w:r>
        <w:t xml:space="preserve">               </w:t>
      </w:r>
      <w:r w:rsidRPr="002F1130">
        <w:rPr>
          <w:b/>
        </w:rPr>
        <w:t xml:space="preserve">IZVJEŠĆE STEČAJNOG UPRAVITELJA  O TIJEKU STEČAJNOG POSTUPKA </w:t>
      </w:r>
    </w:p>
    <w:p w:rsidRDefault="002F1130" w:rsidR="002F1130" w:rsidRPr="002F1130">
      <w:pPr>
        <w:rPr>
          <w:b/>
        </w:rPr>
      </w:pPr>
      <w:r w:rsidRPr="002F1130">
        <w:rPr>
          <w:b/>
        </w:rPr>
        <w:t xml:space="preserve">                                                      I STANJU STEČAJNE MASE</w:t>
      </w:r>
    </w:p>
    <w:p w:rsidRDefault="002F1130" w:rsidR="002F1130"/>
    <w:p w:rsidRDefault="002F1130" w:rsidR="002F1130"/>
    <w:p w:rsidRDefault="002F1130" w:rsidR="002F1130">
      <w:r>
        <w:t>Nadležni trgovački sud               :                          Trgovački sud u Varaždinu</w:t>
      </w:r>
    </w:p>
    <w:p w:rsidRDefault="002F1130" w:rsidR="002F1130">
      <w:r>
        <w:t>Poslovni broj spisa                      :                           St 7/14</w:t>
      </w:r>
    </w:p>
    <w:p w:rsidRDefault="002F1130" w:rsidR="002F1130">
      <w:r>
        <w:t>Dužnik                                           :                           TALAN TRADE d.o.o. „ u stečaju“,</w:t>
      </w:r>
    </w:p>
    <w:p w:rsidRDefault="002F1130" w:rsidR="002F1130">
      <w:r>
        <w:t xml:space="preserve">                                                                                    Varaždinska 26, </w:t>
      </w:r>
      <w:proofErr w:type="spellStart"/>
      <w:r>
        <w:t>Sudovčina</w:t>
      </w:r>
      <w:proofErr w:type="spellEnd"/>
    </w:p>
    <w:p w:rsidRDefault="002F1130" w:rsidR="002F1130">
      <w:r>
        <w:t xml:space="preserve">                                                                                    OIB : 48523905874</w:t>
      </w:r>
    </w:p>
    <w:p w:rsidRDefault="002F1130" w:rsidR="002F1130">
      <w:r>
        <w:t>Stečajni sudac                             :                            Jasna Lekić</w:t>
      </w:r>
    </w:p>
    <w:p w:rsidRDefault="002F1130" w:rsidR="002F1130"/>
    <w:p w:rsidRDefault="002F1130" w:rsidR="002F1130"/>
    <w:p w:rsidRDefault="002F1130" w:rsidR="002F1130">
      <w:pPr>
        <w:rPr>
          <w:b/>
        </w:rPr>
      </w:pPr>
      <w:r w:rsidRPr="002F1130">
        <w:rPr>
          <w:b/>
        </w:rPr>
        <w:t>I TIJEK STEČAJNOG POSTUPKA</w:t>
      </w:r>
    </w:p>
    <w:p w:rsidRDefault="002F1130" w:rsidR="002F1130">
      <w:pPr>
        <w:rPr>
          <w:b/>
        </w:rPr>
      </w:pPr>
    </w:p>
    <w:p w:rsidRDefault="002F1130" w:rsidR="002F1130">
      <w:r>
        <w:t xml:space="preserve">Rješenjem Trgovačkog suda u Varaždinu od 6. studenoga 2014.g. , pod poslovnim brojem St-7/14, nad trgovačkim društvom TALAN TRADE d.o.o., Varaždinska 26, </w:t>
      </w:r>
      <w:proofErr w:type="spellStart"/>
      <w:r>
        <w:t>Sudovčina</w:t>
      </w:r>
      <w:proofErr w:type="spellEnd"/>
      <w:r>
        <w:t xml:space="preserve">, 42 232 Donji </w:t>
      </w:r>
      <w:proofErr w:type="spellStart"/>
      <w:r>
        <w:t>Martijanec</w:t>
      </w:r>
      <w:proofErr w:type="spellEnd"/>
      <w:r>
        <w:t>, otvoren je stečajni postupak.</w:t>
      </w:r>
    </w:p>
    <w:p w:rsidRDefault="002F1130" w:rsidR="002F1130">
      <w:r>
        <w:t>Ispitno ročište održano je 22. siječnja 2015.g. Na ispitnom ročištu su ispitane tražbine vjerovnika, te je utvrđeno da ukupne obveze dužnika  iznose 7.065.030,40 kn, i to :</w:t>
      </w:r>
    </w:p>
    <w:p w:rsidRDefault="002F1130" w:rsidP="002F1130" w:rsidR="002F1130">
      <w:pPr>
        <w:pStyle w:val="Odlomakpopisa"/>
        <w:numPr>
          <w:ilvl w:val="0"/>
          <w:numId w:val="1"/>
        </w:numPr>
      </w:pPr>
      <w:r>
        <w:t>Obveze  prema dobavljačima                                   42.543,60 kn</w:t>
      </w:r>
    </w:p>
    <w:p w:rsidRDefault="002F1130" w:rsidP="002F1130" w:rsidR="002F1130">
      <w:pPr>
        <w:pStyle w:val="Odlomakpopisa"/>
        <w:numPr>
          <w:ilvl w:val="0"/>
          <w:numId w:val="1"/>
        </w:numPr>
      </w:pPr>
      <w:r>
        <w:t>Obveze za poreze i doprinose                                    9.660,58 kn</w:t>
      </w:r>
    </w:p>
    <w:p w:rsidRDefault="00922C78" w:rsidP="002F1130" w:rsidR="00922C78">
      <w:pPr>
        <w:pStyle w:val="Odlomakpopisa"/>
        <w:numPr>
          <w:ilvl w:val="0"/>
          <w:numId w:val="1"/>
        </w:numPr>
      </w:pPr>
      <w:r>
        <w:t xml:space="preserve">Obveze prema bankama i drugim </w:t>
      </w:r>
    </w:p>
    <w:p w:rsidRDefault="00922C78" w:rsidP="00922C78" w:rsidR="00922C78">
      <w:pPr>
        <w:pStyle w:val="Odlomakpopisa"/>
      </w:pPr>
      <w:r>
        <w:t>Financijskim institucijama                                   7.012.824,30 kn</w:t>
      </w:r>
    </w:p>
    <w:p w:rsidRDefault="00922C78" w:rsidP="00922C78" w:rsidR="00922C78">
      <w:r>
        <w:t>Zbog naknadno prijavljenih tražbina, u ukupnom iznosu od 3.597.422,85 kn, dana 16. lipnja 2015.g. održano je posebno ispitno ročište, te ukupne tražbine vjerovnika ( dugovanje stečajnog dužnika ) iznose 10.662.523,25 kn.</w:t>
      </w:r>
    </w:p>
    <w:p w:rsidRDefault="00922C78" w:rsidP="00922C78" w:rsidR="00922C78">
      <w:r>
        <w:t>Što se tiče dužnikovih dužnika – oni nisu mogli obogatiti stečajnu masu jer su sva potraživanja otišla u zastaru, a protiv dužnikovih dužnika nisu pokrenuti ovršni postupci.</w:t>
      </w:r>
    </w:p>
    <w:p w:rsidRDefault="00922C78" w:rsidP="00922C78" w:rsidR="00922C78" w:rsidRPr="002F1130"/>
    <w:p w:rsidRDefault="002F1130" w:rsidR="002F1130"/>
    <w:p w:rsidRDefault="002F1130" w:rsidR="002F1130"/>
    <w:p w:rsidRDefault="00922C78" w:rsidR="00922C78"/>
    <w:p w:rsidRDefault="00922C78" w:rsidR="00922C78">
      <w:r>
        <w:lastRenderedPageBreak/>
        <w:t>IMOVINA STEČAJNOG DUŽNIKA</w:t>
      </w:r>
    </w:p>
    <w:p w:rsidRDefault="00922C78" w:rsidR="00922C78"/>
    <w:p w:rsidRDefault="00922C78" w:rsidR="00922C78">
      <w:pPr>
        <w:rPr>
          <w:b/>
        </w:rPr>
      </w:pPr>
      <w:r>
        <w:t xml:space="preserve">a) čk.br. 1577 Oranica u Brijegu površine 1 rali 785 </w:t>
      </w:r>
      <w:proofErr w:type="spellStart"/>
      <w:r>
        <w:t>čhv</w:t>
      </w:r>
      <w:proofErr w:type="spellEnd"/>
      <w:r>
        <w:t xml:space="preserve">, upisane u </w:t>
      </w:r>
      <w:proofErr w:type="spellStart"/>
      <w:r>
        <w:t>zk.ul</w:t>
      </w:r>
      <w:proofErr w:type="spellEnd"/>
      <w:r>
        <w:t xml:space="preserve">. 907 k.o. Gornji </w:t>
      </w:r>
      <w:proofErr w:type="spellStart"/>
      <w:r>
        <w:t>Martijanec</w:t>
      </w:r>
      <w:proofErr w:type="spellEnd"/>
      <w:r>
        <w:t xml:space="preserve"> u 4/6  dijela – vrijednost nekretnine :    </w:t>
      </w:r>
      <w:r w:rsidRPr="00922C78">
        <w:rPr>
          <w:b/>
        </w:rPr>
        <w:t>11.437,00 kn</w:t>
      </w:r>
    </w:p>
    <w:p w:rsidRDefault="00922C78" w:rsidR="00922C78">
      <w:pPr>
        <w:rPr>
          <w:b/>
        </w:rPr>
      </w:pPr>
    </w:p>
    <w:p w:rsidRDefault="00922C78" w:rsidR="00922C78">
      <w:pPr>
        <w:rPr>
          <w:b/>
        </w:rPr>
      </w:pPr>
      <w:r w:rsidRPr="00922C78">
        <w:t>b) čk.br.</w:t>
      </w:r>
      <w:r>
        <w:t xml:space="preserve">408/2 gospodarsko dvorište u Travniku sa 9594 m2 upisanih u </w:t>
      </w:r>
      <w:proofErr w:type="spellStart"/>
      <w:r>
        <w:t>zk.ul</w:t>
      </w:r>
      <w:proofErr w:type="spellEnd"/>
      <w:r>
        <w:t xml:space="preserve">. 2735 k.o. Donji </w:t>
      </w:r>
      <w:proofErr w:type="spellStart"/>
      <w:r>
        <w:t>Martijanec</w:t>
      </w:r>
      <w:proofErr w:type="spellEnd"/>
      <w:r>
        <w:t xml:space="preserve"> – vrijednost nekretnine :  </w:t>
      </w:r>
      <w:r w:rsidRPr="00922C78">
        <w:rPr>
          <w:b/>
        </w:rPr>
        <w:t>355.000,00 kn</w:t>
      </w:r>
    </w:p>
    <w:p w:rsidRDefault="00922C78" w:rsidR="00922C78">
      <w:pPr>
        <w:rPr>
          <w:b/>
        </w:rPr>
      </w:pPr>
      <w:r>
        <w:rPr>
          <w:b/>
        </w:rPr>
        <w:t>Ukupna vrijednost nekretnine ( imovine ) stečajnog dužnika iznosi 366.437,00 kn.</w:t>
      </w:r>
    </w:p>
    <w:p w:rsidRDefault="008043D4" w:rsidR="008043D4">
      <w:pPr>
        <w:rPr>
          <w:b/>
        </w:rPr>
      </w:pPr>
    </w:p>
    <w:p w:rsidRDefault="00922C78" w:rsidR="00922C78">
      <w:pPr>
        <w:rPr>
          <w:b/>
        </w:rPr>
      </w:pPr>
    </w:p>
    <w:p w:rsidRDefault="00922C78" w:rsidR="00922C78">
      <w:pPr>
        <w:rPr>
          <w:b/>
        </w:rPr>
      </w:pPr>
    </w:p>
    <w:p w:rsidRDefault="00922C78" w:rsidR="00922C78">
      <w:pPr>
        <w:rPr>
          <w:b/>
        </w:rPr>
      </w:pPr>
      <w:r>
        <w:rPr>
          <w:b/>
        </w:rPr>
        <w:t>II STANJE STEČAJNE MASE</w:t>
      </w:r>
    </w:p>
    <w:p w:rsidRDefault="00922C78" w:rsidR="00922C78">
      <w:pPr>
        <w:rPr>
          <w:b/>
        </w:rPr>
      </w:pPr>
    </w:p>
    <w:p w:rsidRDefault="00922C78" w:rsidP="00922C78" w:rsidR="00922C78">
      <w:pPr>
        <w:pStyle w:val="Odlomakpopisa"/>
        <w:numPr>
          <w:ilvl w:val="0"/>
          <w:numId w:val="2"/>
        </w:numPr>
      </w:pPr>
      <w:r>
        <w:t>Predmet stečajne  mase čine dvije nekretnine, i to .</w:t>
      </w:r>
    </w:p>
    <w:p w:rsidRDefault="005D140A" w:rsidP="005D140A" w:rsidR="00922C78">
      <w:pPr>
        <w:pStyle w:val="Odlomakpopisa"/>
        <w:numPr>
          <w:ilvl w:val="0"/>
          <w:numId w:val="3"/>
        </w:numPr>
      </w:pPr>
      <w:r>
        <w:t xml:space="preserve">Oranica u Brijegu , površine 1 rali 785 </w:t>
      </w:r>
      <w:proofErr w:type="spellStart"/>
      <w:r>
        <w:t>čhv</w:t>
      </w:r>
      <w:proofErr w:type="spellEnd"/>
      <w:r>
        <w:t xml:space="preserve">, čk.br. 1577 upisana u </w:t>
      </w:r>
      <w:proofErr w:type="spellStart"/>
      <w:r>
        <w:t>zk.ul</w:t>
      </w:r>
      <w:proofErr w:type="spellEnd"/>
      <w:r>
        <w:t xml:space="preserve">. 907 k.o. Gornji </w:t>
      </w:r>
      <w:proofErr w:type="spellStart"/>
      <w:r>
        <w:t>Martijanec</w:t>
      </w:r>
      <w:proofErr w:type="spellEnd"/>
      <w:r>
        <w:t xml:space="preserve"> u 4/6 dijela</w:t>
      </w:r>
    </w:p>
    <w:p w:rsidRDefault="005D140A" w:rsidP="005D140A" w:rsidR="005D140A">
      <w:pPr>
        <w:pStyle w:val="Odlomakpopisa"/>
        <w:numPr>
          <w:ilvl w:val="0"/>
          <w:numId w:val="3"/>
        </w:numPr>
      </w:pPr>
      <w:r>
        <w:t xml:space="preserve">Čk.br. 408/2 gospodarsko dvorište u Travniku sa 9594 m2 upisane u </w:t>
      </w:r>
      <w:proofErr w:type="spellStart"/>
      <w:r>
        <w:t>zk.ul</w:t>
      </w:r>
      <w:proofErr w:type="spellEnd"/>
      <w:r>
        <w:t xml:space="preserve">. 2735 k.o. Donji </w:t>
      </w:r>
      <w:proofErr w:type="spellStart"/>
      <w:r>
        <w:t>Martijanec</w:t>
      </w:r>
      <w:proofErr w:type="spellEnd"/>
    </w:p>
    <w:p w:rsidRDefault="005D140A" w:rsidP="005D140A" w:rsidR="005D140A">
      <w:pPr>
        <w:pStyle w:val="Odlomakpopisa"/>
        <w:ind w:left="1080"/>
      </w:pPr>
    </w:p>
    <w:p w:rsidRDefault="005D140A" w:rsidP="005D140A" w:rsidR="005D140A">
      <w:pPr>
        <w:pStyle w:val="Odlomakpopisa"/>
        <w:numPr>
          <w:ilvl w:val="0"/>
          <w:numId w:val="2"/>
        </w:numPr>
      </w:pPr>
      <w:r>
        <w:t>Prodaja navedenih nekretnina održat će se 7. prosinca 2017.g. , i to :</w:t>
      </w:r>
    </w:p>
    <w:p w:rsidRDefault="005D140A" w:rsidP="005D140A" w:rsidR="005D140A">
      <w:pPr>
        <w:pStyle w:val="Odlomakpopisa"/>
      </w:pPr>
      <w:r>
        <w:t>nekretnina navedena  pod „a“  po početnoj cijeni od 10.293,30 kn</w:t>
      </w:r>
    </w:p>
    <w:p w:rsidRDefault="005D140A" w:rsidP="005D140A" w:rsidR="005D140A">
      <w:pPr>
        <w:pStyle w:val="Odlomakpopisa"/>
      </w:pPr>
      <w:r>
        <w:t xml:space="preserve">nekretnina navedena pod „b“ po početnoj </w:t>
      </w:r>
      <w:proofErr w:type="spellStart"/>
      <w:r>
        <w:t>cjeni</w:t>
      </w:r>
      <w:proofErr w:type="spellEnd"/>
      <w:r>
        <w:t xml:space="preserve"> od 255.600,00 kn.</w:t>
      </w:r>
    </w:p>
    <w:p w:rsidRDefault="005D140A" w:rsidP="005D140A" w:rsidR="005D140A">
      <w:pPr>
        <w:pStyle w:val="Odlomakpopisa"/>
      </w:pPr>
    </w:p>
    <w:p w:rsidRDefault="005D140A" w:rsidP="005D140A" w:rsidR="005D140A">
      <w:pPr>
        <w:pStyle w:val="Odlomakpopisa"/>
        <w:numPr>
          <w:ilvl w:val="0"/>
          <w:numId w:val="2"/>
        </w:numPr>
      </w:pPr>
      <w:proofErr w:type="spellStart"/>
      <w:r>
        <w:t>Razlučno</w:t>
      </w:r>
      <w:proofErr w:type="spellEnd"/>
      <w:r>
        <w:t xml:space="preserve"> pravo ostvareno je od strane PBZ Zagreb d.d. temeljem ugovora o dugoročnom kreditu broj 31555000661 od 09.02.2005.g. i FTC usluge, temeljem ovrhe, poslovni broj Ovr-548/15.</w:t>
      </w:r>
    </w:p>
    <w:p w:rsidRDefault="005D140A" w:rsidP="005D140A" w:rsidR="005D140A">
      <w:pPr>
        <w:pStyle w:val="Odlomakpopisa"/>
      </w:pPr>
    </w:p>
    <w:p w:rsidRDefault="005D140A" w:rsidP="005D140A" w:rsidR="005D140A">
      <w:pPr>
        <w:pStyle w:val="Odlomakpopisa"/>
        <w:numPr>
          <w:ilvl w:val="0"/>
          <w:numId w:val="2"/>
        </w:numPr>
      </w:pPr>
      <w:r>
        <w:t>Stečajni dužnik , osim navedenih nekretnina, nema  druge imovine ( pokretnina i financijske imovine ).</w:t>
      </w:r>
    </w:p>
    <w:p w:rsidRDefault="008043D4" w:rsidP="008043D4" w:rsidR="008043D4">
      <w:pPr>
        <w:pStyle w:val="Odlomakpopisa"/>
      </w:pPr>
    </w:p>
    <w:p w:rsidRDefault="008043D4" w:rsidP="005D140A" w:rsidR="008043D4">
      <w:pPr>
        <w:pStyle w:val="Odlomakpopisa"/>
        <w:numPr>
          <w:ilvl w:val="0"/>
          <w:numId w:val="2"/>
        </w:numPr>
      </w:pPr>
      <w:r>
        <w:t>U dosadašnjem tijeku stečajnog postupka nastali su troškovi ( troškovi platnog prometa, izrada žiga, troškovi sudskog vještaka, otvaranje žiro računa, naknade za Hrvatske vode, troškovi stečajnog upravitelja  u iznosu od 9.232,50 kn.</w:t>
      </w:r>
    </w:p>
    <w:p w:rsidRDefault="005D140A" w:rsidP="005D140A" w:rsidR="005D140A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</w:pPr>
    </w:p>
    <w:p w:rsidRDefault="008043D4" w:rsidP="005D140A" w:rsidR="008043D4">
      <w:pPr>
        <w:pStyle w:val="Odlomakpopisa"/>
        <w:rPr>
          <w:b/>
        </w:rPr>
      </w:pPr>
      <w:r w:rsidRPr="008043D4">
        <w:rPr>
          <w:b/>
        </w:rPr>
        <w:lastRenderedPageBreak/>
        <w:t>III RADNJE KOJE ĆE SE PROVESTI U NAREDNOM RAZDOBLJU</w:t>
      </w:r>
    </w:p>
    <w:p w:rsidRDefault="008043D4" w:rsidP="008043D4" w:rsidR="008043D4">
      <w:pPr>
        <w:pStyle w:val="Odlomakpopisa"/>
        <w:rPr>
          <w:b/>
        </w:rPr>
      </w:pPr>
    </w:p>
    <w:p w:rsidRDefault="008043D4" w:rsidP="008043D4" w:rsidR="008043D4">
      <w:pPr>
        <w:pStyle w:val="Odlomakpopisa"/>
        <w:numPr>
          <w:ilvl w:val="0"/>
          <w:numId w:val="1"/>
        </w:numPr>
      </w:pPr>
      <w:r>
        <w:t>Unovčiti nekretnine</w:t>
      </w:r>
    </w:p>
    <w:p w:rsidRDefault="008043D4" w:rsidP="008043D4" w:rsidR="008043D4">
      <w:pPr>
        <w:pStyle w:val="Odlomakpopisa"/>
        <w:numPr>
          <w:ilvl w:val="0"/>
          <w:numId w:val="1"/>
        </w:numPr>
      </w:pPr>
      <w:r>
        <w:t xml:space="preserve">Nakon unovčenja nekretnina izvršiti diobu </w:t>
      </w:r>
      <w:proofErr w:type="spellStart"/>
      <w:r>
        <w:t>razlučnim</w:t>
      </w:r>
      <w:proofErr w:type="spellEnd"/>
      <w:r>
        <w:t xml:space="preserve"> vjerovnicima i pristupiti zaključenju stečajnog postupka</w:t>
      </w:r>
    </w:p>
    <w:p w:rsidRDefault="008043D4" w:rsidP="008043D4" w:rsidR="008043D4">
      <w:pPr>
        <w:ind w:left="360"/>
      </w:pPr>
    </w:p>
    <w:p w:rsidRDefault="008043D4" w:rsidP="008043D4" w:rsidR="008043D4">
      <w:pPr>
        <w:ind w:left="360"/>
      </w:pPr>
    </w:p>
    <w:p w:rsidRDefault="008043D4" w:rsidP="008043D4" w:rsidR="008043D4">
      <w:pPr>
        <w:ind w:left="360"/>
      </w:pPr>
    </w:p>
    <w:p w:rsidRDefault="008043D4" w:rsidP="008043D4" w:rsidR="008043D4">
      <w:pPr>
        <w:ind w:left="360"/>
      </w:pPr>
      <w:r>
        <w:t xml:space="preserve">Ludbreg, 19. studeni 2017. </w:t>
      </w:r>
    </w:p>
    <w:p w:rsidRDefault="008043D4" w:rsidP="008043D4" w:rsidR="008043D4">
      <w:pPr>
        <w:ind w:left="360"/>
      </w:pPr>
    </w:p>
    <w:p w:rsidRDefault="008043D4" w:rsidP="008043D4" w:rsidR="008043D4">
      <w:pPr>
        <w:ind w:left="360"/>
      </w:pPr>
    </w:p>
    <w:p w:rsidRDefault="008043D4" w:rsidP="008043D4" w:rsidR="008043D4">
      <w:pPr>
        <w:ind w:left="360"/>
      </w:pPr>
      <w:r>
        <w:t xml:space="preserve">                                                                                              Stečajni upravitelj :</w:t>
      </w:r>
    </w:p>
    <w:p w:rsidRDefault="008043D4" w:rsidP="008043D4" w:rsidR="008043D4" w:rsidRPr="008043D4">
      <w:pPr>
        <w:ind w:left="360"/>
      </w:pPr>
      <w:r>
        <w:t xml:space="preserve">                                                                                              Ivo Žiža</w:t>
      </w:r>
    </w:p>
    <w:sectPr w:rsidR="008043D4" w:rsidRPr="008043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B3358"/>
    <w:multiLevelType w:val="hybridMultilevel"/>
    <w:tmpl w:val="789C8244"/>
    <w:lvl w:tplc="2CE8050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28621D"/>
    <w:multiLevelType w:val="hybridMultilevel"/>
    <w:tmpl w:val="A3C07586"/>
    <w:lvl w:tplc="17A46FA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C461D0"/>
    <w:multiLevelType w:val="hybridMultilevel"/>
    <w:tmpl w:val="8C38DA14"/>
    <w:lvl w:tplc="6EFE715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1130"/>
    <w:rsid w:val="002F1130"/>
    <w:rsid w:val="005D140A"/>
    <w:rsid w:val="007A6F88"/>
    <w:rsid w:val="007D7660"/>
    <w:rsid w:val="008043D4"/>
    <w:rsid w:val="0092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11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043D4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43D4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A6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F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F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F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F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11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043D4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43D4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A6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F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F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F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F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St-7/2014-67</izvorni_sadrzaj>
    <derivirana_varijabla naziv="DomainObject.Oznaka_1">St-7/2014-67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St-7/2014</izvorni_sadrzaj>
    <derivirana_varijabla naziv="DomainObject.Predmet.OznakaBroj_1">St-7/2014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objavi u NN. br. 132 od 12.11.2014 - otvaranje st. postupka
============================================</izvorni_sadrzaj>
    <derivirana_varijabla naziv="DomainObject.Predmet.PrimjedbaSuca_1">oglas o objavi u NN. br. 132 od 12.11.2014 - otvaranje st. postupka
============================================</derivirana_varijabla>
  </DomainObject.Predmet.PrimjedbaSuca>
  <DomainObject.Predmet.ProtustrankaFormated>
    <izvorni_sadrzaj>  TALAN TRADE - društvo s ograničenom odgovornošću za proizvodnju, trgovinu i usluge zastupanog po punomoćniku JELAKOVIĆ &amp; PARTNERI odvjetničko društvo, javno trgovačko društvo</izvorni_sadrzaj>
    <derivirana_varijabla naziv="DomainObject.Predmet.ProtustrankaFormated_1">  TALAN TRADE - društvo s ograničenom odgovornošću za proizvodnju, trgovinu i usluge zastupanog po punomoćniku JELAKOVIĆ &amp; PARTNERI odvjetničko društvo, javno trgovačko društvo</derivirana_varijabla>
  </DomainObject.Predmet.ProtustrankaFormated>
  <DomainObject.Predmet.ProtustrankaFormatedOIB>
    <izvorni_sadrzaj>  TALAN TRADE - društvo s ograničenom odgovornošću za proizvodnju, trgovinu i usluge, OIB 48523905874 zastupanog po punomoćniku JELAKOVIĆ &amp; PARTNERI odvjetničko društvo, javno trgovačko društvo</izvorni_sadrzaj>
    <derivirana_varijabla naziv="DomainObject.Predmet.ProtustrankaFormatedOIB_1">  TALAN TRADE - društvo s ograničenom odgovornošću za proizvodnju, trgovinu i usluge, OIB 48523905874 zastupanog po punomoćniku JELAKOVIĆ &amp; PARTNERI odvjetničko društvo, javno trgovačko društvo</derivirana_varijabla>
  </DomainObject.Predmet.ProtustrankaFormatedOIB>
  <DomainObject.Predmet.ProtustrankaFormatedWithAdress>
    <izvorni_sadrzaj> TALAN TRADE - društvo s ograničenom odgovornošću za proizvodnju, trgovinu i usluge, Varaždinska 26, Sudovčina zastupanog po punomoćniku JELAKOVIĆ &amp; PARTNERI odvjetničko društvo, javno trgovačko društvo</izvorni_sadrzaj>
    <derivirana_varijabla naziv="DomainObject.Predmet.ProtustrankaFormatedWithAdress_1"> TALAN TRADE - društvo s ograničenom odgovornošću za proizvodnju, trgovinu i usluge, Varaždinska 26, Sudovčina zastupanog po punomoćniku JELAKOVIĆ &amp; PARTNERI odvjetničko društvo, javno trgovačko društvo</derivirana_varijabla>
  </DomainObject.Predmet.ProtustrankaFormatedWithAdress>
  <DomainObject.Predmet.ProtustrankaFormatedWithAdressOIB>
    <izvorni_sadrzaj> TALAN TRADE - društvo s ograničenom odgovornošću za proizvodnju, trgovinu i usluge, OIB 48523905874, Varaždinska 26, Sudovčina zastupanog po punomoćniku JELAKOVIĆ &amp; PARTNERI odvjetničko društvo, javno trgovačko društvo</izvorni_sadrzaj>
    <derivirana_varijabla naziv="DomainObject.Predmet.ProtustrankaFormatedWithAdressOIB_1"> TALAN TRADE - društvo s ograničenom odgovornošću za proizvodnju, trgovinu i usluge, OIB 48523905874, Varaždinska 26, Sudovčina zastupanog po punomoćniku JELAKOVIĆ &amp; PARTNERI odvjetničko društvo, javno trgovačko društvo</derivirana_varijabla>
  </DomainObject.Predmet.ProtustrankaFormatedWithAdressOIB>
  <DomainObject.Predmet.ProtustrankaWithAdress>
    <izvorni_sadrzaj>TALAN TRADE - društvo s ograničenom odgovornošću za proizvodnju, trgovinu i usluge Varaždinska 26, Sudovčina</izvorni_sadrzaj>
    <derivirana_varijabla naziv="DomainObject.Predmet.ProtustrankaWithAdress_1">TALAN TRADE - društvo s ograničenom odgovornošću za proizvodnju, trgovinu i usluge Varaždinska 26, Sudovčina</derivirana_varijabla>
  </DomainObject.Predmet.ProtustrankaWithAdress>
  <DomainObject.Predmet.ProtustrankaWithAdressOIB>
    <izvorni_sadrzaj>TALAN TRADE - društvo s ograničenom odgovornošću za proizvodnju, trgovinu i usluge, OIB 48523905874, Varaždinska 26, Sudovčina</izvorni_sadrzaj>
    <derivirana_varijabla naziv="DomainObject.Predmet.ProtustrankaWithAdressOIB_1">TALAN TRADE - društvo s ograničenom odgovornošću za proizvodnju, trgovinu i usluge, OIB 48523905874, Varaždinska 26, Sudovčina</derivirana_varijabla>
  </DomainObject.Predmet.ProtustrankaWithAdressOIB>
  <DomainObject.Predmet.ProtustrankaNazivFormated>
    <izvorni_sadrzaj>TALAN TRADE - društvo s ograničenom odgovornošću za proizvodnju, trgovinu i usluge</izvorni_sadrzaj>
    <derivirana_varijabla naziv="DomainObject.Predmet.ProtustrankaNazivFormated_1">TALAN TRADE - društvo s ograničenom odgovornošću za proizvodnju, trgovinu i usluge</derivirana_varijabla>
  </DomainObject.Predmet.ProtustrankaNazivFormated>
  <DomainObject.Predmet.ProtustrankaNazivFormatedOIB>
    <izvorni_sadrzaj>TALAN TRADE - društvo s ograničenom odgovornošću za proizvodnju, trgovinu i usluge, OIB 48523905874</izvorni_sadrzaj>
    <derivirana_varijabla naziv="DomainObject.Predmet.ProtustrankaNazivFormatedOIB_1">TALAN TRADE - društvo s ograničenom odgovornošću za proizvodnju, trgovinu i usluge, OIB 48523905874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TALAN TRADE - društvo s ograničenom odgovornošću za proizvodnju, trgovinu i usluge zastupanog po punomoćniku JELAKOVIĆ &amp; PARTNERI odvjetničko društvo, javno trgovačko društvo</item>
    </izvorni_sadrzaj>
    <derivirana_varijabla naziv="DomainObject.Predmet.ProtuStrankaListFormated_1">
      <item>TALAN TRADE - društvo s ograničenom odgovornošću za proizvodnju, trgovinu i usluge zastupanog po punomoćniku JELAKOVIĆ &amp; PARTNERI odvjetničko društvo, javno trgovačko društvo</item>
    </derivirana_varijabla>
  </DomainObject.Predmet.ProtuStrankaListFormated>
  <DomainObject.Predmet.ProtuStrankaListFormatedOIB>
    <izvorni_sadrzaj>
      <item>TALAN TRADE - društvo s ograničenom odgovornošću za proizvodnju, trgovinu i usluge, OIB 48523905874 zastupanog po punomoćniku JELAKOVIĆ &amp; PARTNERI odvjetničko društvo, javno trgovačko društvo</item>
    </izvorni_sadrzaj>
    <derivirana_varijabla naziv="DomainObject.Predmet.ProtuStrankaListFormatedOIB_1">
      <item>TALAN TRADE - društvo s ograničenom odgovornošću za proizvodnju, trgovinu i usluge, OIB 48523905874 zastupanog po punomoćniku JELAKOVIĆ &amp; PARTNERI odvjetničko društvo, javno trgovačko društvo</item>
    </derivirana_varijabla>
  </DomainObject.Predmet.ProtuStrankaListFormatedOIB>
  <DomainObject.Predmet.ProtuStrankaListFormatedWithAdress>
    <izvorni_sadrzaj>
      <item>TALAN TRADE - društvo s ograničenom odgovornošću za proizvodnju, trgovinu i usluge, Varaždinska 26, Sudovčina zastupanog po punomoćniku JELAKOVIĆ &amp; PARTNERI odvjetničko društvo, javno trgovačko društvo</item>
    </izvorni_sadrzaj>
    <derivirana_varijabla naziv="DomainObject.Predmet.ProtuStrankaListFormatedWithAdress_1">
      <item>TALAN TRADE - društvo s ograničenom odgovornošću za proizvodnju, trgovinu i usluge, Varaždinska 26, Sudovčina zastupanog po punomoćniku JELAKOVIĆ &amp; PARTNERI odvjetničko društvo, javno trgovačko društvo</item>
    </derivirana_varijabla>
  </DomainObject.Predmet.ProtuStrankaListFormatedWithAdress>
  <DomainObject.Predmet.ProtuStrankaListFormatedWithAdressOIB>
    <izvorni_sadrzaj>
      <item>TALAN TRADE - društvo s ograničenom odgovornošću za proizvodnju, trgovinu i usluge, OIB 48523905874, Varaždinska 26, Sudovčina zastupanog po punomoćniku JELAKOVIĆ &amp; PARTNERI odvjetničko društvo, javno trgovačko društvo</item>
    </izvorni_sadrzaj>
    <derivirana_varijabla naziv="DomainObject.Predmet.ProtuStrankaListFormatedWithAdressOIB_1">
      <item>TALAN TRADE - društvo s ograničenom odgovornošću za proizvodnju, trgovinu i usluge, OIB 48523905874, Varaždinska 26, Sudovčina zastupanog po punomoćniku JELAKOVIĆ &amp; PARTNERI odvjetničko društvo, javno trgovačko društvo</item>
    </derivirana_varijabla>
  </DomainObject.Predmet.ProtuStrankaListFormatedWithAdressOIB>
  <DomainObject.Predmet.ProtuStrankaListNazivFormated>
    <izvorni_sadrzaj>
      <item>TALAN TRADE - društvo s ograničenom odgovornošću za proizvodnju, trgovinu i usluge</item>
    </izvorni_sadrzaj>
    <derivirana_varijabla naziv="DomainObject.Predmet.ProtuStrankaListNazivFormated_1">
      <item>TALAN TRADE - društvo s ograničenom odgovornošću za proizvodnju, trgovinu i usluge</item>
    </derivirana_varijabla>
  </DomainObject.Predmet.ProtuStrankaListNazivFormated>
  <DomainObject.Predmet.ProtuStrankaListNazivFormatedOIB>
    <izvorni_sadrzaj>
      <item>TALAN TRADE - društvo s ograničenom odgovornošću za proizvodnju, trgovinu i usluge, OIB 48523905874</item>
    </izvorni_sadrzaj>
    <derivirana_varijabla naziv="DomainObject.Predmet.ProtuStrankaListNazivFormatedOIB_1">
      <item>TALAN TRADE - društvo s ograničenom odgovornošću za proizvodnju, trgovinu i usluge, OIB 48523905874</item>
    </derivirana_varijabla>
  </DomainObject.Predmet.ProtuStrankaListNazivFormatedOIB>
  <DomainObject.Predmet.OstaliListFormated>
    <izvorni_sadrzaj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izvorni_sadrzaj>
    <derivirana_varijabla naziv="DomainObject.Predmet.OstaliListFormated_1">
      <item>JASENKA TALAN-PARABIĆ</item>
      <item>ŽDO VARAŽDIN, Građansko-upravni odjel</item>
      <item>JELAKOVIĆ &amp; PARTNERI odvjetničko društvo, javno trgovačko društvo punomoćnik sudionika u postupku TALAN TRADE - društvo s ograničenom odgovornošću za proizvodnju, trgovinu i usluge</item>
      <item>IVO ŽIŽA</item>
      <item>Owens i Houška Odvjtničko društvo</item>
      <item>Robert Hršak</item>
    </derivirana_varijabla>
  </DomainObject.Predmet.OstaliListFormated>
  <DomainObject.Predmet.OstaliListFormatedOIB>
    <izvorni_sadrzaj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izvorni_sadrzaj>
    <derivirana_varijabla naziv="DomainObject.Predmet.OstaliListFormatedOIB_1">
      <item>JASENKA TALAN-PARABIĆ</item>
      <item>ŽDO VARAŽDIN, Građansko-upravni odjel</item>
      <item>JELAKOVIĆ &amp; PARTNERI odvjetničko društvo, javno trgovačko društvo, OIB 71198181260 punomoćnik sudionika u postupku TALAN TRADE - društvo s ograničenom odgovornošću za proizvodnju, trgovinu i usluge</item>
      <item>IVO ŽIŽA, OIB 08163835361</item>
      <item>Owens i Houška Odvjtničko društvo</item>
      <item>Robert Hršak, OIB 64608773800</item>
    </derivirana_varijabla>
  </DomainObject.Predmet.OstaliListFormatedOIB>
  <DomainObject.Predmet.OstaliListFormatedWithAdress>
    <izvorni_sadrzaj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izvorni_sadrzaj>
    <derivirana_varijabla naziv="DomainObject.Predmet.OstaliListFormatedWithAdress_1">
      <item>JASENKA TALAN-PARABIĆ</item>
      <item>ŽDO VARAŽDIN, Građansko-upravni odjel</item>
      <item>JELAKOVIĆ &amp; PARTNERI odvjetničko društvo, javno trgovačko društvo, Zagrebačka 89, 42000 Varaždin punomoćnik sudionika u postupku TALAN TRADE - društvo s ograničenom odgovornošću za proizvodnju, trgovinu i usluge</item>
      <item>IVO ŽIŽA</item>
      <item>Owens i Houška Odvjtničko društvo</item>
      <item>Robert Hršak, Ulica grada Vukovara 284., 10000 Zagreb</item>
    </derivirana_varijabla>
  </DomainObject.Predmet.OstaliListFormatedWithAdress>
  <DomainObject.Predmet.OstaliListFormatedWithAdressOIB>
    <izvorni_sadrzaj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izvorni_sadrzaj>
    <derivirana_varijabla naziv="DomainObject.Predmet.OstaliListFormatedWithAdressOIB_1">
      <item>JASENKA TALAN-PARABIĆ</item>
      <item>ŽDO VARAŽDIN, Građansko-upravni odjel</item>
      <item>JELAKOVIĆ &amp; PARTNERI odvjetničko društvo, javno trgovačko društvo, OIB 71198181260, Zagrebačka 89, 42000 Varaždin punomoćnik sudionika u postupku TALAN TRADE - društvo s ograničenom odgovornošću za proizvodnju, trgovinu i usluge</item>
      <item>IVO ŽIŽA, OIB 08163835361</item>
      <item>Owens i Houška Odvjtničko društvo</item>
      <item>Robert Hršak, OIB 64608773800, Ulica grada Vukovara 284., 10000 Zagreb</item>
    </derivirana_varijabla>
  </DomainObject.Predmet.OstaliListFormatedWithAdressOIB>
  <DomainObject.Predmet.OstaliListNazivFormated>
    <izvorni_sadrzaj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OstaliListNazivFormated_1"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OstaliListNazivFormated>
  <DomainObject.Predmet.OstaliListNazivFormatedOIB>
    <izvorni_sadrzaj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izvorni_sadrzaj>
    <derivirana_varijabla naziv="DomainObject.Predmet.OstaliListNazivFormatedOIB_1">
      <item>JASENKA TALAN-PARABIĆ</item>
      <item>ŽDO VARAŽDIN, Građansko-upravni odjel</item>
      <item>JELAKOVIĆ &amp; PARTNERI odvjetničko društvo, javno trgovačko društvo, OIB 71198181260</item>
      <item>IVO ŽIŽA, OIB 08163835361</item>
      <item>Owens i Houška Odvjtničko društvo</item>
      <item>Robert Hršak, OIB 64608773800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TALAN TRADE - društvo s ograničenom odgovornošću za proizvodnju, trgovinu i usluge</izvorni_sadrzaj>
    <derivirana_varijabla naziv="DomainObject.Predmet.ProtustrankaIDrugi_1">TALAN TRADE -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TALAN TRADE - društvo s ograničenom odgovornošću za proizvodnju, trgovinu i usluge, OIB 48523905874, Varaždinska 26, Sudovčina</izvorni_sadrzaj>
    <derivirana_varijabla naziv="DomainObject.Predmet.ProtustrankaIDrugiAdressOIB_1">TALAN TRADE - društvo s ograničenom odgovornošću za proizvodnju, trgovinu i usluge, OIB 48523905874, Varaždinska 26, Sudovčina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izvorni_sadrzaj>
    <derivirana_varijabla naziv="DomainObject.Predmet.SudioniciListNaziv_1">
      <item>Financijska agencija</item>
      <item>TALAN TRADE - društvo s ograničenom odgovornošću za proizvodnju, trgovinu i usluge</item>
      <item>JASENKA TALAN-PARABIĆ</item>
      <item>ŽDO VARAŽDIN, Građansko-upravni odjel</item>
      <item>JELAKOVIĆ &amp; PARTNERI odvjetničko društvo, javno trgovačko društvo</item>
      <item>IVO ŽIŽA</item>
      <item>Owens i Houška Odvjtničko društvo</item>
      <item>Robert Hršak</item>
    </derivirana_varijabla>
  </DomainObject.Predmet.SudioniciListNaziv>
  <DomainObject.Predmet.SudioniciListAdressOIB>
    <izvorni_sadrzaj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izvorni_sadrzaj>
    <derivirana_varijabla naziv="DomainObject.Predmet.SudioniciListAdressOIB_1">
      <item>Financijska agencija, OIB 85821130368, Ulica grada Vukovara 70,10000 Zagreb</item>
      <item>TALAN TRADE - društvo s ograničenom odgovornošću za proizvodnju, trgovinu i usluge, OIB 48523905874, Varaždinska 26,Sudovčina</item>
      <item>JASENKA TALAN-PARABIĆ</item>
      <item>ŽDO VARAŽDIN, Građansko-upravni odjel</item>
      <item>JELAKOVIĆ &amp; PARTNERI odvjetničko društvo, javno trgovačko društvo, OIB 71198181260, Zagrebačka 89,42000 Varaždin</item>
      <item>IVO ŽIŽA, OIB 08163835361</item>
      <item>Owens i Houška Odvjtničko društvo</item>
      <item>Robert Hršak, OIB 64608773800, Ulica grada Vukovara 284.,10000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48523905874</item>
      <item>, OIB null</item>
      <item>, OIB null</item>
      <item>, OIB 71198181260</item>
      <item>, OIB 08163835361</item>
      <item>, OIB null</item>
      <item>, OIB 64608773800</item>
    </izvorni_sadrzaj>
    <derivirana_varijabla naziv="DomainObject.Predmet.SudioniciListNazivOIB_1">
      <item>, OIB 85821130368</item>
      <item>, OIB 48523905874</item>
      <item>, OIB null</item>
      <item>, OIB null</item>
      <item>, OIB 71198181260</item>
      <item>, OIB 08163835361</item>
      <item>, OIB null</item>
      <item>, OIB 64608773800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447</properties:Words>
  <properties:Characters>2485</properties:Characters>
  <properties:Lines>89</properties:Lines>
  <properties:Paragraphs>38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2017-11-19T11:33:00Z</dcterms:created>
  <dc:creator>Žiža</dc:creator>
  <dc:description/>
  <cp:keywords/>
  <cp:lastModifiedBy>Tatjana Rukelj</cp:lastModifiedBy>
  <cp:lastPrinted>2017-11-19T13:24:00Z</cp:lastPrinted>
  <dcterms:modified xmlns:xsi="http://www.w3.org/2001/XMLSchema-instance" xsi:type="dcterms:W3CDTF">2017-11-21T12:12:00Z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St-7/2014-67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