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5e5e6" w14:paraId="895e5e6" w:rsidRDefault="00D22835" w:rsidP="00D22835" w:rsidR="00D22835">
      <w:pPr>
        <w15:collapsed w:val="false"/>
      </w:pPr>
      <w:bookmarkStart w:name="_GoBack" w:id="0"/>
      <w:bookmarkEnd w:id="0"/>
      <w:r>
        <w:t> </w:t>
      </w:r>
    </w:p>
    <w:p w:rsidRDefault="00D22835" w:rsidP="00D22835" w:rsidR="00D22835">
      <w:pPr>
        <w:ind w:firstLine="708"/>
      </w:pPr>
      <w:r>
        <w:t xml:space="preserve">   </w:t>
      </w:r>
      <w:r>
        <w:rPr>
          <w:noProof/>
        </w:rPr>
        <w:drawing>
          <wp:inline distR="0" distL="0" distB="0" distT="0">
            <wp:extent cy="765673" cx="570910"/>
            <wp:effectExtent b="0" r="635" t="0" l="0"/>
            <wp:docPr descr="Opis: cid:image001.png@01D20CFF.6539B44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cid:image001.png@01D20CFF.6539B440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5499" cx="570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2835" w:rsidP="00D22835" w:rsidR="00D22835">
      <w:r>
        <w:rPr>
          <w:b/>
          <w:bCs/>
        </w:rPr>
        <w:t xml:space="preserve">                                   </w:t>
      </w:r>
    </w:p>
    <w:p w:rsidRDefault="00D73C0B" w:rsidP="00D22835" w:rsidR="00D22835">
      <w:r>
        <w:t xml:space="preserve">Republika Hrvatska </w:t>
      </w:r>
    </w:p>
    <w:p w:rsidRDefault="00D73C0B" w:rsidP="00D22835" w:rsidR="00D73C0B">
      <w:r>
        <w:t>Trgovački sud u Osijeku</w:t>
      </w:r>
    </w:p>
    <w:p w:rsidRDefault="00D73C0B" w:rsidP="00D22835" w:rsidR="00D701E0">
      <w:r>
        <w:t>Stalna služba u Slavonskom Brodu</w:t>
      </w:r>
      <w:r>
        <w:tab/>
      </w:r>
      <w:r>
        <w:tab/>
      </w:r>
      <w:r w:rsidR="00D22835">
        <w:t xml:space="preserve">                                         3 St-</w:t>
      </w:r>
      <w:r w:rsidR="008A4532">
        <w:t>1678/2017</w:t>
      </w:r>
      <w:r w:rsidR="00474BAC">
        <w:t>-</w:t>
      </w:r>
      <w:r w:rsidR="00D701E0">
        <w:t>33</w:t>
      </w:r>
    </w:p>
    <w:p w:rsidRDefault="00D22835" w:rsidP="00D22835" w:rsidR="00D22835">
      <w:r>
        <w:t>Trg pobjede 13</w:t>
      </w:r>
    </w:p>
    <w:p w:rsidRDefault="00D22835" w:rsidP="00D22835" w:rsidR="00D22835">
      <w:r>
        <w:t xml:space="preserve">35000 </w:t>
      </w:r>
      <w:r w:rsidR="00F07ED0">
        <w:t>Slavonski Brod</w:t>
      </w:r>
    </w:p>
    <w:p w:rsidRDefault="00D22835" w:rsidP="00D22835" w:rsidR="00D22835"/>
    <w:p w:rsidRDefault="001B15DD" w:rsidP="00D22835" w:rsidR="00D22835">
      <w:pPr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 xml:space="preserve">Z A K L J U Č A K </w:t>
      </w:r>
    </w:p>
    <w:p w:rsidRDefault="00D22835" w:rsidP="00D22835" w:rsidR="00D22835">
      <w:pPr>
        <w:rPr>
          <w:color w:val="222222"/>
        </w:rPr>
      </w:pPr>
    </w:p>
    <w:p w:rsidRDefault="00D73C0B" w:rsidP="00D73C0B" w:rsidR="00D73C0B" w:rsidRPr="00D73C0B">
      <w:pPr>
        <w:jc w:val="both"/>
        <w:rPr>
          <w:rFonts w:eastAsia="Calibri"/>
        </w:rPr>
      </w:pPr>
      <w:r w:rsidRPr="00D73C0B">
        <w:rPr>
          <w:rFonts w:eastAsia="Calibri"/>
          <w:color w:val="222222"/>
        </w:rPr>
        <w:t>           </w:t>
      </w:r>
      <w:r w:rsidR="00474BAC" w:rsidRPr="00474BAC">
        <w:rPr>
          <w:rFonts w:eastAsia="Calibri"/>
          <w:bCs/>
        </w:rPr>
        <w:t xml:space="preserve">TRGOVAČKI SUD U OSIJEKU, STALNA SLUŽBA U SLAVONSKOM BRODU, po stečajnoj sutkinji  Danieli Martini Maoduš, u postupku stečaja nad dužnikom </w:t>
      </w:r>
      <w:r w:rsidR="008A4532">
        <w:rPr>
          <w:rFonts w:eastAsia="Calibri"/>
          <w:bCs/>
        </w:rPr>
        <w:t>AUTO SERVIS MARIO j.d.o.o., Bjeliševac, OIB 76910575677</w:t>
      </w:r>
      <w:r w:rsidR="00474BAC" w:rsidRPr="00474BAC">
        <w:rPr>
          <w:rFonts w:eastAsia="Calibri"/>
          <w:bCs/>
        </w:rPr>
        <w:t>, dana</w:t>
      </w:r>
      <w:r w:rsidR="00474BAC">
        <w:rPr>
          <w:rFonts w:eastAsia="Calibri"/>
          <w:bCs/>
        </w:rPr>
        <w:t xml:space="preserve"> </w:t>
      </w:r>
      <w:r w:rsidR="00D701E0">
        <w:rPr>
          <w:rFonts w:eastAsia="Calibri"/>
          <w:bCs/>
        </w:rPr>
        <w:t>08. svibnja</w:t>
      </w:r>
      <w:r>
        <w:rPr>
          <w:rFonts w:eastAsia="Calibri"/>
        </w:rPr>
        <w:t xml:space="preserve"> 2019. </w:t>
      </w:r>
    </w:p>
    <w:p w:rsidRDefault="001B15DD" w:rsidP="00D22835" w:rsidR="001B15DD">
      <w:pPr>
        <w:jc w:val="both"/>
      </w:pPr>
    </w:p>
    <w:p w:rsidRDefault="001B15DD" w:rsidP="001B15DD" w:rsidR="001B15DD">
      <w:pPr>
        <w:jc w:val="center"/>
      </w:pPr>
      <w:r>
        <w:t>z a k l j u č i o  j  e</w:t>
      </w:r>
    </w:p>
    <w:p w:rsidRDefault="00D22835" w:rsidP="00D22835" w:rsidR="00D22835">
      <w:r>
        <w:t xml:space="preserve">                                                                                                     </w:t>
      </w:r>
    </w:p>
    <w:p w:rsidRDefault="00D701E0" w:rsidP="00D701E0" w:rsidR="00BE406E" w:rsidRPr="00D701E0">
      <w:pPr>
        <w:ind w:firstLine="708"/>
        <w:jc w:val="both"/>
        <w:rPr>
          <w:b/>
          <w:u w:val="single"/>
          <w:lang w:val="en-US"/>
        </w:rPr>
      </w:pPr>
      <w:r>
        <w:t>Odgađa</w:t>
      </w:r>
      <w:r w:rsidR="00BE406E">
        <w:t xml:space="preserve"> se Skupština vjerovnika u postupku stečaja nad stečajnim dužnikom </w:t>
      </w:r>
      <w:r w:rsidR="008A4532" w:rsidRPr="00D701E0">
        <w:rPr>
          <w:rFonts w:eastAsia="Calibri"/>
          <w:bCs/>
        </w:rPr>
        <w:t>AUTO SERVIS MARIO j.d.o.o., Bjeliševac, OIB 76910575677</w:t>
      </w:r>
      <w:r w:rsidR="00BE406E" w:rsidRPr="00D701E0">
        <w:rPr>
          <w:b/>
        </w:rPr>
        <w:t xml:space="preserve">, </w:t>
      </w:r>
      <w:r w:rsidRPr="00D701E0">
        <w:rPr>
          <w:b/>
        </w:rPr>
        <w:t xml:space="preserve">zakazana </w:t>
      </w:r>
      <w:r w:rsidR="00BE406E">
        <w:t xml:space="preserve">za dan:  </w:t>
      </w:r>
      <w:r w:rsidR="008A4532" w:rsidRPr="00D701E0">
        <w:rPr>
          <w:b/>
          <w:u w:val="single"/>
        </w:rPr>
        <w:t xml:space="preserve">09. svibnja </w:t>
      </w:r>
      <w:r w:rsidR="00D73C0B" w:rsidRPr="00D701E0">
        <w:rPr>
          <w:b/>
          <w:u w:val="single"/>
        </w:rPr>
        <w:t xml:space="preserve"> 2019</w:t>
      </w:r>
      <w:r w:rsidR="00BE406E" w:rsidRPr="00D701E0">
        <w:rPr>
          <w:b/>
          <w:u w:val="single"/>
        </w:rPr>
        <w:t xml:space="preserve">. u </w:t>
      </w:r>
      <w:r w:rsidR="008A4532" w:rsidRPr="00D701E0">
        <w:rPr>
          <w:b/>
          <w:u w:val="single"/>
        </w:rPr>
        <w:t>14</w:t>
      </w:r>
      <w:r w:rsidR="00D73C0B" w:rsidRPr="00D701E0">
        <w:rPr>
          <w:b/>
          <w:u w:val="single"/>
        </w:rPr>
        <w:t>,</w:t>
      </w:r>
      <w:r w:rsidR="008A4532" w:rsidRPr="00D701E0">
        <w:rPr>
          <w:b/>
          <w:u w:val="single"/>
        </w:rPr>
        <w:t>0</w:t>
      </w:r>
      <w:r w:rsidR="00D73C0B" w:rsidRPr="00D701E0">
        <w:rPr>
          <w:b/>
          <w:u w:val="single"/>
        </w:rPr>
        <w:t>0</w:t>
      </w:r>
      <w:r w:rsidR="00BE406E" w:rsidRPr="00D701E0">
        <w:rPr>
          <w:b/>
          <w:u w:val="single"/>
        </w:rPr>
        <w:t xml:space="preserve"> sati.</w:t>
      </w:r>
    </w:p>
    <w:p w:rsidRDefault="00BE406E" w:rsidP="00D701E0" w:rsidR="00BE406E">
      <w:pPr>
        <w:jc w:val="both"/>
      </w:pPr>
    </w:p>
    <w:p w:rsidRDefault="00232ED6" w:rsidP="00BE406E" w:rsidR="00232ED6">
      <w:pPr>
        <w:ind w:firstLine="708"/>
        <w:jc w:val="both"/>
      </w:pPr>
    </w:p>
    <w:p w:rsidRDefault="00232ED6" w:rsidP="00BE406E" w:rsidR="00232ED6">
      <w:pPr>
        <w:ind w:firstLine="708"/>
        <w:jc w:val="both"/>
      </w:pPr>
    </w:p>
    <w:p w:rsidRDefault="00BE406E" w:rsidP="00BE406E" w:rsidR="00BE406E">
      <w:pPr>
        <w:jc w:val="center"/>
      </w:pPr>
      <w:r>
        <w:t xml:space="preserve">U Slavonskom Brodu </w:t>
      </w:r>
      <w:r w:rsidR="00D701E0">
        <w:t>08. svibnja</w:t>
      </w:r>
      <w:r w:rsidR="00D73C0B">
        <w:t xml:space="preserve"> 2019. </w:t>
      </w:r>
    </w:p>
    <w:p w:rsidRDefault="00D73C0B" w:rsidP="00BE406E" w:rsidR="00D73C0B">
      <w:pPr>
        <w:jc w:val="center"/>
      </w:pPr>
    </w:p>
    <w:p w:rsidRDefault="00BE406E" w:rsidP="00BE406E" w:rsidR="00BE406E">
      <w:pPr>
        <w:ind w:firstLine="624" w:left="5040"/>
      </w:pPr>
      <w:r>
        <w:t>     Stečajna sutkinja:</w:t>
      </w:r>
    </w:p>
    <w:p w:rsidRDefault="00BE406E" w:rsidP="00BE406E" w:rsidR="00BE406E">
      <w:pPr>
        <w:ind w:firstLine="624" w:left="5040"/>
        <w:rPr>
          <w:lang w:val="en-US"/>
        </w:rPr>
      </w:pPr>
    </w:p>
    <w:p w:rsidRDefault="00BE406E" w:rsidP="00BE406E" w:rsidR="00BE406E">
      <w:pPr>
        <w:ind w:firstLine="720" w:left="4944"/>
      </w:pPr>
      <w:r>
        <w:t>Daniela Martini Maoduš</w:t>
      </w:r>
    </w:p>
    <w:p w:rsidRDefault="00BE406E" w:rsidP="00BE406E" w:rsidR="00BE406E">
      <w:pPr>
        <w:ind w:firstLine="720" w:left="4944"/>
      </w:pPr>
    </w:p>
    <w:p w:rsidRDefault="00BE406E" w:rsidP="00BE406E" w:rsidR="00BE406E">
      <w:pPr>
        <w:ind w:firstLine="720" w:left="4944"/>
        <w:rPr>
          <w:lang w:val="en-US"/>
        </w:rPr>
      </w:pPr>
    </w:p>
    <w:p w:rsidRDefault="00BE406E" w:rsidP="00BE406E" w:rsidR="00BE406E"/>
    <w:p w:rsidRDefault="0064567D" w:rsidP="00D73C0B" w:rsidR="0064567D"/>
    <w:sectPr w:rsidSect="00D73C0B" w:rsidR="0064567D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5F3B" w:rsidP="00D73C0B" w:rsidR="00E45F3B">
      <w:r>
        <w:separator/>
      </w:r>
    </w:p>
  </w:endnote>
  <w:endnote w:id="0" w:type="continuationSeparator">
    <w:p w:rsidRDefault="00E45F3B" w:rsidP="00D73C0B" w:rsidR="00E45F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5F3B" w:rsidP="00D73C0B" w:rsidR="00E45F3B">
      <w:r>
        <w:separator/>
      </w:r>
    </w:p>
  </w:footnote>
  <w:footnote w:id="0" w:type="continuationSeparator">
    <w:p w:rsidRDefault="00E45F3B" w:rsidP="00D73C0B" w:rsidR="00E45F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6B20" w:rsidP="007B6B20" w:rsidR="00D73C0B">
    <w:pPr>
      <w:pStyle w:val="Zaglavlje"/>
      <w:jc w:val="right"/>
    </w:pPr>
    <w:r>
      <w:t>3 St-1678/2017-31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644AA5"/>
    <w:multiLevelType w:val="hybridMultilevel"/>
    <w:tmpl w:val="92D8EF7E"/>
    <w:lvl w:tplc="B7F4B300" w:ilvl="0">
      <w:start w:val="4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39A371E2"/>
    <w:multiLevelType w:val="hybridMultilevel"/>
    <w:tmpl w:val="53C2B6A8"/>
    <w:lvl w:tplc="C7129560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EE55BFE"/>
    <w:multiLevelType w:val="hybridMultilevel"/>
    <w:tmpl w:val="664E22AA"/>
    <w:lvl w:tplc="7988B3AC" w:ilvl="0">
      <w:start w:val="9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519F0E68"/>
    <w:multiLevelType w:val="hybridMultilevel"/>
    <w:tmpl w:val="0DF4C262"/>
    <w:lvl w:tplc="FE7A5D4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2777817"/>
    <w:multiLevelType w:val="hybridMultilevel"/>
    <w:tmpl w:val="E8CEB352"/>
    <w:lvl w:tplc="A81CD334" w:ilvl="0">
      <w:start w:val="1"/>
      <w:numFmt w:val="decimal"/>
      <w:lvlText w:val="%1."/>
      <w:lvlJc w:val="left"/>
      <w:pPr>
        <w:ind w:hanging="84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5">
    <w:nsid w:val="56BB7A59"/>
    <w:multiLevelType w:val="hybridMultilevel"/>
    <w:tmpl w:val="E7486C40"/>
    <w:lvl w:tplc="74348C36" w:ilvl="0">
      <w:start w:val="1"/>
      <w:numFmt w:val="upperRoman"/>
      <w:lvlText w:val="%1."/>
      <w:lvlJc w:val="left"/>
      <w:pPr>
        <w:ind w:hanging="720" w:left="14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7802408"/>
    <w:multiLevelType w:val="hybridMultilevel"/>
    <w:tmpl w:val="BA721DB0"/>
    <w:lvl w:tplc="2A92AB0E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6A72D08"/>
    <w:multiLevelType w:val="hybridMultilevel"/>
    <w:tmpl w:val="90F22766"/>
    <w:lvl w:tplc="C72C70B0" w:ilvl="0">
      <w:start w:val="2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7"/>
  </w:num>
  <w:num w:numId="5">
    <w:abstractNumId w:val="3"/>
  </w:num>
  <w:num w:numId="6">
    <w:abstractNumId w:val="2"/>
  </w:num>
  <w:num w:numId="7">
    <w:abstractNumId w:val="0"/>
  </w:num>
  <w:num w:numId="8">
    <w:abstractNumId w:val="4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8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2835"/>
    <w:rsid w:val="0011533C"/>
    <w:rsid w:val="00184568"/>
    <w:rsid w:val="001B15DD"/>
    <w:rsid w:val="001C2F3D"/>
    <w:rsid w:val="001E5964"/>
    <w:rsid w:val="0020639A"/>
    <w:rsid w:val="00232ED6"/>
    <w:rsid w:val="00265B4B"/>
    <w:rsid w:val="0027505C"/>
    <w:rsid w:val="002919F0"/>
    <w:rsid w:val="003A21C9"/>
    <w:rsid w:val="003C6057"/>
    <w:rsid w:val="003D17CA"/>
    <w:rsid w:val="00462CBB"/>
    <w:rsid w:val="00474BAC"/>
    <w:rsid w:val="004B2E8D"/>
    <w:rsid w:val="004C3C56"/>
    <w:rsid w:val="004D7544"/>
    <w:rsid w:val="00510A48"/>
    <w:rsid w:val="00547AED"/>
    <w:rsid w:val="00561951"/>
    <w:rsid w:val="005A2972"/>
    <w:rsid w:val="005D2298"/>
    <w:rsid w:val="0064567D"/>
    <w:rsid w:val="0068029C"/>
    <w:rsid w:val="00737E28"/>
    <w:rsid w:val="00770E12"/>
    <w:rsid w:val="007B6B20"/>
    <w:rsid w:val="00807C96"/>
    <w:rsid w:val="00846B44"/>
    <w:rsid w:val="008A4532"/>
    <w:rsid w:val="008F78FD"/>
    <w:rsid w:val="00964F1E"/>
    <w:rsid w:val="00965DB3"/>
    <w:rsid w:val="009A7784"/>
    <w:rsid w:val="009E6F03"/>
    <w:rsid w:val="00AB0ED6"/>
    <w:rsid w:val="00AD36EC"/>
    <w:rsid w:val="00AD5B98"/>
    <w:rsid w:val="00AF27D7"/>
    <w:rsid w:val="00BE406E"/>
    <w:rsid w:val="00C02D81"/>
    <w:rsid w:val="00C55FC1"/>
    <w:rsid w:val="00C67A2C"/>
    <w:rsid w:val="00C74968"/>
    <w:rsid w:val="00CE5930"/>
    <w:rsid w:val="00D22835"/>
    <w:rsid w:val="00D701E0"/>
    <w:rsid w:val="00D73A46"/>
    <w:rsid w:val="00D73C0B"/>
    <w:rsid w:val="00DF23FA"/>
    <w:rsid w:val="00DF3E70"/>
    <w:rsid w:val="00E04468"/>
    <w:rsid w:val="00E45F3B"/>
    <w:rsid w:val="00E52C86"/>
    <w:rsid w:val="00E87A98"/>
    <w:rsid w:val="00F065AA"/>
    <w:rsid w:val="00F07ED0"/>
    <w:rsid w:val="00F20B5C"/>
    <w:rsid w:val="00F36D5D"/>
    <w:rsid w:val="00F4298E"/>
    <w:rsid w:val="00FD6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2835"/>
    <w:pPr>
      <w:spacing w:lineRule="auto" w:line="240" w:after="0"/>
    </w:pPr>
    <w:rPr>
      <w:rFonts w:cs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2283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28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283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59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59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59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59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59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D73C0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73C0B"/>
    <w:rPr>
      <w:rFonts w:cs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73C0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73C0B"/>
    <w:rPr>
      <w:rFonts w:cs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2835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2283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28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283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59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59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59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59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59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D73C0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73C0B"/>
    <w:rPr>
      <w:rFonts w:ascii="Times New Roman" w:cs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73C0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73C0B"/>
    <w:rPr>
      <w:rFonts w:ascii="Times New Roman" w:cs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995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238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9762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09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7344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png@01D20D02.B12A49C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2019.</izvorni_sadrzaj>
    <derivirana_varijabla naziv="DomainObject.DatumDonosenjaOdluke_1">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St-1678/2017-33</izvorni_sadrzaj>
    <derivirana_varijabla naziv="DomainObject.Oznaka_1">St-1678/2017-33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1678</izvorni_sadrzaj>
    <derivirana_varijabla naziv="DomainObject.Predmet.Broj_1">1678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2017.</izvorni_sadrzaj>
    <derivirana_varijabla naziv="DomainObject.Predmet.DatumOsnivanja_1">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49873.88</izvorni_sadrzaj>
    <derivirana_varijabla naziv="DomainObject.Predmet.InicijalnaVrijednost_1">49873.88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St-1678/2017</izvorni_sadrzaj>
    <derivirana_varijabla naziv="DomainObject.Predmet.OznakaBroj_1">St-1678/2017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 SZ</izvorni_sadrzaj>
    <derivirana_varijabla naziv="DomainObject.Predmet.PrimjedbaSuca_1">čl.110 st.1  SZ</derivirana_varijabla>
  </DomainObject.Predmet.PrimjedbaSuca>
  <DomainObject.Predmet.ProtustrankaFormated>
    <izvorni_sadrzaj>  AUTO SERVIS MARIO j.d.o.o. za održavanje i popravak motornih vozila</izvorni_sadrzaj>
    <derivirana_varijabla naziv="DomainObject.Predmet.ProtustrankaFormated_1">  AUTO SERVIS MARIO j.d.o.o. za održavanje i popravak motornih vozila</derivirana_varijabla>
  </DomainObject.Predmet.ProtustrankaFormated>
  <DomainObject.Predmet.ProtustrankaFormatedOIB>
    <izvorni_sadrzaj>  AUTO SERVIS MARIO j.d.o.o. za održavanje i popravak motornih vozila, OIB 76910575677</izvorni_sadrzaj>
    <derivirana_varijabla naziv="DomainObject.Predmet.ProtustrankaFormatedOIB_1">  AUTO SERVIS MARIO j.d.o.o. za održavanje i popravak motornih vozila, OIB 76910575677</derivirana_varijabla>
  </DomainObject.Predmet.ProtustrankaFormatedOIB>
  <DomainObject.Predmet.ProtustrankaFormatedWithAdress>
    <izvorni_sadrzaj> AUTO SERVIS MARIO j.d.o.o. za održavanje i popravak motornih vozila, Bjeliševac 33, 34340 Bjeliševac</izvorni_sadrzaj>
    <derivirana_varijabla naziv="DomainObject.Predmet.ProtustrankaFormatedWithAdress_1"> AUTO SERVIS MARIO j.d.o.o. za održavanje i popravak motornih vozila, Bjeliševac 33, 34340 Bjeliševac</derivirana_varijabla>
  </DomainObject.Predmet.ProtustrankaFormatedWithAdress>
  <DomainObject.Predmet.ProtustrankaFormatedWithAdressOIB>
    <izvorni_sadrzaj> AUTO SERVIS MARIO j.d.o.o. za održavanje i popravak motornih vozila, OIB 76910575677, Bjeliševac 33, 34340 Bjeliševac</izvorni_sadrzaj>
    <derivirana_varijabla naziv="DomainObject.Predmet.ProtustrankaFormatedWithAdressOIB_1"> AUTO SERVIS MARIO j.d.o.o. za održavanje i popravak motornih vozila, OIB 76910575677, Bjeliševac 33, 34340 Bjeliševac</derivirana_varijabla>
  </DomainObject.Predmet.ProtustrankaFormatedWithAdressOIB>
  <DomainObject.Predmet.ProtustrankaWithAdress>
    <izvorni_sadrzaj>AUTO SERVIS MARIO j.d.o.o. za održavanje i popravak motornih vozila Bjeliševac 33, 34340 Bjeliševac</izvorni_sadrzaj>
    <derivirana_varijabla naziv="DomainObject.Predmet.ProtustrankaWithAdress_1">AUTO SERVIS MARIO j.d.o.o. za održavanje i popravak motornih vozila Bjeliševac 33, 34340 Bjeliševac</derivirana_varijabla>
  </DomainObject.Predmet.ProtustrankaWithAdress>
  <DomainObject.Predmet.ProtustrankaWithAdressOIB>
    <izvorni_sadrzaj>AUTO SERVIS MARIO j.d.o.o. za održavanje i popravak motornih vozila, OIB 76910575677, Bjeliševac 33, 34340 Bjeliševac</izvorni_sadrzaj>
    <derivirana_varijabla naziv="DomainObject.Predmet.ProtustrankaWithAdressOIB_1">AUTO SERVIS MARIO j.d.o.o. za održavanje i popravak motornih vozila, OIB 76910575677, Bjeliševac 33, 34340 Bjeliševac</derivirana_varijabla>
  </DomainObject.Predmet.ProtustrankaWithAdressOIB>
  <DomainObject.Predmet.ProtustrankaNazivFormated>
    <izvorni_sadrzaj>AUTO SERVIS MARIO j.d.o.o. za održavanje i popravak motornih vozila</izvorni_sadrzaj>
    <derivirana_varijabla naziv="DomainObject.Predmet.ProtustrankaNazivFormated_1">AUTO SERVIS MARIO j.d.o.o. za održavanje i popravak motornih vozila</derivirana_varijabla>
  </DomainObject.Predmet.ProtustrankaNazivFormated>
  <DomainObject.Predmet.ProtustrankaNazivFormatedOIB>
    <izvorni_sadrzaj>AUTO SERVIS MARIO j.d.o.o. za održavanje i popravak motornih vozila, OIB 76910575677</izvorni_sadrzaj>
    <derivirana_varijabla naziv="DomainObject.Predmet.ProtustrankaNazivFormatedOIB_1">AUTO SERVIS MARIO j.d.o.o. za održavanje i popravak motornih vozila, OIB 76910575677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 SERVIS MARIO j.d.o.o. za održavanje i popravak motornih vozila</item>
    </izvorni_sadrzaj>
    <derivirana_varijabla naziv="DomainObject.Predmet.ProtuStrankaListFormated_1">
      <item>AUTO SERVIS MARIO j.d.o.o. za održavanje i popravak motornih vozila</item>
    </derivirana_varijabla>
  </DomainObject.Predmet.ProtuStrankaListFormated>
  <DomainObject.Predmet.ProtuStrankaListFormatedOIB>
    <izvorni_sadrzaj>
      <item>AUTO SERVIS MARIO j.d.o.o. za održavanje i popravak motornih vozila, OIB 76910575677</item>
    </izvorni_sadrzaj>
    <derivirana_varijabla naziv="DomainObject.Predmet.ProtuStrankaListFormatedOIB_1">
      <item>AUTO SERVIS MARIO j.d.o.o. za održavanje i popravak motornih vozila, OIB 76910575677</item>
    </derivirana_varijabla>
  </DomainObject.Predmet.ProtuStrankaListFormatedOIB>
  <DomainObject.Predmet.ProtuStrankaListFormatedWithAdress>
    <izvorni_sadrzaj>
      <item>AUTO SERVIS MARIO j.d.o.o. za održavanje i popravak motornih vozila, Bjeliševac 33, 34340 Bjeliševac</item>
    </izvorni_sadrzaj>
    <derivirana_varijabla naziv="DomainObject.Predmet.ProtuStrankaListFormatedWithAdress_1">
      <item>AUTO SERVIS MARIO j.d.o.o. za održavanje i popravak motornih vozila, Bjeliševac 33, 34340 Bjeliševac</item>
    </derivirana_varijabla>
  </DomainObject.Predmet.ProtuStrankaListFormatedWithAdress>
  <DomainObject.Predmet.ProtuStrankaListFormatedWithAdressOIB>
    <izvorni_sadrzaj>
      <item>AUTO SERVIS MARIO j.d.o.o. za održavanje i popravak motornih vozila, OIB 76910575677, Bjeliševac 33, 34340 Bjeliševac</item>
    </izvorni_sadrzaj>
    <derivirana_varijabla naziv="DomainObject.Predmet.ProtuStrankaListFormatedWithAdressOIB_1">
      <item>AUTO SERVIS MARIO j.d.o.o. za održavanje i popravak motornih vozila, OIB 76910575677, Bjeliševac 33, 34340 Bjeliševac</item>
    </derivirana_varijabla>
  </DomainObject.Predmet.ProtuStrankaListFormatedWithAdressOIB>
  <DomainObject.Predmet.ProtuStrankaListNazivFormated>
    <izvorni_sadrzaj>
      <item>AUTO SERVIS MARIO j.d.o.o. za održavanje i popravak motornih vozila</item>
    </izvorni_sadrzaj>
    <derivirana_varijabla naziv="DomainObject.Predmet.ProtuStrankaListNazivFormated_1">
      <item>AUTO SERVIS MARIO j.d.o.o. za održavanje i popravak motornih vozila</item>
    </derivirana_varijabla>
  </DomainObject.Predmet.ProtuStrankaListNazivFormated>
  <DomainObject.Predmet.ProtuStrankaListNazivFormatedOIB>
    <izvorni_sadrzaj>
      <item>AUTO SERVIS MARIO j.d.o.o. za održavanje i popravak motornih vozila, OIB 76910575677</item>
    </izvorni_sadrzaj>
    <derivirana_varijabla naziv="DomainObject.Predmet.ProtuStrankaListNazivFormatedOIB_1">
      <item>AUTO SERVIS MARIO j.d.o.o. za održavanje i popravak motornih vozila, OIB 76910575677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2019.</izvorni_sadrzaj>
    <derivirana_varijabla naziv="DomainObject.Datum_1">8. svibnja 2019.</derivirana_varijabla>
  </DomainObject.Datum>
  <DomainObject.PoslovniBrojDokumenta>
    <izvorni_sadrzaj>St-1678/2017-33</izvorni_sadrzaj>
    <derivirana_varijabla naziv="DomainObject.PoslovniBrojDokumenta_1">St-1678/2017-33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 SERVIS MARIO j.d.o.o. za održavanje i popravak motornih vozila</izvorni_sadrzaj>
    <derivirana_varijabla naziv="DomainObject.Predmet.ProtustrankaIDrugi_1">AUTO SERVIS MARIO j.d.o.o. za održavanje i popravak motornih vozila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AUTO SERVIS MARIO j.d.o.o. za održavanje i popravak motornih vozila, OIB 76910575677, Bjeliševac 33, 34340 Bjeliševac</izvorni_sadrzaj>
    <derivirana_varijabla naziv="DomainObject.Predmet.ProtustrankaIDrugiAdressOIB_1">AUTO SERVIS MARIO j.d.o.o. za održavanje i popravak motornih vozila, OIB 76910575677, Bjeliševac 33, 34340 Bjeliševac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AUTO SERVIS MARIO j.d.o.o. za održavanje i popravak motornih vozila</item>
    </izvorni_sadrzaj>
    <derivirana_varijabla naziv="DomainObject.Predmet.SudioniciListNaziv_1">
      <item>Financijska agencija</item>
      <item>AUTO SERVIS MARIO j.d.o.o. za održavanje i popravak motornih vozila</item>
    </derivirana_varijabla>
  </DomainObject.Predmet.SudioniciListNaziv>
  <DomainObject.Predmet.SudioniciListAdressOIB>
    <izvorni_sadrzaj>
      <item>Financijska agencija, OIB 85821130368, Ulica grada Vukovara 70,10000 Zagreb</item>
      <item>AUTO SERVIS MARIO j.d.o.o. za održavanje i popravak motornih vozila, OIB 76910575677, Bjeliševac 33,34340 Bjeliševac</item>
    </izvorni_sadrzaj>
    <derivirana_varijabla naziv="DomainObject.Predmet.SudioniciListAdressOIB_1">
      <item>Financijska agencija, OIB 85821130368, Ulica grada Vukovara 70,10000 Zagreb</item>
      <item>AUTO SERVIS MARIO j.d.o.o. za održavanje i popravak motornih vozila, OIB 76910575677, Bjeliševac 33,34340 Bjeliševac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76910575677</item>
    </izvorni_sadrzaj>
    <derivirana_varijabla naziv="DomainObject.Predmet.SudioniciListNazivOIB_1">
      <item>, OIB 85821130368</item>
      <item>, OIB 76910575677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F80897-2F46-4CE5-9195-E446C67129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107</properties:Words>
  <properties:Characters>538</properties:Characters>
  <properties:Lines>31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2019-05-08T09:15:00Z</dcterms:created>
  <dc:creator>wsadmin</dc:creator>
  <cp:lastModifiedBy>wsadmin</cp:lastModifiedBy>
  <cp:lastPrinted>2018-06-13T06:59:00Z</cp:lastPrinted>
  <dcterms:modified xmlns:xsi="http://www.w3.org/2001/XMLSchema-instance" xsi:type="dcterms:W3CDTF">2019-05-08T09:15:00Z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St-1678/2017-33 / Odluka - Zaključak (zaključak odgoda st-1678-17.docx)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