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dfc2" w14:paraId="153dfc2"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46C88">
        <w:t>50</w:t>
      </w:r>
      <w:r w:rsidR="00585510">
        <w:t>87</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585510" w:rsidRPr="00585510">
        <w:t>PRIMA ZENIT j.d.o.o. za ugostiteljstvo, OIB: 92040328810, MBS: 080857599, Velika Gorica, Stjepana Fabijančića Jape 51</w:t>
      </w:r>
      <w:r w:rsidR="006E02E5">
        <w:t xml:space="preserve">, </w:t>
      </w:r>
      <w:r w:rsidR="00471C20">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585510" w:rsidRPr="00585510">
        <w:t>PRIMA ZENIT j.d.o.o. za ugostiteljstvo, OIB: 92040328810, MBS: 080857599, Velika Gorica, Stjepana Fabijančića Jape 51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585510" w:rsidRPr="00585510">
        <w:t>BRANKA MALBAŠIĆ, Kutina, Kolodvorska 2, OIB:93517569919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585510" w:rsidRPr="00585510">
        <w:t>PRIMA ZENIT j.d.o.o. za ugostiteljstvo, OIB: 92040328810, MBS: 080857599, Velika Gorica, Stjepana Fabijančića Jape 51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585510">
        <w:rPr>
          <w:noProof w:val="false"/>
        </w:rPr>
        <w:t>72.395,30</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KLIRINŠKO DEPOZITARNO DRUŠTVO d.d. Zagreb, Heinzelova ulica 62a/6, utvrđeno da </w:t>
      </w:r>
      <w:r>
        <w:rPr>
          <w:noProof w:val="false"/>
        </w:rPr>
        <w:lastRenderedPageBreak/>
        <w:t>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C141F9">
        <w:rPr>
          <w:noProof w:val="false"/>
        </w:rPr>
        <w:t>25</w:t>
      </w:r>
      <w:r>
        <w:rPr>
          <w:noProof w:val="false"/>
        </w:rPr>
        <w:t xml:space="preserve">. </w:t>
      </w:r>
      <w:r w:rsidR="004A4FA0">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6E02E5">
        <w:rPr>
          <w:noProof w:val="false"/>
        </w:rPr>
        <w:t>1.</w:t>
      </w:r>
      <w:r w:rsidR="00A15D35">
        <w:rPr>
          <w:noProof w:val="false"/>
        </w:rPr>
        <w:t>0</w:t>
      </w:r>
      <w:r w:rsidR="00585510">
        <w:rPr>
          <w:noProof w:val="false"/>
        </w:rPr>
        <w:t>45</w:t>
      </w:r>
      <w:r>
        <w:rPr>
          <w:noProof w:val="false"/>
        </w:rPr>
        <w:t xml:space="preserve"> dan te da blokada iznosi </w:t>
      </w:r>
      <w:r w:rsidR="00585510">
        <w:rPr>
          <w:noProof w:val="false"/>
        </w:rPr>
        <w:t>180.754,44</w:t>
      </w:r>
      <w:r w:rsidR="00347D3A">
        <w:rPr>
          <w:noProof w:val="false"/>
        </w:rPr>
        <w:t xml:space="preserve">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6E3E87">
        <w:t>50</w:t>
      </w:r>
      <w:r w:rsidR="00585510">
        <w:t>87</w:t>
      </w:r>
      <w:r w:rsidR="004E3A3B">
        <w:t>/</w:t>
      </w:r>
      <w:r>
        <w:t>1</w:t>
      </w:r>
      <w:r w:rsidR="00443A5B">
        <w:t>6</w:t>
      </w:r>
      <w:r>
        <w:t xml:space="preserve"> </w:t>
      </w:r>
      <w:r w:rsidRPr="00CB1210">
        <w:t xml:space="preserve">od </w:t>
      </w:r>
      <w:r w:rsidR="00C141F9">
        <w:t>30</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471C20">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F526C8" w:rsidP="00F526C8" w:rsidR="00F526C8">
      <w:pPr>
        <w:pStyle w:val="Podnaslov"/>
        <w:ind w:firstLine="720" w:left="5652"/>
        <w:rPr>
          <w:rFonts w:hAnsi="Times New Roman" w:ascii="Times New Roman"/>
          <w:b w:val="false"/>
          <w:color w:val="auto"/>
          <w:szCs w:val="24"/>
        </w:rPr>
      </w:pPr>
      <w:r>
        <w:rPr>
          <w:rFonts w:hAnsi="Times New Roman" w:ascii="Times New Roman"/>
          <w:b w:val="false"/>
          <w:color w:val="auto"/>
          <w:szCs w:val="24"/>
        </w:rPr>
        <w:t>Sudac</w:t>
      </w:r>
    </w:p>
    <w:p w:rsidRDefault="00F526C8" w:rsidP="00F526C8" w:rsidR="00F526C8">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F526C8" w:rsidP="00F526C8" w:rsidR="00F526C8">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F526C8" w:rsidP="00F526C8" w:rsidR="00F526C8">
      <w:pPr>
        <w:pStyle w:val="Podnaslov"/>
        <w:ind w:firstLine="720" w:left="4320"/>
        <w:rPr>
          <w:rFonts w:hAnsi="Times New Roman" w:ascii="Times New Roman"/>
          <w:b w:val="false"/>
          <w:color w:val="auto"/>
          <w:szCs w:val="24"/>
        </w:rPr>
      </w:pPr>
    </w:p>
    <w:p w:rsidRDefault="00F526C8" w:rsidP="00F526C8" w:rsidR="00F526C8">
      <w:pPr>
        <w:pStyle w:val="Podnaslov"/>
        <w:ind w:firstLine="720" w:left="4320"/>
        <w:rPr>
          <w:rFonts w:hAnsi="Times New Roman" w:ascii="Times New Roman"/>
          <w:b w:val="false"/>
          <w:color w:val="auto"/>
          <w:szCs w:val="24"/>
        </w:rPr>
      </w:pPr>
    </w:p>
    <w:p w:rsidRDefault="00F526C8" w:rsidP="00F526C8" w:rsidR="00F526C8">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F526C8" w:rsidP="00F526C8" w:rsidR="00F526C8">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F526C8" w:rsidP="00F526C8" w:rsidR="00F526C8">
      <w:pPr>
        <w:overflowPunct w:val="false"/>
        <w:jc w:val="both"/>
      </w:pPr>
    </w:p>
    <w:p w:rsidRDefault="00F526C8" w:rsidP="00F526C8" w:rsidR="00F526C8">
      <w:pPr>
        <w:rPr>
          <w:sz w:val="22"/>
          <w:szCs w:val="22"/>
        </w:rPr>
      </w:pPr>
    </w:p>
    <w:p w:rsidRDefault="00F526C8" w:rsidP="00F526C8" w:rsidR="00F526C8">
      <w:pPr>
        <w:ind w:left="720"/>
      </w:pPr>
      <w:r>
        <w:tab/>
      </w:r>
      <w:r>
        <w:tab/>
      </w:r>
      <w:r>
        <w:tab/>
      </w:r>
      <w:r>
        <w:tab/>
      </w:r>
      <w:r>
        <w:tab/>
        <w:t>Za točnost otpravka - ovlašteni službenik</w:t>
      </w:r>
    </w:p>
    <w:p w:rsidRDefault="00F526C8" w:rsidP="00F526C8" w:rsidR="00F526C8">
      <w:pPr>
        <w:ind w:left="720"/>
      </w:pPr>
      <w:r>
        <w:tab/>
      </w:r>
      <w:r>
        <w:tab/>
      </w:r>
      <w:r>
        <w:tab/>
      </w:r>
      <w:r>
        <w:tab/>
      </w:r>
      <w:r>
        <w:tab/>
      </w:r>
      <w:r>
        <w:tab/>
        <w:t xml:space="preserve">        Ivana Stampf</w:t>
      </w:r>
    </w:p>
    <w:p w:rsidRDefault="001F1245" w:rsidP="00F526C8"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26C8">
      <w:rPr>
        <w:rStyle w:val="Brojstranice"/>
      </w:rPr>
      <w:t>2</w:t>
    </w:r>
    <w:r>
      <w:rPr>
        <w:rStyle w:val="Brojstranice"/>
      </w:rPr>
      <w:fldChar w:fldCharType="end"/>
    </w:r>
  </w:p>
  <w:p w:rsidRDefault="00CF1E49" w:rsidP="00B509F2" w:rsidR="00CF1E49">
    <w:pPr>
      <w:pStyle w:val="Zaglavlje"/>
      <w:jc w:val="right"/>
    </w:pPr>
    <w:r>
      <w:t>66 St-</w:t>
    </w:r>
    <w:r w:rsidR="006E3E87">
      <w:t>50</w:t>
    </w:r>
    <w:r w:rsidR="00585510">
      <w:t>87</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7CD"/>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6C88"/>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C20"/>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4FA0"/>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5510"/>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5765"/>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02E5"/>
    <w:rsid w:val="006E1521"/>
    <w:rsid w:val="006E152F"/>
    <w:rsid w:val="006E27E3"/>
    <w:rsid w:val="006E3E87"/>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453C"/>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7F"/>
    <w:rsid w:val="00A043E4"/>
    <w:rsid w:val="00A04B02"/>
    <w:rsid w:val="00A0508F"/>
    <w:rsid w:val="00A10262"/>
    <w:rsid w:val="00A10A76"/>
    <w:rsid w:val="00A10D03"/>
    <w:rsid w:val="00A10EBC"/>
    <w:rsid w:val="00A11A23"/>
    <w:rsid w:val="00A130B6"/>
    <w:rsid w:val="00A14A38"/>
    <w:rsid w:val="00A1574E"/>
    <w:rsid w:val="00A15826"/>
    <w:rsid w:val="00A15AE0"/>
    <w:rsid w:val="00A15D35"/>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182"/>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1F9"/>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B7C5D"/>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5A38"/>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26C8"/>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0C2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F526C8"/>
    <w:rPr>
      <w:color w:val="808080"/>
      <w:bdr w:space="0" w:sz="0" w:color="auto" w:val="none"/>
      <w:shd w:fill="auto" w:color="auto" w:val="clear"/>
    </w:rPr>
  </w:style>
  <w:style w:customStyle="true" w:styleId="eSPISCCParagraphDefaultFont" w:type="character">
    <w:name w:val="eSPIS_CC_Paragraph Default Font"/>
    <w:basedOn w:val="Zadanifontodlomka"/>
    <w:rsid w:val="00F526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6C8"/>
    <w:rPr>
      <w:bdr w:space="0" w:sz="0" w:color="auto" w:val="none"/>
      <w:shd w:fill="FFFFCC" w:color="auto" w:val="clear"/>
      <w:lang w:val="hr-HR"/>
    </w:rPr>
  </w:style>
  <w:style w:customStyle="true" w:styleId="PozadinaSvijetloCrvena" w:type="character">
    <w:name w:val="Pozadina_SvijetloCrvena"/>
    <w:basedOn w:val="eSPISCCParagraphDefaultFont"/>
    <w:rsid w:val="00F526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6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F526C8"/>
    <w:rPr>
      <w:color w:val="808080"/>
      <w:bdr w:color="auto" w:space="0" w:sz="0" w:val="none"/>
      <w:shd w:color="auto" w:fill="auto" w:val="clear"/>
    </w:rPr>
  </w:style>
  <w:style w:customStyle="1" w:styleId="eSPISCCParagraphDefaultFont" w:type="character">
    <w:name w:val="eSPIS_CC_Paragraph Default Font"/>
    <w:basedOn w:val="Zadanifontodlomka"/>
    <w:rsid w:val="00F526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6C8"/>
    <w:rPr>
      <w:bdr w:color="auto" w:space="0" w:sz="0" w:val="none"/>
      <w:shd w:color="auto" w:fill="FFFFCC" w:val="clear"/>
      <w:lang w:val="hr-HR"/>
    </w:rPr>
  </w:style>
  <w:style w:customStyle="1" w:styleId="PozadinaSvijetloCrvena" w:type="character">
    <w:name w:val="Pozadina_SvijetloCrvena"/>
    <w:basedOn w:val="eSPISCCParagraphDefaultFont"/>
    <w:rsid w:val="00F526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6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515640">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5087</izvorni_sadrzaj>
    <derivirana_varijabla naziv="DomainObject.Predmet.Broj_1">5087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St-5087/2016</izvorni_sadrzaj>
    <derivirana_varijabla naziv="DomainObject.Predmet.OznakaBroj_1">St-5087/2016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ZENIT j.d.o.o. za ugostiteljstvo</izvorni_sadrzaj>
    <derivirana_varijabla naziv="DomainObject.Predmet.ProtustrankaFormated_1">  PRIMA ZENIT j.d.o.o. za ugostiteljstvo</derivirana_varijabla>
  </DomainObject.Predmet.ProtustrankaFormated>
  <DomainObject.Predmet.ProtustrankaFormatedOIB>
    <izvorni_sadrzaj>  PRIMA ZENIT j.d.o.o. za ugostiteljstvo, OIB 92040328810</izvorni_sadrzaj>
    <derivirana_varijabla naziv="DomainObject.Predmet.ProtustrankaFormatedOIB_1">  PRIMA ZENIT j.d.o.o. za ugostiteljstvo, OIB 92040328810</derivirana_varijabla>
  </DomainObject.Predmet.ProtustrankaFormatedOIB>
  <DomainObject.Predmet.ProtustrankaFormatedWithAdress>
    <izvorni_sadrzaj> PRIMA ZENIT j.d.o.o. za ugostiteljstvo, Stjepana Fabijančića Jape 51, 10410 Velika Gorica</izvorni_sadrzaj>
    <derivirana_varijabla naziv="DomainObject.Predmet.ProtustrankaFormatedWithAdress_1"> PRIMA ZENIT j.d.o.o. za ugostiteljstvo, Stjepana Fabijančića Jape 51, 10410 Velika Gorica</derivirana_varijabla>
  </DomainObject.Predmet.ProtustrankaFormatedWithAdress>
  <DomainObject.Predmet.ProtustrankaFormatedWithAdressOIB>
    <izvorni_sadrzaj> PRIMA ZENIT j.d.o.o. za ugostiteljstvo, OIB 92040328810, Stjepana Fabijančića Jape 51, 10410 Velika Gorica</izvorni_sadrzaj>
    <derivirana_varijabla naziv="DomainObject.Predmet.ProtustrankaFormatedWithAdressOIB_1"> PRIMA ZENIT j.d.o.o. za ugostiteljstvo, OIB 92040328810, Stjepana Fabijančića Jape 51, 10410 Velika Gorica</derivirana_varijabla>
  </DomainObject.Predmet.ProtustrankaFormatedWithAdressOIB>
  <DomainObject.Predmet.ProtustrankaWithAdress>
    <izvorni_sadrzaj>PRIMA ZENIT j.d.o.o. za ugostiteljstvo Stjepana Fabijančića Jape 51, 10410 Velika Gorica</izvorni_sadrzaj>
    <derivirana_varijabla naziv="DomainObject.Predmet.ProtustrankaWithAdress_1">PRIMA ZENIT j.d.o.o. za ugostiteljstvo Stjepana Fabijančića Jape 51, 10410 Velika Gorica</derivirana_varijabla>
  </DomainObject.Predmet.ProtustrankaWithAdress>
  <DomainObject.Predmet.ProtustrankaWithAdressOIB>
    <izvorni_sadrzaj>PRIMA ZENIT j.d.o.o. za ugostiteljstvo, OIB 92040328810, Stjepana Fabijančića Jape 51, 10410 Velika Gorica</izvorni_sadrzaj>
    <derivirana_varijabla naziv="DomainObject.Predmet.ProtustrankaWithAdressOIB_1">PRIMA ZENIT j.d.o.o. za ugostiteljstvo, OIB 92040328810, Stjepana Fabijančića Jape 51, 10410 Velika Gorica</derivirana_varijabla>
  </DomainObject.Predmet.ProtustrankaWithAdressOIB>
  <DomainObject.Predmet.ProtustrankaNazivFormated>
    <izvorni_sadrzaj>PRIMA ZENIT j.d.o.o. za ugostiteljstvo</izvorni_sadrzaj>
    <derivirana_varijabla naziv="DomainObject.Predmet.ProtustrankaNazivFormated_1">PRIMA ZENIT j.d.o.o. za ugostiteljstvo</derivirana_varijabla>
  </DomainObject.Predmet.ProtustrankaNazivFormated>
  <DomainObject.Predmet.ProtustrankaNazivFormatedOIB>
    <izvorni_sadrzaj>PRIMA ZENIT j.d.o.o. za ugostiteljstvo, OIB 92040328810</izvorni_sadrzaj>
    <derivirana_varijabla naziv="DomainObject.Predmet.ProtustrankaNazivFormatedOIB_1">PRIMA ZENIT j.d.o.o. za ugostiteljstvo, OIB 92040328810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PRIMA ZENIT j.d.o.o. za ugostiteljstvo</item>
    </izvorni_sadrzaj>
    <derivirana_varijabla naziv="DomainObject.Predmet.ProtuStrankaListFormated_1">
      <item>PRIMA ZENIT j.d.o.o. za ugostiteljstvo</item>
    </derivirana_varijabla>
  </DomainObject.Predmet.ProtuStrankaListFormated>
  <DomainObject.Predmet.ProtuStrankaListFormatedOIB>
    <izvorni_sadrzaj>
      <item>PRIMA ZENIT j.d.o.o. za ugostiteljstvo, OIB 92040328810</item>
    </izvorni_sadrzaj>
    <derivirana_varijabla naziv="DomainObject.Predmet.ProtuStrankaListFormatedOIB_1">
      <item>PRIMA ZENIT j.d.o.o. za ugostiteljstvo, OIB 92040328810</item>
    </derivirana_varijabla>
  </DomainObject.Predmet.ProtuStrankaListFormatedOIB>
  <DomainObject.Predmet.ProtuStrankaListFormatedWithAdress>
    <izvorni_sadrzaj>
      <item>PRIMA ZENIT j.d.o.o. za ugostiteljstvo, Stjepana Fabijančića Jape 51, 10410 Velika Gorica</item>
    </izvorni_sadrzaj>
    <derivirana_varijabla naziv="DomainObject.Predmet.ProtuStrankaListFormatedWithAdress_1">
      <item>PRIMA ZENIT j.d.o.o. za ugostiteljstvo, Stjepana Fabijančića Jape 51, 10410 Velika Gorica</item>
    </derivirana_varijabla>
  </DomainObject.Predmet.ProtuStrankaListFormatedWithAdress>
  <DomainObject.Predmet.ProtuStrankaListFormatedWithAdressOIB>
    <izvorni_sadrzaj>
      <item>PRIMA ZENIT j.d.o.o. za ugostiteljstvo, OIB 92040328810, Stjepana Fabijančića Jape 51, 10410 Velika Gorica</item>
    </izvorni_sadrzaj>
    <derivirana_varijabla naziv="DomainObject.Predmet.ProtuStrankaListFormatedWithAdressOIB_1">
      <item>PRIMA ZENIT j.d.o.o. za ugostiteljstvo, OIB 92040328810, Stjepana Fabijančića Jape 51, 10410 Velika Gorica</item>
    </derivirana_varijabla>
  </DomainObject.Predmet.ProtuStrankaListFormatedWithAdressOIB>
  <DomainObject.Predmet.ProtuStrankaListNazivFormated>
    <izvorni_sadrzaj>
      <item>PRIMA ZENIT j.d.o.o. za ugostiteljstvo</item>
    </izvorni_sadrzaj>
    <derivirana_varijabla naziv="DomainObject.Predmet.ProtuStrankaListNazivFormated_1">
      <item>PRIMA ZENIT j.d.o.o. za ugostiteljstvo</item>
    </derivirana_varijabla>
  </DomainObject.Predmet.ProtuStrankaListNazivFormated>
  <DomainObject.Predmet.ProtuStrankaListNazivFormatedOIB>
    <izvorni_sadrzaj>
      <item>PRIMA ZENIT j.d.o.o. za ugostiteljstvo, OIB 92040328810</item>
    </izvorni_sadrzaj>
    <derivirana_varijabla naziv="DomainObject.Predmet.ProtuStrankaListNazivFormatedOIB_1">
      <item>PRIMA ZENIT j.d.o.o. za ugostiteljstvo, OIB 92040328810</item>
    </derivirana_varijabla>
  </DomainObject.Predmet.ProtuStrankaListNazivFormatedOIB>
  <DomainObject.Predmet.OstaliListFormated>
    <izvorni_sadrzaj>
      <item>SLOBODAN VUCELIĆ</item>
    </izvorni_sadrzaj>
    <derivirana_varijabla naziv="DomainObject.Predmet.OstaliListFormated_1">
      <item>SLOBODAN VUCELIĆ</item>
    </derivirana_varijabla>
  </DomainObject.Predmet.OstaliListFormated>
  <DomainObject.Predmet.OstaliListFormatedOIB>
    <izvorni_sadrzaj>
      <item>SLOBODAN VUCELIĆ, OIB 88719020909</item>
    </izvorni_sadrzaj>
    <derivirana_varijabla naziv="DomainObject.Predmet.OstaliListFormatedOIB_1">
      <item>SLOBODAN VUCELIĆ, OIB 88719020909</item>
    </derivirana_varijabla>
  </DomainObject.Predmet.OstaliListFormatedOIB>
  <DomainObject.Predmet.OstaliListFormatedWithAdress>
    <izvorni_sadrzaj>
      <item>SLOBODAN VUCELIĆ, Velika Rasinjica 6, 48312 Velika Rasinjica</item>
    </izvorni_sadrzaj>
    <derivirana_varijabla naziv="DomainObject.Predmet.OstaliListFormatedWithAdress_1">
      <item>SLOBODAN VUCELIĆ, Velika Rasinjica 6, 48312 Velika Rasinjica</item>
    </derivirana_varijabla>
  </DomainObject.Predmet.OstaliListFormatedWithAdress>
  <DomainObject.Predmet.OstaliListFormatedWithAdressOIB>
    <izvorni_sadrzaj>
      <item>SLOBODAN VUCELIĆ, OIB 88719020909, Velika Rasinjica 6, 48312 Velika Rasinjica</item>
    </izvorni_sadrzaj>
    <derivirana_varijabla naziv="DomainObject.Predmet.OstaliListFormatedWithAdressOIB_1">
      <item>SLOBODAN VUCELIĆ, OIB 88719020909, Velika Rasinjica 6, 48312 Velika Rasinjica</item>
    </derivirana_varijabla>
  </DomainObject.Predmet.OstaliListFormatedWithAdressOIB>
  <DomainObject.Predmet.OstaliListNazivFormated>
    <izvorni_sadrzaj>
      <item>SLOBODAN VUCELIĆ</item>
    </izvorni_sadrzaj>
    <derivirana_varijabla naziv="DomainObject.Predmet.OstaliListNazivFormated_1">
      <item>SLOBODAN VUCELIĆ</item>
    </derivirana_varijabla>
  </DomainObject.Predmet.OstaliListNazivFormated>
  <DomainObject.Predmet.OstaliListNazivFormatedOIB>
    <izvorni_sadrzaj>
      <item>SLOBODAN VUCELIĆ, OIB 88719020909</item>
    </izvorni_sadrzaj>
    <derivirana_varijabla naziv="DomainObject.Predmet.OstaliListNazivFormatedOIB_1">
      <item>SLOBODAN VUCELIĆ, OIB 88719020909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PRIMA ZENIT j.d.o.o. za ugostiteljstvo</izvorni_sadrzaj>
    <derivirana_varijabla naziv="DomainObject.Predmet.ProtustrankaIDrugi_1">PRIMA ZENIT j.d.o.o. za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PRIMA ZENIT j.d.o.o. za ugostiteljstvo, OIB 92040328810, Stjepana Fabijančića Jape 51, 10410 Velika Gorica</izvorni_sadrzaj>
    <derivirana_varijabla naziv="DomainObject.Predmet.ProtustrankaIDrugiAdressOIB_1">PRIMA ZENIT j.d.o.o. za ugostiteljstvo, OIB 92040328810, Stjepana Fabijančića Jape 51,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 ZENIT j.d.o.o. za ugostiteljstvo</item>
      <item>SLOBODAN VUCELIĆ</item>
      <item>vjerovnici</item>
    </izvorni_sadrzaj>
    <derivirana_varijabla naziv="DomainObject.Predmet.SudioniciListNaziv_1">
      <item>FINA Regionalni centar Zagreb</item>
      <item>PRIMA ZENIT j.d.o.o. za ugostiteljstvo</item>
      <item>SLOBODAN VUCELIĆ</item>
      <item>vjerovnici</item>
    </derivirana_varijabla>
  </DomainObject.Predmet.SudioniciListNaziv>
  <DomainObject.Predmet.SudioniciListAdressOIB>
    <izvorni_sadrzaj>
      <item>FINA Regionalni centar Zagreb, OIB 85821130368, Trg svibanjskih žrtava 1995. br. 1,10000 Zagreb</item>
      <item>PRIMA ZENIT j.d.o.o. za ugostiteljstvo, OIB 92040328810, Stjepana Fabijančića Jape 51,10410 Velika Gorica</item>
      <item>SLOBODAN VUCELIĆ, OIB 88719020909, Velika Rasinjica 6,48312 Velika Rasinjica</item>
      <item>vjerovnici</item>
    </izvorni_sadrzaj>
    <derivirana_varijabla naziv="DomainObject.Predmet.SudioniciListAdressOIB_1">
      <item>FINA Regionalni centar Zagreb, OIB 85821130368, Trg svibanjskih žrtava 1995. br. 1,10000 Zagreb</item>
      <item>PRIMA ZENIT j.d.o.o. za ugostiteljstvo, OIB 92040328810, Stjepana Fabijančića Jape 51,10410 Velika Gorica</item>
      <item>SLOBODAN VUCELIĆ, OIB 88719020909, Velika Rasinjica 6,48312 Velika Rasinjica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92040328810</item>
      <item>, OIB 88719020909</item>
      <item>, OIB null</item>
    </izvorni_sadrzaj>
    <derivirana_varijabla naziv="DomainObject.Predmet.SudioniciListNazivOIB_1">
      <item>, OIB 85821130368</item>
      <item>, OIB 92040328810</item>
      <item>, OIB 88719020909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709</properties:Words>
  <properties:Characters>3924</properties:Characters>
  <properties:Lines>88</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2018-01-04T08:35:00Z</dcterms:created>
  <dc:creator>novakb</dc:creator>
  <cp:lastModifiedBy>Mislav Kolakušić</cp:lastModifiedBy>
  <cp:lastPrinted>2013-08-26T14:50:00Z</cp:lastPrinted>
  <dcterms:modified xmlns:xsi="http://www.w3.org/2001/XMLSchema-instance" xsi:type="dcterms:W3CDTF">2018-01-04T11:37:00Z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