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d80f" w14:paraId="73bd80f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5D2C22">
        <w:rPr>
          <w:rFonts w:hAnsi="Times New Roman" w:ascii="Times New Roman"/>
          <w:noProof/>
          <w:szCs w:val="24"/>
          <w:lang w:val="hr-HR"/>
        </w:rPr>
        <w:t>5540</w:t>
      </w:r>
      <w:r w:rsidR="00342E67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E66443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E66443" w:rsidP="00E66443" w:rsidR="00E664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5D2C22" w:rsidRPr="005D2C22">
        <w:t xml:space="preserve"> </w:t>
      </w:r>
      <w:r w:rsidR="005D2C22" w:rsidRPr="005D2C22">
        <w:rPr>
          <w:rFonts w:hAnsi="Times New Roman" w:ascii="Times New Roman"/>
        </w:rPr>
        <w:t>BANMAR j.d.o.o., Petrovina Turopoljska, Lička ulica 6, OIB: 00584528320, MBS: 080837290</w:t>
      </w:r>
      <w:r w:rsidR="005D2C22">
        <w:rPr>
          <w:rFonts w:hAnsi="Times New Roman" w:ascii="Times New Roman"/>
        </w:rPr>
        <w:t xml:space="preserve">, 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CF0F4A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5D2C22">
        <w:rPr>
          <w:rFonts w:hAnsi="Times New Roman" w:ascii="Times New Roman"/>
        </w:rPr>
        <w:t xml:space="preserve"> </w:t>
      </w:r>
      <w:r w:rsidR="005D2C22" w:rsidRPr="005D2C22">
        <w:rPr>
          <w:rFonts w:hAnsi="Times New Roman" w:ascii="Times New Roman"/>
        </w:rPr>
        <w:t>BANMAR j.d.o.o., Petrovina Turopoljska, Lička ulica 6, OIB: 00584528320, MBS: 080837290</w:t>
      </w:r>
      <w:r w:rsidR="005D2C22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CF0F4A">
        <w:rPr>
          <w:rFonts w:hAnsi="Times New Roman" w:ascii="Times New Roman"/>
          <w:szCs w:val="24"/>
        </w:rPr>
        <w:t>19.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CF0F4A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CF0F4A">
        <w:rPr>
          <w:rFonts w:hAnsi="Times New Roman" w:ascii="Times New Roman"/>
          <w:szCs w:val="24"/>
        </w:rPr>
        <w:t>Antonia Selak, OIB: 91237926182, Drenovačka 3,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5D2C22">
        <w:rPr>
          <w:rFonts w:hAnsi="Times New Roman" w:ascii="Times New Roman"/>
        </w:rPr>
        <w:t xml:space="preserve"> </w:t>
      </w:r>
      <w:r w:rsidR="005D2C22" w:rsidRPr="005D2C22">
        <w:rPr>
          <w:rFonts w:hAnsi="Times New Roman" w:ascii="Times New Roman"/>
        </w:rPr>
        <w:t>BANMAR j.d.o.o., Petrovina Turopoljska, Lička ulica 6, OIB: 00584528320, MBS: 080837290</w:t>
      </w:r>
      <w:r w:rsidR="005D2C22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F0F4A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1034AA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034A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D2C22">
      <w:rPr>
        <w:rFonts w:hAnsi="Times New Roman" w:ascii="Times New Roman"/>
      </w:rPr>
      <w:t>5540</w:t>
    </w:r>
    <w:r w:rsidR="00342E67">
      <w:rPr>
        <w:rFonts w:hAnsi="Times New Roman" w:ascii="Times New Roman"/>
      </w:rPr>
      <w:t>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034AA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D2C22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A14A2"/>
    <w:rsid w:val="00AB7883"/>
    <w:rsid w:val="00AF40B4"/>
    <w:rsid w:val="00B03169"/>
    <w:rsid w:val="00B2463B"/>
    <w:rsid w:val="00BE5464"/>
    <w:rsid w:val="00C57CAF"/>
    <w:rsid w:val="00CF0F4A"/>
    <w:rsid w:val="00CF2939"/>
    <w:rsid w:val="00D44D4F"/>
    <w:rsid w:val="00D955F3"/>
    <w:rsid w:val="00DB29D2"/>
    <w:rsid w:val="00DB4528"/>
    <w:rsid w:val="00E66443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4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4A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4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4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4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A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9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5540</izvorni_sadrzaj>
    <derivirana_varijabla naziv="DomainObject.Predmet.Broj_1">5540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St-5540/2015</izvorni_sadrzaj>
    <derivirana_varijabla naziv="DomainObject.Predmet.OznakaBroj_1">St-5540/2015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BANMAR j.d.o.o. zastupanog po punomoćniku Snježana Jurmanović</izvorni_sadrzaj>
    <derivirana_varijabla naziv="DomainObject.Predmet.ProtustrankaFormated_1">  BANMAR j.d.o.o. zastupanog po punomoćniku Snježana Jurmanović</derivirana_varijabla>
  </DomainObject.Predmet.ProtustrankaFormated>
  <DomainObject.Predmet.ProtustrankaFormatedOIB>
    <izvorni_sadrzaj>  BANMAR j.d.o.o., OIB 00584528320 zastupanog po punomoćniku Snježana Jurmanović</izvorni_sadrzaj>
    <derivirana_varijabla naziv="DomainObject.Predmet.ProtustrankaFormatedOIB_1">  BANMAR j.d.o.o., OIB 00584528320 zastupanog po punomoćniku Snježana Jurmanović</derivirana_varijabla>
  </DomainObject.Predmet.ProtustrankaFormatedOIB>
  <DomainObject.Predmet.ProtustrankaFormatedWithAdress>
    <izvorni_sadrzaj> BANMAR j.d.o.o., Lička ulica 6, 10410 Petrovina Turopoljska zastupanog po punomoćniku Snježana Jurmanović</izvorni_sadrzaj>
    <derivirana_varijabla naziv="DomainObject.Predmet.ProtustrankaFormatedWithAdress_1"> BANMAR j.d.o.o., Lička ulica 6, 10410 Petrovina Turopoljska zastupanog po punomoćniku Snježana Jurmanović</derivirana_varijabla>
  </DomainObject.Predmet.ProtustrankaFormatedWithAdress>
  <DomainObject.Predmet.ProtustrankaFormatedWithAdressOIB>
    <izvorni_sadrzaj> BANMAR j.d.o.o., OIB 00584528320, Lička ulica 6, 10410 Petrovina Turopoljska zastupanog po punomoćniku Snježana Jurmanović</izvorni_sadrzaj>
    <derivirana_varijabla naziv="DomainObject.Predmet.ProtustrankaFormatedWithAdressOIB_1"> BANMAR j.d.o.o., OIB 00584528320, Lička ulica 6, 10410 Petrovina Turopoljska zastupanog po punomoćniku Snježana Jurmanović</derivirana_varijabla>
  </DomainObject.Predmet.ProtustrankaFormatedWithAdressOIB>
  <DomainObject.Predmet.ProtustrankaWithAdress>
    <izvorni_sadrzaj>BANMAR j.d.o.o. Lička ulica 6, 10410 Petrovina Turopoljska</izvorni_sadrzaj>
    <derivirana_varijabla naziv="DomainObject.Predmet.ProtustrankaWithAdress_1">BANMAR j.d.o.o. Lička ulica 6, 10410 Petrovina Turopoljska</derivirana_varijabla>
  </DomainObject.Predmet.ProtustrankaWithAdress>
  <DomainObject.Predmet.ProtustrankaWithAdressOIB>
    <izvorni_sadrzaj>BANMAR j.d.o.o., OIB 00584528320, Lička ulica 6, 10410 Petrovina Turopoljska</izvorni_sadrzaj>
    <derivirana_varijabla naziv="DomainObject.Predmet.ProtustrankaWithAdressOIB_1">BANMAR j.d.o.o., OIB 00584528320, Lička ulica 6, 10410 Petrovina Turopoljska</derivirana_varijabla>
  </DomainObject.Predmet.ProtustrankaWithAdressOIB>
  <DomainObject.Predmet.ProtustrankaNazivFormated>
    <izvorni_sadrzaj>BANMAR j.d.o.o.</izvorni_sadrzaj>
    <derivirana_varijabla naziv="DomainObject.Predmet.ProtustrankaNazivFormated_1">BANMAR j.d.o.o.</derivirana_varijabla>
  </DomainObject.Predmet.ProtustrankaNazivFormated>
  <DomainObject.Predmet.ProtustrankaNazivFormatedOIB>
    <izvorni_sadrzaj>BANMAR j.d.o.o., OIB 00584528320</izvorni_sadrzaj>
    <derivirana_varijabla naziv="DomainObject.Predmet.ProtustrankaNazivFormatedOIB_1">BANMAR j.d.o.o., OIB 00584528320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BANMAR j.d.o.o. zastupanog po punomoćniku Snježana Jurmanović</item>
    </izvorni_sadrzaj>
    <derivirana_varijabla naziv="DomainObject.Predmet.ProtuStrankaListFormated_1">
      <item>BANMAR j.d.o.o. zastupanog po punomoćniku Snježana Jurmanović</item>
    </derivirana_varijabla>
  </DomainObject.Predmet.ProtuStrankaListFormated>
  <DomainObject.Predmet.ProtuStrankaListFormatedOIB>
    <izvorni_sadrzaj>
      <item>BANMAR j.d.o.o., OIB 00584528320 zastupanog po punomoćniku Snježana Jurmanović</item>
    </izvorni_sadrzaj>
    <derivirana_varijabla naziv="DomainObject.Predmet.ProtuStrankaListFormatedOIB_1">
      <item>BANMAR j.d.o.o., OIB 00584528320 zastupanog po punomoćniku Snježana Jurmanović</item>
    </derivirana_varijabla>
  </DomainObject.Predmet.ProtuStrankaListFormatedOIB>
  <DomainObject.Predmet.ProtuStrankaListFormatedWithAdress>
    <izvorni_sadrzaj>
      <item>BANMAR j.d.o.o., Lička ulica 6, 10410 Petrovina Turopoljska zastupanog po punomoćniku Snježana Jurmanović</item>
    </izvorni_sadrzaj>
    <derivirana_varijabla naziv="DomainObject.Predmet.ProtuStrankaListFormatedWithAdress_1">
      <item>BANMAR j.d.o.o., Lička ulica 6, 10410 Petrovina Turopoljska zastupanog po punomoćniku Snježana Jurmanović</item>
    </derivirana_varijabla>
  </DomainObject.Predmet.ProtuStrankaListFormatedWithAdress>
  <DomainObject.Predmet.ProtuStrankaListFormatedWithAdressOIB>
    <izvorni_sadrzaj>
      <item>BANMAR j.d.o.o., OIB 00584528320, Lička ulica 6, 10410 Petrovina Turopoljska zastupanog po punomoćniku Snježana Jurmanović</item>
    </izvorni_sadrzaj>
    <derivirana_varijabla naziv="DomainObject.Predmet.ProtuStrankaListFormatedWithAdressOIB_1">
      <item>BANMAR j.d.o.o., OIB 00584528320, Lička ulica 6, 10410 Petrovina Turopoljska zastupanog po punomoćniku Snježana Jurmanović</item>
    </derivirana_varijabla>
  </DomainObject.Predmet.ProtuStrankaListFormatedWithAdressOIB>
  <DomainObject.Predmet.ProtuStrankaListNazivFormated>
    <izvorni_sadrzaj>
      <item>BANMAR j.d.o.o.</item>
    </izvorni_sadrzaj>
    <derivirana_varijabla naziv="DomainObject.Predmet.ProtuStrankaListNazivFormated_1">
      <item>BANMAR j.d.o.o.</item>
    </derivirana_varijabla>
  </DomainObject.Predmet.ProtuStrankaListNazivFormated>
  <DomainObject.Predmet.ProtuStrankaListNazivFormatedOIB>
    <izvorni_sadrzaj>
      <item>BANMAR j.d.o.o., OIB 00584528320</item>
    </izvorni_sadrzaj>
    <derivirana_varijabla naziv="DomainObject.Predmet.ProtuStrankaListNazivFormatedOIB_1">
      <item>BANMAR j.d.o.o., OIB 00584528320</item>
    </derivirana_varijabla>
  </DomainObject.Predmet.ProtuStrankaListNazivFormatedOIB>
  <DomainObject.Predmet.OstaliListFormated>
    <izvorni_sadrzaj>
      <item>Snježana Jurmanović punomoćnik sudionika u postupku BANMAR j.d.o.o.</item>
    </izvorni_sadrzaj>
    <derivirana_varijabla naziv="DomainObject.Predmet.OstaliListFormated_1">
      <item>Snježana Jurmanović punomoćnik sudionika u postupku BANMAR j.d.o.o.</item>
    </derivirana_varijabla>
  </DomainObject.Predmet.OstaliListFormated>
  <DomainObject.Predmet.OstaliListFormatedOIB>
    <izvorni_sadrzaj>
      <item>Snježana Jurmanović, OIB 12985751370 punomoćnik sudionika u postupku BANMAR j.d.o.o.</item>
    </izvorni_sadrzaj>
    <derivirana_varijabla naziv="DomainObject.Predmet.OstaliListFormatedOIB_1">
      <item>Snježana Jurmanović, OIB 12985751370 punomoćnik sudionika u postupku BANMAR j.d.o.o.</item>
    </derivirana_varijabla>
  </DomainObject.Predmet.OstaliListFormatedOIB>
  <DomainObject.Predmet.OstaliListFormatedWithAdress>
    <izvorni_sadrzaj>
      <item>Snježana Jurmanović, Lička Ulica 6, 10410 Petrovina Turopoljska punomoćnik sudionika u postupku BANMAR j.d.o.o.</item>
    </izvorni_sadrzaj>
    <derivirana_varijabla naziv="DomainObject.Predmet.OstaliListFormatedWithAdress_1">
      <item>Snježana Jurmanović, Lička Ulica 6, 10410 Petrovina Turopoljska punomoćnik sudionika u postupku BANMAR j.d.o.o.</item>
    </derivirana_varijabla>
  </DomainObject.Predmet.OstaliListFormatedWithAdress>
  <DomainObject.Predmet.OstaliListFormatedWithAdressOIB>
    <izvorni_sadrzaj>
      <item>Snježana Jurmanović, OIB 12985751370, Lička Ulica 6, 10410 Petrovina Turopoljska punomoćnik sudionika u postupku BANMAR j.d.o.o.</item>
    </izvorni_sadrzaj>
    <derivirana_varijabla naziv="DomainObject.Predmet.OstaliListFormatedWithAdressOIB_1">
      <item>Snježana Jurmanović, OIB 12985751370, Lička Ulica 6, 10410 Petrovina Turopoljska punomoćnik sudionika u postupku BANMAR j.d.o.o.</item>
    </derivirana_varijabla>
  </DomainObject.Predmet.OstaliListFormatedWithAdressOIB>
  <DomainObject.Predmet.OstaliListNazivFormated>
    <izvorni_sadrzaj>
      <item>Snježana Jurmanović</item>
    </izvorni_sadrzaj>
    <derivirana_varijabla naziv="DomainObject.Predmet.OstaliListNazivFormated_1">
      <item>Snježana Jurmanović</item>
    </derivirana_varijabla>
  </DomainObject.Predmet.OstaliListNazivFormated>
  <DomainObject.Predmet.OstaliListNazivFormatedOIB>
    <izvorni_sadrzaj>
      <item>Snježana Jurmanović, OIB 12985751370</item>
    </izvorni_sadrzaj>
    <derivirana_varijabla naziv="DomainObject.Predmet.OstaliListNazivFormatedOIB_1">
      <item>Snježana Jurmanović, OIB 12985751370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BANMAR j.d.o.o.</izvorni_sadrzaj>
    <derivirana_varijabla naziv="DomainObject.Predmet.ProtustrankaIDrugi_1">BANMAR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BANMAR j.d.o.o., OIB 00584528320, Lička ulica 6, 10410 Petrovina Turopoljska</izvorni_sadrzaj>
    <derivirana_varijabla naziv="DomainObject.Predmet.ProtustrankaIDrugiAdressOIB_1">BANMAR j.d.o.o., OIB 00584528320, Lička ulica 6,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BANMAR j.d.o.o.</item>
      <item>Snježana Jurmanović</item>
    </izvorni_sadrzaj>
    <derivirana_varijabla naziv="DomainObject.Predmet.SudioniciListNaziv_1">
      <item>FINA Regionalni centar Zagreb</item>
      <item>BANMAR j.d.o.o.</item>
      <item>Snježana Jurmanović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BANMAR j.d.o.o., OIB 00584528320, Lička ulica 6,10410 Petrovina Turopoljska</item>
      <item>Snježana Jurmanović, OIB 12985751370, Lička Ulica 6,10410 Petrovina Turopoljska</item>
    </izvorni_sadrzaj>
    <derivirana_varijabla naziv="DomainObject.Predmet.SudioniciListAdressOIB_1">
      <item>FINA Regionalni centar Zagreb, OIB 85821130368, Trg svibanjskih žrtava 1995.br 1,10000 Zagreb</item>
      <item>BANMAR j.d.o.o., OIB 00584528320, Lička ulica 6,10410 Petrovina Turopoljska</item>
      <item>Snježana Jurmanović, OIB 12985751370, Lička Ulica 6,10410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00584528320</item>
      <item>, OIB 12985751370</item>
    </izvorni_sadrzaj>
    <derivirana_varijabla naziv="DomainObject.Predmet.SudioniciListNazivOIB_1">
      <item>, OIB 85821130368</item>
      <item>, OIB 00584528320</item>
      <item>, OIB 12985751370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2204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2016-06-20T07:15:00Z</dcterms:created>
  <dc:creator>Sudsko vijeæe</dc:creator>
  <cp:lastModifiedBy>Mirela Šantek</cp:lastModifiedBy>
  <cp:lastPrinted>2016-07-19T11:03:00Z</cp:lastPrinted>
  <dcterms:modified xmlns:xsi="http://www.w3.org/2001/XMLSchema-instance" xsi:type="dcterms:W3CDTF">2016-07-19T11:03:00Z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