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d8323" w14:paraId="c2d8323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BE0EB9">
        <w:rPr>
          <w:rFonts w:hAnsi="Times New Roman" w:ascii="Times New Roman"/>
          <w:sz w:val="24"/>
        </w:rPr>
        <w:t>3719/2016-5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BE0EB9">
        <w:rPr>
          <w:rFonts w:hAnsi="Times New Roman" w:ascii="Times New Roman"/>
          <w:sz w:val="24"/>
        </w:rPr>
        <w:t xml:space="preserve">  CROITORU COMPANY d.o.o., OIB </w:t>
      </w:r>
      <w:r w:rsidR="00BE0EB9" w:rsidRPr="00D16F08">
        <w:rPr>
          <w:rFonts w:hAnsi="Times New Roman" w:ascii="Times New Roman"/>
          <w:sz w:val="24"/>
        </w:rPr>
        <w:t>34381379262</w:t>
      </w:r>
      <w:r w:rsidR="00BE0EB9">
        <w:rPr>
          <w:rFonts w:hAnsi="Times New Roman" w:ascii="Times New Roman"/>
          <w:sz w:val="24"/>
        </w:rPr>
        <w:t>, Zagreb, Željeznička cesta 16</w:t>
      </w:r>
      <w:r w:rsidR="00A407DA" w:rsidRPr="00BF1F94">
        <w:rPr>
          <w:rFonts w:hAnsi="Times New Roman" w:ascii="Times New Roman"/>
          <w:sz w:val="24"/>
        </w:rPr>
        <w:t xml:space="preserve">, </w:t>
      </w:r>
      <w:r w:rsidR="00BE0EB9">
        <w:rPr>
          <w:rFonts w:hAnsi="Times New Roman" w:ascii="Times New Roman"/>
          <w:sz w:val="24"/>
        </w:rPr>
        <w:t xml:space="preserve"> 20. siječnja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A1369E">
      <w:pPr>
        <w:ind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dužnika </w:t>
      </w:r>
      <w:r w:rsidR="00BE0EB9" w:rsidRPr="00BE0EB9">
        <w:rPr>
          <w:rFonts w:hAnsi="Times New Roman" w:ascii="Times New Roman"/>
          <w:sz w:val="24"/>
        </w:rPr>
        <w:t>Florentin-Gerard Croitoru, OIB 93943553511, Rumunjska, ors. Moldova Noua Jud.Caras-Severin, Loc.Moldova Veche nr. 158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 xml:space="preserve">- da u roku osam dana plati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BE0EB9">
        <w:rPr>
          <w:rFonts w:hAnsi="Times New Roman" w:ascii="Times New Roman"/>
          <w:sz w:val="24"/>
        </w:rPr>
        <w:t>371916</w:t>
      </w:r>
      <w:r w:rsidRPr="00A1369E">
        <w:rPr>
          <w:rFonts w:hAnsi="Times New Roman" w:ascii="Times New Roman"/>
          <w:sz w:val="24"/>
        </w:rPr>
        <w:t xml:space="preserve">, 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671F1C">
        <w:rPr>
          <w:rFonts w:hAnsi="Times New Roman" w:ascii="Times New Roman"/>
          <w:sz w:val="24"/>
        </w:rPr>
        <w:t>ati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BE0EB9">
        <w:rPr>
          <w:rFonts w:hAnsi="Times New Roman" w:ascii="Times New Roman"/>
          <w:sz w:val="24"/>
          <w:lang w:val="pl-PL"/>
        </w:rPr>
        <w:t>371916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BE0EB9">
        <w:rPr>
          <w:rFonts w:hAnsi="Times New Roman" w:ascii="Times New Roman"/>
          <w:sz w:val="24"/>
        </w:rPr>
        <w:t>Florentin-Gerard Croitoru, OIB 93943553511, Rumunjska, ors. Moldova Noua Jud.Caras-Severin, Loc.Moldova Veche nr. 158</w:t>
      </w:r>
      <w:r w:rsidRPr="00BF1F94">
        <w:rPr>
          <w:rFonts w:hAnsi="Times New Roman" w:ascii="Times New Roman"/>
          <w:sz w:val="24"/>
          <w:lang w:val="pl-PL"/>
        </w:rPr>
        <w:t>, 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BE0EB9">
        <w:rPr>
          <w:rFonts w:hAnsi="Times New Roman" w:ascii="Times New Roman"/>
          <w:sz w:val="24"/>
        </w:rPr>
        <w:t>15.04.2016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F7590" w:rsidP="00730864" w:rsidR="00FF759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FINA nije s računa dužnika izdvojila sredstva za podmire</w:t>
      </w:r>
      <w:r w:rsidR="00AD3724">
        <w:rPr>
          <w:rFonts w:hAnsi="Times New Roman" w:ascii="Times New Roman"/>
          <w:sz w:val="24"/>
          <w:lang w:val="pl-PL"/>
        </w:rPr>
        <w:t>nje troškova stečajnog postupka, a što proizlazi iz dopisa FINA-e od</w:t>
      </w:r>
      <w:r w:rsidR="00BE0EB9">
        <w:rPr>
          <w:rFonts w:hAnsi="Times New Roman" w:ascii="Times New Roman"/>
          <w:sz w:val="24"/>
          <w:lang w:val="pl-PL"/>
        </w:rPr>
        <w:t xml:space="preserve"> 15.04.2016.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BE0EB9">
        <w:rPr>
          <w:rFonts w:hAnsi="Times New Roman" w:ascii="Times New Roman"/>
          <w:sz w:val="24"/>
        </w:rPr>
        <w:t>20. siječnja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EE57FB">
        <w:rPr>
          <w:rFonts w:hAnsi="Times New Roman" w:ascii="Times New Roman"/>
          <w:sz w:val="24"/>
          <w:lang w:val="pl-PL"/>
        </w:rPr>
        <w:t>,v.r.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EE57FB" w:rsidP="0077445F" w:rsidR="00EE57FB">
      <w:pPr>
        <w:jc w:val="both"/>
        <w:rPr>
          <w:rFonts w:hAnsi="Times New Roman" w:ascii="Times New Roman"/>
          <w:sz w:val="24"/>
        </w:rPr>
      </w:pPr>
    </w:p>
    <w:p w:rsidRDefault="00EE57FB" w:rsidP="0077445F" w:rsidR="00EE57FB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EE57FB" w:rsidR="00EE57F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 točnost otpravka – ovlašteni službenik</w:t>
      </w:r>
    </w:p>
    <w:p w:rsidRDefault="00EE57FB" w:rsidR="00BC5661" w:rsidRPr="00BF1F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Višnja Svečak</w:t>
      </w:r>
      <w:r w:rsidRPr="00BF1F94">
        <w:rPr>
          <w:rFonts w:hAnsi="Times New Roman" w:ascii="Times New Roman"/>
          <w:sz w:val="24"/>
        </w:rPr>
        <w:t xml:space="preserve"> </w:t>
      </w: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BE0EB9" w:rsidRPr="00BE0EB9">
      <w:rPr>
        <w:rFonts w:hAnsi="Times New Roman" w:ascii="Times New Roman"/>
        <w:sz w:val="24"/>
      </w:rPr>
      <w:t>3719/2016-5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17C0"/>
    <w:rsid w:val="0004509C"/>
    <w:rsid w:val="0004696A"/>
    <w:rsid w:val="000553F7"/>
    <w:rsid w:val="000577CF"/>
    <w:rsid w:val="000B2D48"/>
    <w:rsid w:val="0010590D"/>
    <w:rsid w:val="00124FFE"/>
    <w:rsid w:val="001279EF"/>
    <w:rsid w:val="0013572B"/>
    <w:rsid w:val="0016426C"/>
    <w:rsid w:val="001B7BA4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32350B"/>
    <w:rsid w:val="00336CD0"/>
    <w:rsid w:val="00382E26"/>
    <w:rsid w:val="00387A5A"/>
    <w:rsid w:val="003C2291"/>
    <w:rsid w:val="003D5BF1"/>
    <w:rsid w:val="00400EEF"/>
    <w:rsid w:val="004029D1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43ED3"/>
    <w:rsid w:val="005450B1"/>
    <w:rsid w:val="00587951"/>
    <w:rsid w:val="005A2BA8"/>
    <w:rsid w:val="005D02B1"/>
    <w:rsid w:val="005D04AC"/>
    <w:rsid w:val="00603D48"/>
    <w:rsid w:val="00620FCB"/>
    <w:rsid w:val="0062647D"/>
    <w:rsid w:val="006341D0"/>
    <w:rsid w:val="00671F1C"/>
    <w:rsid w:val="006949AE"/>
    <w:rsid w:val="006E68DA"/>
    <w:rsid w:val="00715B84"/>
    <w:rsid w:val="007238AD"/>
    <w:rsid w:val="00730864"/>
    <w:rsid w:val="00731A07"/>
    <w:rsid w:val="0073556B"/>
    <w:rsid w:val="00753348"/>
    <w:rsid w:val="0077445F"/>
    <w:rsid w:val="007A2F21"/>
    <w:rsid w:val="007B0245"/>
    <w:rsid w:val="008539D3"/>
    <w:rsid w:val="008C6827"/>
    <w:rsid w:val="008D14CD"/>
    <w:rsid w:val="00914639"/>
    <w:rsid w:val="009249D9"/>
    <w:rsid w:val="00966A94"/>
    <w:rsid w:val="009756E4"/>
    <w:rsid w:val="009C710C"/>
    <w:rsid w:val="00A1782C"/>
    <w:rsid w:val="00A407DA"/>
    <w:rsid w:val="00A57F20"/>
    <w:rsid w:val="00A63ADC"/>
    <w:rsid w:val="00A6503A"/>
    <w:rsid w:val="00A65494"/>
    <w:rsid w:val="00AC3274"/>
    <w:rsid w:val="00AD3724"/>
    <w:rsid w:val="00AE6C23"/>
    <w:rsid w:val="00AF1E61"/>
    <w:rsid w:val="00B26523"/>
    <w:rsid w:val="00B46785"/>
    <w:rsid w:val="00B600A2"/>
    <w:rsid w:val="00B801D8"/>
    <w:rsid w:val="00BC5661"/>
    <w:rsid w:val="00BE0EB9"/>
    <w:rsid w:val="00BF1F94"/>
    <w:rsid w:val="00C01819"/>
    <w:rsid w:val="00C218B8"/>
    <w:rsid w:val="00C70BD5"/>
    <w:rsid w:val="00C74FE8"/>
    <w:rsid w:val="00C7551D"/>
    <w:rsid w:val="00C876A9"/>
    <w:rsid w:val="00C94946"/>
    <w:rsid w:val="00CB68E8"/>
    <w:rsid w:val="00D037C6"/>
    <w:rsid w:val="00D113B0"/>
    <w:rsid w:val="00D30953"/>
    <w:rsid w:val="00D418BD"/>
    <w:rsid w:val="00D435E7"/>
    <w:rsid w:val="00D70B59"/>
    <w:rsid w:val="00DB3CA9"/>
    <w:rsid w:val="00DB50A5"/>
    <w:rsid w:val="00DD5F3B"/>
    <w:rsid w:val="00DF07E5"/>
    <w:rsid w:val="00DF22D5"/>
    <w:rsid w:val="00E0134A"/>
    <w:rsid w:val="00E10289"/>
    <w:rsid w:val="00EB426B"/>
    <w:rsid w:val="00EB49E1"/>
    <w:rsid w:val="00EB5A5F"/>
    <w:rsid w:val="00EB5F53"/>
    <w:rsid w:val="00EE57FB"/>
    <w:rsid w:val="00F01F9F"/>
    <w:rsid w:val="00F04457"/>
    <w:rsid w:val="00F23855"/>
    <w:rsid w:val="00F43D86"/>
    <w:rsid w:val="00F47A0C"/>
    <w:rsid w:val="00F714F6"/>
    <w:rsid w:val="00F813B5"/>
    <w:rsid w:val="00F90D0C"/>
    <w:rsid w:val="00FB2E91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57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7F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7FB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7F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7F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57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7F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7FB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7F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7F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3719</izvorni_sadrzaj>
    <derivirana_varijabla naziv="DomainObject.Predmet.Broj_1">3719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St-3719/2016</izvorni_sadrzaj>
    <derivirana_varijabla naziv="DomainObject.Predmet.OznakaBroj_1">St-3719/2016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Croitoru company d.o.o.</izvorni_sadrzaj>
    <derivirana_varijabla naziv="DomainObject.Predmet.ProtustrankaFormated_1">  Croitoru company d.o.o.</derivirana_varijabla>
  </DomainObject.Predmet.ProtustrankaFormated>
  <DomainObject.Predmet.ProtustrankaFormatedOIB>
    <izvorni_sadrzaj>  Croitoru company d.o.o., OIB 34381379262</izvorni_sadrzaj>
    <derivirana_varijabla naziv="DomainObject.Predmet.ProtustrankaFormatedOIB_1">  Croitoru company d.o.o., OIB 34381379262</derivirana_varijabla>
  </DomainObject.Predmet.ProtustrankaFormatedOIB>
  <DomainObject.Predmet.ProtustrankaFormatedWithAdress>
    <izvorni_sadrzaj> Croitoru company d.o.o., Željeznička cesta 16, 10000 Zagreb</izvorni_sadrzaj>
    <derivirana_varijabla naziv="DomainObject.Predmet.ProtustrankaFormatedWithAdress_1"> Croitoru company d.o.o., Željeznička cesta 16, 10000 Zagreb</derivirana_varijabla>
  </DomainObject.Predmet.ProtustrankaFormatedWithAdress>
  <DomainObject.Predmet.ProtustrankaFormatedWithAdressOIB>
    <izvorni_sadrzaj> Croitoru company d.o.o., OIB 34381379262, Željeznička cesta 16, 10000 Zagreb</izvorni_sadrzaj>
    <derivirana_varijabla naziv="DomainObject.Predmet.ProtustrankaFormatedWithAdressOIB_1"> Croitoru company d.o.o., OIB 34381379262, Željeznička cesta 16, 10000 Zagreb</derivirana_varijabla>
  </DomainObject.Predmet.ProtustrankaFormatedWithAdressOIB>
  <DomainObject.Predmet.ProtustrankaWithAdress>
    <izvorni_sadrzaj>Croitoru company d.o.o. Željeznička cesta 16, 10000 Zagreb</izvorni_sadrzaj>
    <derivirana_varijabla naziv="DomainObject.Predmet.ProtustrankaWithAdress_1">Croitoru company d.o.o. Željeznička cesta 16, 10000 Zagreb</derivirana_varijabla>
  </DomainObject.Predmet.ProtustrankaWithAdress>
  <DomainObject.Predmet.ProtustrankaWithAdressOIB>
    <izvorni_sadrzaj>Croitoru company d.o.o., OIB 34381379262, Željeznička cesta 16, 10000 Zagreb</izvorni_sadrzaj>
    <derivirana_varijabla naziv="DomainObject.Predmet.ProtustrankaWithAdressOIB_1">Croitoru company d.o.o., OIB 34381379262, Željeznička cesta 16, 10000 Zagreb</derivirana_varijabla>
  </DomainObject.Predmet.ProtustrankaWithAdressOIB>
  <DomainObject.Predmet.ProtustrankaNazivFormated>
    <izvorni_sadrzaj>Croitoru company d.o.o.</izvorni_sadrzaj>
    <derivirana_varijabla naziv="DomainObject.Predmet.ProtustrankaNazivFormated_1">Croitoru company d.o.o.</derivirana_varijabla>
  </DomainObject.Predmet.ProtustrankaNazivFormated>
  <DomainObject.Predmet.ProtustrankaNazivFormatedOIB>
    <izvorni_sadrzaj>Croitoru company d.o.o., OIB 34381379262</izvorni_sadrzaj>
    <derivirana_varijabla naziv="DomainObject.Predmet.ProtustrankaNazivFormatedOIB_1">Croitoru company d.o.o., OIB 34381379262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Florentin-gerard Croitoru</izvorni_sadrzaj>
    <derivirana_varijabla naziv="DomainObject.Predmet.StrankaFormated_1">  FINA Regionalni centar Zagreb; Florentin-gerard Croitoru</derivirana_varijabla>
  </DomainObject.Predmet.StrankaFormated>
  <DomainObject.Predmet.StrankaFormatedOIB>
    <izvorni_sadrzaj>  FINA Regionalni centar Zagreb, OIB 85821130368; Florentin-gerard Croitoru, OIB 93943553511</izvorni_sadrzaj>
    <derivirana_varijabla naziv="DomainObject.Predmet.StrankaFormatedOIB_1">  FINA Regionalni centar Zagreb, OIB 85821130368; Florentin-gerard Croitoru, OIB 93943553511</derivirana_varijabla>
  </DomainObject.Predmet.StrankaFormatedOIB>
  <DomainObject.Predmet.StrankaFormatedWithAdress>
    <izvorni_sadrzaj> FINA Regionalni centar Zagreb, Trg svibanjskih žrtava 1995. 1, 10000 Zagreb; Florentin-gerard Croitoru, Loc. Moldova Veche 158, Caraş Severin</izvorni_sadrzaj>
    <derivirana_varijabla naziv="DomainObject.Predmet.StrankaFormatedWithAdress_1"> FINA Regionalni centar Zagreb, Trg svibanjskih žrtava 1995. 1, 10000 Zagreb; Florentin-gerard Croitoru, Loc. Moldova Veche 158, Caraş Severin</derivirana_varijabla>
  </DomainObject.Predmet.StrankaFormatedWithAdress>
  <DomainObject.Predmet.StrankaFormatedWithAdressOIB>
    <izvorni_sadrzaj> FINA Regionalni centar Zagreb, OIB 85821130368, Trg svibanjskih žrtava 1995. 1, 10000 Zagreb; Florentin-gerard Croitoru, OIB 93943553511, Loc. Moldova Veche 158, Caraş Severin</izvorni_sadrzaj>
    <derivirana_varijabla naziv="DomainObject.Predmet.StrankaFormatedWithAdressOIB_1"> FINA Regionalni centar Zagreb, OIB 85821130368, Trg svibanjskih žrtava 1995. 1, 10000 Zagreb; Florentin-gerard Croitoru, OIB 93943553511, Loc. Moldova Veche 158, Caraş Severin</derivirana_varijabla>
  </DomainObject.Predmet.StrankaFormatedWithAdressOIB>
  <DomainObject.Predmet.StrankaWithAdress>
    <izvorni_sadrzaj>FINA Regionalni centar Zagreb Trg svibanjskih žrtava 1995. 1,10000 Zagreb,Florentin-gerard Croitoru Loc. Moldova Veche 158,Caraş Severin</izvorni_sadrzaj>
    <derivirana_varijabla naziv="DomainObject.Predmet.StrankaWithAdress_1">FINA Regionalni centar Zagreb Trg svibanjskih žrtava 1995. 1,10000 Zagreb,Florentin-gerard Croitoru Loc. Moldova Veche 158,Caraş Severin</derivirana_varijabla>
  </DomainObject.Predmet.StrankaWithAdress>
  <DomainObject.Predmet.StrankaWithAdressOIB>
    <izvorni_sadrzaj>FINA Regionalni centar Zagreb, OIB 85821130368, Trg svibanjskih žrtava 1995. 1,10000 Zagreb,Florentin-gerard Croitoru, OIB 93943553511, Loc. Moldova Veche 158,Caraş Severin</izvorni_sadrzaj>
    <derivirana_varijabla naziv="DomainObject.Predmet.StrankaWithAdressOIB_1">FINA Regionalni centar Zagreb, OIB 85821130368, Trg svibanjskih žrtava 1995. 1,10000 Zagreb,Florentin-gerard Croitoru, OIB 93943553511, Loc. Moldova Veche 158,Caraş Severin</derivirana_varijabla>
  </DomainObject.Predmet.StrankaWithAdressOIB>
  <DomainObject.Predmet.StrankaNazivFormated>
    <izvorni_sadrzaj>FINA Regionalni centar Zagreb,Florentin-gerard Croitoru</izvorni_sadrzaj>
    <derivirana_varijabla naziv="DomainObject.Predmet.StrankaNazivFormated_1">FINA Regionalni centar Zagreb,Florentin-gerard Croitoru</derivirana_varijabla>
  </DomainObject.Predmet.StrankaNazivFormated>
  <DomainObject.Predmet.StrankaNazivFormatedOIB>
    <izvorni_sadrzaj>FINA Regionalni centar Zagreb, OIB 85821130368,Florentin-gerard Croitoru, OIB 93943553511</izvorni_sadrzaj>
    <derivirana_varijabla naziv="DomainObject.Predmet.StrankaNazivFormatedOIB_1">FINA Regionalni centar Zagreb, OIB 85821130368,Florentin-gerard Croitoru, OIB 93943553511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Florentin-gerard Croitoru</item>
    </izvorni_sadrzaj>
    <derivirana_varijabla naziv="DomainObject.Predmet.StrankaListFormated_1">
      <item>FINA Regionalni centar Zagreb</item>
      <item>Florentin-gerard Croitoru</item>
    </derivirana_varijabla>
  </DomainObject.Predmet.StrankaListFormated>
  <DomainObject.Predmet.StrankaListFormatedOIB>
    <izvorni_sadrzaj>
      <item>FINA Regionalni centar Zagreb, OIB 85821130368</item>
      <item>Florentin-gerard Croitoru, OIB 93943553511</item>
    </izvorni_sadrzaj>
    <derivirana_varijabla naziv="DomainObject.Predmet.StrankaListFormatedOIB_1">
      <item>FINA Regionalni centar Zagreb, OIB 85821130368</item>
      <item>Florentin-gerard Croitoru, OIB 93943553511</item>
    </derivirana_varijabla>
  </DomainObject.Predmet.StrankaListFormatedOIB>
  <DomainObject.Predmet.StrankaListFormatedWithAdress>
    <izvorni_sadrzaj>
      <item>FINA Regionalni centar Zagreb, Trg svibanjskih žrtava 1995. 1, 10000 Zagreb</item>
      <item>Florentin-gerard Croitoru, Loc. Moldova Veche 158, Caraş Severin</item>
    </izvorni_sadrzaj>
    <derivirana_varijabla naziv="DomainObject.Predmet.StrankaListFormatedWithAdress_1">
      <item>FINA Regionalni centar Zagreb, Trg svibanjskih žrtava 1995. 1, 10000 Zagreb</item>
      <item>Florentin-gerard Croitoru, Loc. Moldova Veche 158, Caraş Severin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Florentin-gerard Croitoru, OIB 93943553511, Loc. Moldova Veche 158, Caraş Severin</item>
    </izvorni_sadrzaj>
    <derivirana_varijabla naziv="DomainObject.Predmet.StrankaListFormatedWithAdressOIB_1">
      <item>FINA Regionalni centar Zagreb, OIB 85821130368, Trg svibanjskih žrtava 1995. 1, 10000 Zagreb</item>
      <item>Florentin-gerard Croitoru, OIB 93943553511, Loc. Moldova Veche 158, Caraş Severin</item>
    </derivirana_varijabla>
  </DomainObject.Predmet.StrankaListFormatedWithAdressOIB>
  <DomainObject.Predmet.StrankaListNazivFormated>
    <izvorni_sadrzaj>
      <item>FINA Regionalni centar Zagreb</item>
      <item>Florentin-gerard Croitoru</item>
    </izvorni_sadrzaj>
    <derivirana_varijabla naziv="DomainObject.Predmet.StrankaListNazivFormated_1">
      <item>FINA Regionalni centar Zagreb</item>
      <item>Florentin-gerard Croitoru</item>
    </derivirana_varijabla>
  </DomainObject.Predmet.StrankaListNazivFormated>
  <DomainObject.Predmet.StrankaListNazivFormatedOIB>
    <izvorni_sadrzaj>
      <item>FINA Regionalni centar Zagreb, OIB 85821130368</item>
      <item>Florentin-gerard Croitoru, OIB 93943553511</item>
    </izvorni_sadrzaj>
    <derivirana_varijabla naziv="DomainObject.Predmet.StrankaListNazivFormatedOIB_1">
      <item>FINA Regionalni centar Zagreb, OIB 85821130368</item>
      <item>Florentin-gerard Croitoru, OIB 93943553511</item>
    </derivirana_varijabla>
  </DomainObject.Predmet.StrankaListNazivFormatedOIB>
  <DomainObject.Predmet.ProtuStrankaListFormated>
    <izvorni_sadrzaj>
      <item>Croitoru company d.o.o.</item>
    </izvorni_sadrzaj>
    <derivirana_varijabla naziv="DomainObject.Predmet.ProtuStrankaListFormated_1">
      <item>Croitoru company d.o.o.</item>
    </derivirana_varijabla>
  </DomainObject.Predmet.ProtuStrankaListFormated>
  <DomainObject.Predmet.ProtuStrankaListFormatedOIB>
    <izvorni_sadrzaj>
      <item>Croitoru company d.o.o., OIB 34381379262</item>
    </izvorni_sadrzaj>
    <derivirana_varijabla naziv="DomainObject.Predmet.ProtuStrankaListFormatedOIB_1">
      <item>Croitoru company d.o.o., OIB 34381379262</item>
    </derivirana_varijabla>
  </DomainObject.Predmet.ProtuStrankaListFormatedOIB>
  <DomainObject.Predmet.ProtuStrankaListFormatedWithAdress>
    <izvorni_sadrzaj>
      <item>Croitoru company d.o.o., Željeznička cesta 16, 10000 Zagreb</item>
    </izvorni_sadrzaj>
    <derivirana_varijabla naziv="DomainObject.Predmet.ProtuStrankaListFormatedWithAdress_1">
      <item>Croitoru company d.o.o., Željeznička cesta 16, 10000 Zagreb</item>
    </derivirana_varijabla>
  </DomainObject.Predmet.ProtuStrankaListFormatedWithAdress>
  <DomainObject.Predmet.ProtuStrankaListFormatedWithAdressOIB>
    <izvorni_sadrzaj>
      <item>Croitoru company d.o.o., OIB 34381379262, Željeznička cesta 16, 10000 Zagreb</item>
    </izvorni_sadrzaj>
    <derivirana_varijabla naziv="DomainObject.Predmet.ProtuStrankaListFormatedWithAdressOIB_1">
      <item>Croitoru company d.o.o., OIB 34381379262, Željeznička cesta 16, 10000 Zagreb</item>
    </derivirana_varijabla>
  </DomainObject.Predmet.ProtuStrankaListFormatedWithAdressOIB>
  <DomainObject.Predmet.ProtuStrankaListNazivFormated>
    <izvorni_sadrzaj>
      <item>Croitoru company d.o.o.</item>
    </izvorni_sadrzaj>
    <derivirana_varijabla naziv="DomainObject.Predmet.ProtuStrankaListNazivFormated_1">
      <item>Croitoru company d.o.o.</item>
    </derivirana_varijabla>
  </DomainObject.Predmet.ProtuStrankaListNazivFormated>
  <DomainObject.Predmet.ProtuStrankaListNazivFormatedOIB>
    <izvorni_sadrzaj>
      <item>Croitoru company d.o.o., OIB 34381379262</item>
    </izvorni_sadrzaj>
    <derivirana_varijabla naziv="DomainObject.Predmet.ProtuStrankaListNazivFormatedOIB_1">
      <item>Croitoru company d.o.o., OIB 34381379262</item>
    </derivirana_varijabla>
  </DomainObject.Predmet.ProtuStrankaListNazivFormatedOIB>
  <DomainObject.Predmet.OstaliListFormated>
    <izvorni_sadrzaj>
      <item>Florentin-gerard Croitoru</item>
    </izvorni_sadrzaj>
    <derivirana_varijabla naziv="DomainObject.Predmet.OstaliListFormated_1">
      <item>Florentin-gerard Croitoru</item>
    </derivirana_varijabla>
  </DomainObject.Predmet.OstaliListFormated>
  <DomainObject.Predmet.OstaliListFormatedOIB>
    <izvorni_sadrzaj>
      <item>Florentin-gerard Croitoru, OIB 93943553511</item>
    </izvorni_sadrzaj>
    <derivirana_varijabla naziv="DomainObject.Predmet.OstaliListFormatedOIB_1">
      <item>Florentin-gerard Croitoru, OIB 93943553511</item>
    </derivirana_varijabla>
  </DomainObject.Predmet.OstaliListFormatedOIB>
  <DomainObject.Predmet.OstaliListFormatedWithAdress>
    <izvorni_sadrzaj>
      <item>Florentin-gerard Croitoru, Loc. Moldova Veche 158, Caraş Severin</item>
    </izvorni_sadrzaj>
    <derivirana_varijabla naziv="DomainObject.Predmet.OstaliListFormatedWithAdress_1">
      <item>Florentin-gerard Croitoru, Loc. Moldova Veche 158, Caraş Severin</item>
    </derivirana_varijabla>
  </DomainObject.Predmet.OstaliListFormatedWithAdress>
  <DomainObject.Predmet.OstaliListFormatedWithAdressOIB>
    <izvorni_sadrzaj>
      <item>Florentin-gerard Croitoru, OIB 93943553511, Loc. Moldova Veche 158, Caraş Severin</item>
    </izvorni_sadrzaj>
    <derivirana_varijabla naziv="DomainObject.Predmet.OstaliListFormatedWithAdressOIB_1">
      <item>Florentin-gerard Croitoru, OIB 93943553511, Loc. Moldova Veche 158, Caraş Severin</item>
    </derivirana_varijabla>
  </DomainObject.Predmet.OstaliListFormatedWithAdressOIB>
  <DomainObject.Predmet.OstaliListNazivFormated>
    <izvorni_sadrzaj>
      <item>Florentin-gerard Croitoru</item>
    </izvorni_sadrzaj>
    <derivirana_varijabla naziv="DomainObject.Predmet.OstaliListNazivFormated_1">
      <item>Florentin-gerard Croitoru</item>
    </derivirana_varijabla>
  </DomainObject.Predmet.OstaliListNazivFormated>
  <DomainObject.Predmet.OstaliListNazivFormatedOIB>
    <izvorni_sadrzaj>
      <item>Florentin-gerard Croitoru, OIB 93943553511</item>
    </izvorni_sadrzaj>
    <derivirana_varijabla naziv="DomainObject.Predmet.OstaliListNazivFormatedOIB_1">
      <item>Florentin-gerard Croitoru, OIB 93943553511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Croitoru company d.o.o.</izvorni_sadrzaj>
    <derivirana_varijabla naziv="DomainObject.Predmet.ProtustrankaIDrugi_1">Croitoru company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Croitoru company d.o.o., OIB 34381379262, Željeznička cesta 16, 10000 Zagreb</izvorni_sadrzaj>
    <derivirana_varijabla naziv="DomainObject.Predmet.ProtustrankaIDrugiAdressOIB_1">Croitoru company d.o.o., OIB 34381379262, Željeznička cesta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Croitoru company d.o.o.</item>
      <item>Florentin-gerard Croitoru</item>
      <item>Florentin-gerard Croitoru</item>
    </izvorni_sadrzaj>
    <derivirana_varijabla naziv="DomainObject.Predmet.SudioniciListNaziv_1">
      <item>FINA Regionalni centar Zagreb</item>
      <item>Croitoru company d.o.o.</item>
      <item>Florentin-gerard Croitoru</item>
      <item>Florentin-gerard Croitoru</item>
    </derivirana_varijabla>
  </DomainObject.Predmet.SudioniciListNaziv>
  <DomainObject.Predmet.SudioniciListAdressOIB>
    <izvorni_sadrzaj>
      <item>FINA Regionalni centar Zagreb, OIB 85821130368, Trg svibanjskih žrtava 1995. 1,10000 Zagreb</item>
      <item>Croitoru company d.o.o., OIB 34381379262, Željeznička cesta 16,10000 Zagreb</item>
      <item>Florentin-gerard Croitoru, OIB 93943553511, Loc. Moldova Veche 158,Caraş Severin</item>
      <item>Florentin-gerard Croitoru, OIB 93943553511, Loc. Moldova Veche 158,Caraş Severin</item>
    </izvorni_sadrzaj>
    <derivirana_varijabla naziv="DomainObject.Predmet.SudioniciListAdressOIB_1">
      <item>FINA Regionalni centar Zagreb, OIB 85821130368, Trg svibanjskih žrtava 1995. 1,10000 Zagreb</item>
      <item>Croitoru company d.o.o., OIB 34381379262, Željeznička cesta 16,10000 Zagreb</item>
      <item>Florentin-gerard Croitoru, OIB 93943553511, Loc. Moldova Veche 158,Caraş Severin</item>
      <item>Florentin-gerard Croitoru, OIB 93943553511, Loc. Moldova Veche 158,Caraş Severin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34381379262</item>
      <item>, OIB 93943553511</item>
      <item>, OIB 93943553511</item>
    </izvorni_sadrzaj>
    <derivirana_varijabla naziv="DomainObject.Predmet.SudioniciListNazivOIB_1">
      <item>, OIB 85821130368</item>
      <item>, OIB 34381379262</item>
      <item>, OIB 93943553511</item>
      <item>, OIB 93943553511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999343-24E2-4381-BE0A-5AAA5BF807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1358</properties:Words>
  <properties:Characters>7798</properties:Characters>
  <properties:Lines>158</properties:Lines>
  <properties:Paragraphs>53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2017-01-20T09:16:00Z</dcterms:created>
  <dc:creator>ksvajger</dc:creator>
  <cp:lastModifiedBy>Višnja Svečak</cp:lastModifiedBy>
  <cp:lastPrinted>2017-01-20T09:16:00Z</cp:lastPrinted>
  <dcterms:modified xmlns:xsi="http://www.w3.org/2001/XMLSchema-instance" xsi:type="dcterms:W3CDTF">2017-01-20T09:19:00Z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