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8f46a" w14:paraId="388f46a" w:rsidRDefault="00CC6BFD" w:rsidP="00CC6BFD" w:rsidR="00CC6BFD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CC6BFD" w:rsidP="00CC6BFD" w:rsidR="00CC6BFD" w:rsidRPr="004D3099">
      <w:r w:rsidRPr="004D3099">
        <w:t xml:space="preserve">    REPUBLIKA HRVATSKA </w:t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</w:p>
    <w:p w:rsidRDefault="00CC6BFD" w:rsidP="00CC6BFD" w:rsidR="00CC6BFD" w:rsidRPr="004D3099">
      <w:r w:rsidRPr="004D3099">
        <w:t xml:space="preserve"> TRGOVAČKI SUD U PAZINU</w:t>
      </w:r>
    </w:p>
    <w:p w:rsidRDefault="00CC6BFD" w:rsidP="00CC6BFD" w:rsidR="00CC6BFD" w:rsidRPr="004D3099">
      <w:r w:rsidRPr="004D3099">
        <w:t xml:space="preserve">     52000 PAZIN, </w:t>
      </w:r>
      <w:proofErr w:type="spellStart"/>
      <w:r w:rsidRPr="004D3099">
        <w:t>Dršćevk</w:t>
      </w:r>
      <w:r>
        <w:t>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  <w:t xml:space="preserve">      Posl.br.: 2 St-898</w:t>
      </w:r>
      <w:r w:rsidRPr="004D3099">
        <w:t>/16-</w:t>
      </w:r>
      <w:r>
        <w:t>38</w:t>
      </w:r>
    </w:p>
    <w:p w:rsidRDefault="00CC6BFD" w:rsidP="00CC6BFD" w:rsidR="00CC6BFD" w:rsidRPr="004D3099">
      <w:pPr>
        <w:jc w:val="both"/>
      </w:pPr>
    </w:p>
    <w:p w:rsidRDefault="00CC6BFD" w:rsidP="00CC6BFD" w:rsidR="00CC6BFD" w:rsidRPr="004D3099">
      <w:pPr>
        <w:jc w:val="center"/>
      </w:pPr>
      <w:r w:rsidRPr="004D3099">
        <w:t>R E P U B L I K A   H R V A T S K A</w:t>
      </w:r>
    </w:p>
    <w:p w:rsidRDefault="00CC6BFD" w:rsidP="00CC6BFD" w:rsidR="00CC6BFD" w:rsidRPr="004D3099">
      <w:pPr>
        <w:jc w:val="center"/>
      </w:pPr>
      <w:r w:rsidRPr="004D3099">
        <w:t>R J E Š E N J E</w:t>
      </w:r>
    </w:p>
    <w:p w:rsidRDefault="00CC6BFD" w:rsidP="00CC6BFD" w:rsidR="00CC6BFD" w:rsidRPr="004D3099">
      <w:pPr>
        <w:jc w:val="both"/>
      </w:pPr>
    </w:p>
    <w:p w:rsidRDefault="00CC6BFD" w:rsidP="00CC6BFD" w:rsidR="00CC6BFD" w:rsidRPr="00294B6C">
      <w:pPr>
        <w:jc w:val="both"/>
      </w:pPr>
      <w:r w:rsidRPr="00294B6C">
        <w:tab/>
        <w:t xml:space="preserve">Trgovački sud u Pazinu, po stečajnom sucu Adrijani Labinjan Skok, </w:t>
      </w:r>
      <w:r>
        <w:t>u</w:t>
      </w:r>
      <w:r w:rsidRPr="00294B6C">
        <w:t xml:space="preserve"> stečajno</w:t>
      </w:r>
      <w:r>
        <w:t>m postupku</w:t>
      </w:r>
      <w:r w:rsidRPr="00294B6C">
        <w:t xml:space="preserve"> </w:t>
      </w:r>
      <w:r>
        <w:t xml:space="preserve">nad </w:t>
      </w:r>
      <w:r w:rsidRPr="00501B78">
        <w:t xml:space="preserve">Stečajnom masom iza OSTENTO d.o.o. u stečaju, Pula, </w:t>
      </w:r>
      <w:proofErr w:type="spellStart"/>
      <w:r w:rsidRPr="00501B78">
        <w:t>Dobrilina</w:t>
      </w:r>
      <w:proofErr w:type="spellEnd"/>
      <w:r w:rsidRPr="00501B78">
        <w:t xml:space="preserve"> 9, OIB: 69333548457</w:t>
      </w:r>
      <w:r w:rsidRPr="009F3674">
        <w:t xml:space="preserve">, </w:t>
      </w:r>
      <w:r>
        <w:t>29. svibnja 2017.</w:t>
      </w:r>
    </w:p>
    <w:p w:rsidRDefault="00CC6BFD" w:rsidP="00CC6BFD" w:rsidR="00CC6BFD" w:rsidRPr="00294B6C">
      <w:pPr>
        <w:jc w:val="both"/>
      </w:pPr>
    </w:p>
    <w:p w:rsidRDefault="00CC6BFD" w:rsidP="00CC6BFD" w:rsidR="00CC6BFD" w:rsidRPr="004D3099">
      <w:pPr>
        <w:jc w:val="center"/>
      </w:pPr>
      <w:r w:rsidRPr="004D3099">
        <w:t>r i j e š i o  j e</w:t>
      </w:r>
    </w:p>
    <w:p w:rsidRDefault="00CC6BFD" w:rsidP="00CC6BFD" w:rsidR="00CC6BFD" w:rsidRPr="004D3099">
      <w:pPr>
        <w:jc w:val="center"/>
      </w:pPr>
    </w:p>
    <w:p w:rsidRDefault="00CC6BFD" w:rsidP="0088277F" w:rsidR="0088277F" w:rsidRPr="004D3099">
      <w:pPr>
        <w:jc w:val="both"/>
      </w:pPr>
      <w:r w:rsidRPr="004D3099">
        <w:tab/>
        <w:t>Nalaže se zemljišnoknjižnom odjelu Općinskog suda u Puli-Pola izvrši</w:t>
      </w:r>
      <w:r>
        <w:t xml:space="preserve">ti brisanje zabilježbe nastavka postupka radi naknadne diobe u stečajnom postupku nad dužnikom </w:t>
      </w:r>
      <w:r w:rsidRPr="009F3674">
        <w:t>OSTENTO d.o.o.</w:t>
      </w:r>
      <w:r>
        <w:t xml:space="preserve"> u stečaju, </w:t>
      </w:r>
      <w:r w:rsidR="0088277F">
        <w:t xml:space="preserve">na nekretninama dužnika i to </w:t>
      </w:r>
      <w:proofErr w:type="spellStart"/>
      <w:r w:rsidR="0088277F">
        <w:t>k.č</w:t>
      </w:r>
      <w:proofErr w:type="spellEnd"/>
      <w:r w:rsidR="0088277F">
        <w:t xml:space="preserve">. 632/14 upisane u </w:t>
      </w:r>
      <w:proofErr w:type="spellStart"/>
      <w:r w:rsidR="0088277F">
        <w:t>zk.ul</w:t>
      </w:r>
      <w:proofErr w:type="spellEnd"/>
      <w:r w:rsidR="0088277F">
        <w:t xml:space="preserve">. 1823 i </w:t>
      </w:r>
      <w:proofErr w:type="spellStart"/>
      <w:r w:rsidR="0088277F">
        <w:t>k.č</w:t>
      </w:r>
      <w:proofErr w:type="spellEnd"/>
      <w:r w:rsidR="0088277F">
        <w:t xml:space="preserve">. 632/12 upisane u </w:t>
      </w:r>
      <w:proofErr w:type="spellStart"/>
      <w:r w:rsidR="0088277F">
        <w:t>zk.ul</w:t>
      </w:r>
      <w:proofErr w:type="spellEnd"/>
      <w:r w:rsidR="0088277F">
        <w:t>. 1826, sve k.o. Sutivanac.</w:t>
      </w:r>
    </w:p>
    <w:p w:rsidRDefault="00CC6BFD" w:rsidP="00CC6BFD" w:rsidR="00CC6BFD" w:rsidRPr="004D3099">
      <w:pPr>
        <w:jc w:val="both"/>
      </w:pPr>
    </w:p>
    <w:p w:rsidRDefault="00CC6BFD" w:rsidP="00CC6BFD" w:rsidR="00CC6BFD" w:rsidRPr="004D3099">
      <w:pPr>
        <w:jc w:val="center"/>
      </w:pPr>
      <w:r w:rsidRPr="004D3099">
        <w:t>Obrazloženje</w:t>
      </w:r>
    </w:p>
    <w:p w:rsidRDefault="00CC6BFD" w:rsidP="00CC6BFD" w:rsidR="00CC6BFD" w:rsidRPr="004D3099">
      <w:pPr>
        <w:jc w:val="both"/>
      </w:pPr>
    </w:p>
    <w:p w:rsidRDefault="00CC6BFD" w:rsidP="00CC6BFD" w:rsidR="0031059A">
      <w:pPr>
        <w:jc w:val="both"/>
      </w:pPr>
      <w:r>
        <w:tab/>
        <w:t xml:space="preserve">Na temelju prijedloga stečajnog upravitelja u stečajnom postupku nad dužnikom </w:t>
      </w:r>
      <w:r w:rsidRPr="009F3674">
        <w:t>OSTENTO d.o.o.</w:t>
      </w:r>
      <w:r>
        <w:t xml:space="preserve"> u stečaju donesena je odluka kao u izreci, nakon što je za nekretnine stečajnog dužnika zaključen ugovor o kupoprodaji i nakon što su vjerovnici isplatili troškove postupka. </w:t>
      </w:r>
    </w:p>
    <w:p w:rsidRDefault="0031059A" w:rsidP="00CC6BFD" w:rsidR="00CC6BFD">
      <w:pPr>
        <w:jc w:val="both"/>
      </w:pPr>
      <w:r>
        <w:tab/>
        <w:t xml:space="preserve">Naime, odluka kao u izreci je donesena nakon što je Općinski sud u Puli-Pola, Zemljišnoknjižni odjel Pula odbacio provedbu </w:t>
      </w:r>
      <w:proofErr w:type="spellStart"/>
      <w:r>
        <w:t>ovosudnog</w:t>
      </w:r>
      <w:proofErr w:type="spellEnd"/>
      <w:r>
        <w:t xml:space="preserve"> rješenja posl.br. 2 St-898/16-34 od 7. travnja 2017. jer da nisu navedene nekretnine na kojima bi se traženo trebalo upisati.</w:t>
      </w:r>
    </w:p>
    <w:p w:rsidRDefault="00CC6BFD" w:rsidP="00CC6BFD" w:rsidR="00CC6BFD" w:rsidRPr="004D3099">
      <w:pPr>
        <w:jc w:val="both"/>
      </w:pPr>
    </w:p>
    <w:p w:rsidRDefault="00CC6BFD" w:rsidP="00CC6BFD" w:rsidR="00CC6BFD" w:rsidRPr="004D3099">
      <w:pPr>
        <w:jc w:val="center"/>
      </w:pPr>
      <w:r w:rsidRPr="004D3099">
        <w:t>U Pazi</w:t>
      </w:r>
      <w:r w:rsidRPr="00E25754">
        <w:t xml:space="preserve">nu </w:t>
      </w:r>
      <w:r w:rsidR="0088277F">
        <w:t xml:space="preserve">29. svibnja </w:t>
      </w:r>
      <w:r>
        <w:t>2017.</w:t>
      </w:r>
    </w:p>
    <w:p w:rsidRDefault="00CC6BFD" w:rsidP="00CC6BFD" w:rsidR="00CC6BFD" w:rsidRPr="004D3099">
      <w:pPr>
        <w:jc w:val="center"/>
      </w:pPr>
    </w:p>
    <w:p w:rsidRDefault="00CC6BFD" w:rsidP="00CC6BFD" w:rsidR="00CC6BFD" w:rsidRPr="004D3099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Stečajni sudac</w:t>
      </w:r>
    </w:p>
    <w:p w:rsidRDefault="00CC6BFD" w:rsidP="00CC6BFD" w:rsidR="00CC6BFD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 Adrijana Labinjan Skok, v.r. </w:t>
      </w:r>
    </w:p>
    <w:p w:rsidRDefault="00CC6BFD" w:rsidP="00CC6BFD" w:rsidR="00CC6BFD" w:rsidRPr="004D3099">
      <w:pPr>
        <w:jc w:val="both"/>
      </w:pPr>
    </w:p>
    <w:p w:rsidRDefault="00CC6BFD" w:rsidP="00CC6BFD" w:rsidR="00CC6BFD">
      <w:r>
        <w:t>UPUTA O PRAVNOM LIJEKU:</w:t>
      </w:r>
    </w:p>
    <w:p w:rsidRDefault="00CC6BFD" w:rsidP="00CC6BFD" w:rsidR="00CC6BFD">
      <w:pPr>
        <w:ind w:firstLine="720"/>
        <w:jc w:val="both"/>
      </w:pPr>
      <w:r>
        <w:t xml:space="preserve">Protiv ove odluke nezadovoljna stranka može podnijeti žalbu u roku od 8 dana od dana dostave iste </w:t>
      </w:r>
      <w:r w:rsidRPr="004D457C">
        <w:t xml:space="preserve">a dostava se smatra obavljenom istekom osmog dana od dana objave rješenja na mrežnoj stranici e-Oglasna ploča sudova (čl. 12. st. 1. i 2. SZ-a). Žalba se podnosi putem ovog suda u </w:t>
      </w:r>
      <w:r>
        <w:t>tri</w:t>
      </w:r>
      <w:r w:rsidRPr="004D457C">
        <w:t xml:space="preserve"> istovjetna primjerka, a o žalbi odlučuje Visoki trgovački sud Republike Hrvatske.</w:t>
      </w:r>
    </w:p>
    <w:p w:rsidRDefault="00CC6BFD" w:rsidP="00CC6BFD" w:rsidR="00CC6BFD" w:rsidRPr="00E605C9">
      <w:pPr>
        <w:jc w:val="both"/>
      </w:pPr>
    </w:p>
    <w:p w:rsidRDefault="00CC6BFD" w:rsidP="00CC6BFD" w:rsidR="00CC6BFD">
      <w:pPr>
        <w:jc w:val="both"/>
      </w:pPr>
      <w:r w:rsidRPr="004D3099">
        <w:t>DNA:</w:t>
      </w:r>
    </w:p>
    <w:p w:rsidRDefault="00CC6BFD" w:rsidP="00CC6BFD" w:rsidR="00CC6BFD" w:rsidRPr="004D3099">
      <w:pPr>
        <w:jc w:val="both"/>
      </w:pPr>
      <w:r w:rsidRPr="00B61A0B">
        <w:t xml:space="preserve">- stečajnom upravitelju Mileni Veljović iz Pule, </w:t>
      </w:r>
      <w:proofErr w:type="spellStart"/>
      <w:r w:rsidRPr="00B61A0B">
        <w:t>Dobrilina</w:t>
      </w:r>
      <w:proofErr w:type="spellEnd"/>
      <w:r w:rsidRPr="00B61A0B">
        <w:t xml:space="preserve"> 9 </w:t>
      </w:r>
    </w:p>
    <w:p w:rsidRDefault="00CC6BFD" w:rsidP="00CC6BFD" w:rsidR="00CC6BFD">
      <w:pPr>
        <w:jc w:val="both"/>
      </w:pPr>
      <w:r>
        <w:t xml:space="preserve">- </w:t>
      </w:r>
      <w:r w:rsidRPr="009F3674">
        <w:t xml:space="preserve">ZOU Damir Barišić – Vedran Barišić, Koprivnica, </w:t>
      </w:r>
      <w:proofErr w:type="spellStart"/>
      <w:r w:rsidRPr="009F3674">
        <w:t>Basaričekova</w:t>
      </w:r>
      <w:proofErr w:type="spellEnd"/>
      <w:r w:rsidRPr="009F3674">
        <w:t xml:space="preserve"> 27</w:t>
      </w:r>
    </w:p>
    <w:p w:rsidRDefault="00CC6BFD" w:rsidP="00CC6BFD" w:rsidR="00CC6BFD">
      <w:pPr>
        <w:jc w:val="both"/>
      </w:pPr>
      <w:r w:rsidRPr="004D3099">
        <w:t>- e-oglasna ploča 8 dana</w:t>
      </w:r>
    </w:p>
    <w:p w:rsidRDefault="00CC6BFD" w:rsidP="00CC6BFD" w:rsidR="00CC6BFD">
      <w:r w:rsidRPr="00F654B0">
        <w:t xml:space="preserve">- zemljišnoknjižni odjel Općinskog suda u Puli-Pola, Pula, </w:t>
      </w:r>
      <w:r>
        <w:t xml:space="preserve">Rovinjska ul. 2 – po </w:t>
      </w:r>
    </w:p>
    <w:p w:rsidRDefault="00CC6BFD" w:rsidR="00500701">
      <w:r>
        <w:t xml:space="preserve">  pravomoćnosti</w:t>
      </w:r>
    </w:p>
    <w:sectPr w:rsidSect="0031059A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3CA3" w:rsidR="00000000">
      <w:r>
        <w:separator/>
      </w:r>
    </w:p>
  </w:endnote>
  <w:endnote w:id="0" w:type="continuationSeparator">
    <w:p w:rsidRDefault="005B3CA3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3CA3" w:rsidR="00000000">
      <w:r>
        <w:separator/>
      </w:r>
    </w:p>
  </w:footnote>
  <w:footnote w:id="0" w:type="continuationSeparator">
    <w:p w:rsidRDefault="005B3CA3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059A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B3CA3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059A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059A" w:rsidP="00294B6C" w:rsidR="00294B6C" w:rsidRPr="004D3099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Posl.br.: 2 St-898</w:t>
    </w:r>
    <w:r w:rsidRPr="004D3099">
      <w:t>/16-</w:t>
    </w:r>
    <w:r>
      <w:t>34</w:t>
    </w:r>
  </w:p>
  <w:p w:rsidRDefault="005B3CA3" w:rsidP="00DD3FB1" w:rsidR="008A4163" w:rsidRPr="008B246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059A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6BFD"/>
    <w:rsid w:val="0031059A"/>
    <w:rsid w:val="00554328"/>
    <w:rsid w:val="005B3CA3"/>
    <w:rsid w:val="0088277F"/>
    <w:rsid w:val="00985388"/>
    <w:rsid w:val="00CC6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C6BF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C6BF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C6BFD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C6BFD"/>
  </w:style>
  <w:style w:styleId="Tekstbalonia" w:type="paragraph">
    <w:name w:val="Balloon Text"/>
    <w:basedOn w:val="Normal"/>
    <w:link w:val="TekstbaloniaChar"/>
    <w:uiPriority w:val="99"/>
    <w:semiHidden/>
    <w:unhideWhenUsed/>
    <w:rsid w:val="00CC6B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6BFD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3C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3CA3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3CA3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3CA3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3CA3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C6BF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C6BF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C6BFD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C6BFD"/>
  </w:style>
  <w:style w:styleId="Tekstbalonia" w:type="paragraph">
    <w:name w:val="Balloon Text"/>
    <w:basedOn w:val="Normal"/>
    <w:link w:val="TekstbaloniaChar"/>
    <w:uiPriority w:val="99"/>
    <w:semiHidden/>
    <w:unhideWhenUsed/>
    <w:rsid w:val="00CC6B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6BFD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3C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3CA3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3CA3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3CA3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3CA3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898</izvorni_sadrzaj>
    <derivirana_varijabla naziv="DomainObject.Predmet.Broj_1">898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St-898/2016</izvorni_sadrzaj>
    <derivirana_varijabla naziv="DomainObject.Predmet.OznakaBroj_1">St-898/2016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OSTENTO d.o.o. u stečaju</izvorni_sadrzaj>
    <derivirana_varijabla naziv="DomainObject.Predmet.ProtustrankaFormated_1">  Stečajna masa iza OSTENTO d.o.o. u stečaju</derivirana_varijabla>
  </DomainObject.Predmet.ProtustrankaFormated>
  <DomainObject.Predmet.ProtustrankaFormatedOIB>
    <izvorni_sadrzaj>  Stečajna masa iza OSTENTO d.o.o. u stečaju, OIB 69333548457</izvorni_sadrzaj>
    <derivirana_varijabla naziv="DomainObject.Predmet.ProtustrankaFormatedOIB_1">  Stečajna masa iza OSTENTO d.o.o. u stečaju, OIB 69333548457</derivirana_varijabla>
  </DomainObject.Predmet.ProtustrankaFormatedOIB>
  <DomainObject.Predmet.ProtustrankaFormatedWithAdress>
    <izvorni_sadrzaj> Stečajna masa iza OSTENTO d.o.o. u stečaju, Dobrilina 9, 52100 Pula</izvorni_sadrzaj>
    <derivirana_varijabla naziv="DomainObject.Predmet.ProtustrankaFormatedWithAdress_1"> Stečajna masa iza OSTENTO d.o.o. u stečaju, Dobrilina 9, 52100 Pula</derivirana_varijabla>
  </DomainObject.Predmet.ProtustrankaFormatedWithAdress>
  <DomainObject.Predmet.ProtustrankaFormatedWithAdressOIB>
    <izvorni_sadrzaj> Stečajna masa iza OSTENTO d.o.o. u stečaju, OIB 69333548457, Dobrilina 9, 52100 Pula</izvorni_sadrzaj>
    <derivirana_varijabla naziv="DomainObject.Predmet.ProtustrankaFormatedWithAdressOIB_1"> Stečajna masa iza OSTENTO d.o.o. u stečaju, OIB 69333548457, Dobrilina 9, 52100 Pula</derivirana_varijabla>
  </DomainObject.Predmet.ProtustrankaFormatedWithAdressOIB>
  <DomainObject.Predmet.ProtustrankaWithAdress>
    <izvorni_sadrzaj>Stečajna masa iza OSTENTO d.o.o. u stečaju Dobrilina 9, 52100 Pula</izvorni_sadrzaj>
    <derivirana_varijabla naziv="DomainObject.Predmet.ProtustrankaWithAdress_1">Stečajna masa iza OSTENTO d.o.o. u stečaju Dobrilina 9, 52100 Pula</derivirana_varijabla>
  </DomainObject.Predmet.ProtustrankaWithAdress>
  <DomainObject.Predmet.ProtustrankaWithAdressOIB>
    <izvorni_sadrzaj>Stečajna masa iza OSTENTO d.o.o. u stečaju, OIB 69333548457, Dobrilina 9, 52100 Pula</izvorni_sadrzaj>
    <derivirana_varijabla naziv="DomainObject.Predmet.ProtustrankaWithAdressOIB_1">Stečajna masa iza OSTENTO d.o.o. u stečaju, OIB 69333548457, Dobrilina 9, 52100 Pula</derivirana_varijabla>
  </DomainObject.Predmet.ProtustrankaWithAdressOIB>
  <DomainObject.Predmet.ProtustrankaNazivFormated>
    <izvorni_sadrzaj>Stečajna masa iza OSTENTO d.o.o. u stečaju</izvorni_sadrzaj>
    <derivirana_varijabla naziv="DomainObject.Predmet.ProtustrankaNazivFormated_1">Stečajna masa iza OSTENTO d.o.o. u stečaju</derivirana_varijabla>
  </DomainObject.Predmet.ProtustrankaNazivFormated>
  <DomainObject.Predmet.ProtustrankaNazivFormatedOIB>
    <izvorni_sadrzaj>Stečajna masa iza OSTENTO d.o.o. u stečaju, OIB 69333548457</izvorni_sadrzaj>
    <derivirana_varijabla naziv="DomainObject.Predmet.ProtustrankaNazivFormatedOIB_1">Stečajna masa iza OSTENTO d.o.o. u stečaju, OIB 69333548457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ALAN KOŠIĆ, VARAŽDIN BREG zastupanog po punomoćniku ZOU DAMIR BARIŠIĆ I VEDRAN BARIŠIĆ; ERWIN KATARINČIĆ, ZAGREB zastupanog po punomoćniku ZOU DAMIR BARIŠIĆ I VEDRAN BARIŠIĆ; PREDRAG ŠTROMAR, VINICA BREG zastupanog po punomoćniku ZOU DAMIR BARIŠIĆ I VEDRAN BARIŠIĆ</izvorni_sadrzaj>
    <derivirana_varijabla naziv="DomainObject.Predmet.StrankaFormated_1">  ALAN KOŠIĆ, VARAŽDIN BREG zastupanog po punomoćniku ZOU DAMIR BARIŠIĆ I VEDRAN BARIŠIĆ; ERWIN KATARINČIĆ, ZAGREB zastupanog po punomoćniku ZOU DAMIR BARIŠIĆ I VEDRAN BARIŠIĆ; PREDRAG ŠTROMAR, VINICA BREG zastupanog po punomoćniku ZOU DAMIR BARIŠIĆ I VEDRAN BARIŠIĆ</derivirana_varijabla>
  </DomainObject.Predmet.StrankaFormated>
  <DomainObject.Predmet.StrankaFormatedOIB>
    <izvorni_sadrzaj>  ALAN KOŠIĆ, VARAŽDIN BREG, OIB 08697980263 zastupanog po punomoćniku ZOU DAMIR BARIŠIĆ I VEDRAN BARIŠIĆ; ERWIN KATARINČIĆ, ZAGREB, OIB 39963229146 zastupanog po punomoćniku ZOU DAMIR BARIŠIĆ I VEDRAN BARIŠIĆ; PREDRAG ŠTROMAR, VINICA BREG, OIB 34903439121 zastupanog po punomoćniku ZOU DAMIR BARIŠIĆ I VEDRAN BARIŠIĆ</izvorni_sadrzaj>
    <derivirana_varijabla naziv="DomainObject.Predmet.StrankaFormatedOIB_1">  ALAN KOŠIĆ, VARAŽDIN BREG, OIB 08697980263 zastupanog po punomoćniku ZOU DAMIR BARIŠIĆ I VEDRAN BARIŠIĆ; ERWIN KATARINČIĆ, ZAGREB, OIB 39963229146 zastupanog po punomoćniku ZOU DAMIR BARIŠIĆ I VEDRAN BARIŠIĆ; PREDRAG ŠTROMAR, VINICA BREG, OIB 34903439121 zastupanog po punomoćniku ZOU DAMIR BARIŠIĆ I VEDRAN BARIŠIĆ</derivirana_varijabla>
  </DomainObject.Predmet.StrankaFormatedOIB>
  <DomainObject.Predmet.StrankaFormatedWithAdress>
    <izvorni_sadrzaj> ALAN KOŠIĆ, VARAŽDIN BREG, Mostečka 6, 42204 Varaždin Breg zastupanog po punomoćniku ZOU DAMIR BARIŠIĆ I VEDRAN BARIŠIĆ; ERWIN KATARINČIĆ, ZAGREB, Peruanska Ulica 2, 10000 Zagreb zastupanog po punomoćniku ZOU DAMIR BARIŠIĆ I VEDRAN BARIŠIĆ; PREDRAG ŠTROMAR, VINICA BREG, Vinica Breg 8, 42207 Vinica Breg zastupanog po punomoćniku ZOU DAMIR BARIŠIĆ I VEDRAN BARIŠIĆ</izvorni_sadrzaj>
    <derivirana_varijabla naziv="DomainObject.Predmet.StrankaFormatedWithAdress_1"> ALAN KOŠIĆ, VARAŽDIN BREG, Mostečka 6, 42204 Varaždin Breg zastupanog po punomoćniku ZOU DAMIR BARIŠIĆ I VEDRAN BARIŠIĆ; ERWIN KATARINČIĆ, ZAGREB, Peruanska Ulica 2, 10000 Zagreb zastupanog po punomoćniku ZOU DAMIR BARIŠIĆ I VEDRAN BARIŠIĆ; PREDRAG ŠTROMAR, VINICA BREG, Vinica Breg 8, 42207 Vinica Breg zastupanog po punomoćniku ZOU DAMIR BARIŠIĆ I VEDRAN BARIŠIĆ</derivirana_varijabla>
  </DomainObject.Predmet.StrankaFormatedWithAdress>
  <DomainObject.Predmet.StrankaFormatedWithAdressOIB>
    <izvorni_sadrzaj> ALAN KOŠIĆ, VARAŽDIN BREG, OIB 08697980263, Mostečka 6, 42204 Varaždin Breg zastupanog po punomoćniku ZOU DAMIR BARIŠIĆ I VEDRAN BARIŠIĆ; ERWIN KATARINČIĆ, ZAGREB, OIB 39963229146, Peruanska Ulica 2, 10000 Zagreb zastupanog po punomoćniku ZOU DAMIR BARIŠIĆ I VEDRAN BARIŠIĆ; PREDRAG ŠTROMAR, VINICA BREG, OIB 34903439121, Vinica Breg 8, 42207 Vinica Breg zastupanog po punomoćniku ZOU DAMIR BARIŠIĆ I VEDRAN BARIŠIĆ</izvorni_sadrzaj>
    <derivirana_varijabla naziv="DomainObject.Predmet.StrankaFormatedWithAdressOIB_1"> ALAN KOŠIĆ, VARAŽDIN BREG, OIB 08697980263, Mostečka 6, 42204 Varaždin Breg zastupanog po punomoćniku ZOU DAMIR BARIŠIĆ I VEDRAN BARIŠIĆ; ERWIN KATARINČIĆ, ZAGREB, OIB 39963229146, Peruanska Ulica 2, 10000 Zagreb zastupanog po punomoćniku ZOU DAMIR BARIŠIĆ I VEDRAN BARIŠIĆ; PREDRAG ŠTROMAR, VINICA BREG, OIB 34903439121, Vinica Breg 8, 42207 Vinica Breg zastupanog po punomoćniku ZOU DAMIR BARIŠIĆ I VEDRAN BARIŠIĆ</derivirana_varijabla>
  </DomainObject.Predmet.StrankaFormatedWithAdressOIB>
  <DomainObject.Predmet.StrankaWithAdress>
    <izvorni_sadrzaj>ALAN KOŠIĆ, VARAŽDIN BREG Mostečka 6,42204 Varaždin Breg,ERWIN KATARINČIĆ, ZAGREB Peruanska Ulica 2,10000 Zagreb,PREDRAG ŠTROMAR, VINICA BREG Vinica Breg 8,42207 Vinica Breg</izvorni_sadrzaj>
    <derivirana_varijabla naziv="DomainObject.Predmet.StrankaWithAdress_1">ALAN KOŠIĆ, VARAŽDIN BREG Mostečka 6,42204 Varaždin Breg,ERWIN KATARINČIĆ, ZAGREB Peruanska Ulica 2,10000 Zagreb,PREDRAG ŠTROMAR, VINICA BREG Vinica Breg 8,42207 Vinica Breg</derivirana_varijabla>
  </DomainObject.Predmet.StrankaWithAdress>
  <DomainObject.Predmet.StrankaWithAdressOIB>
    <izvorni_sadrzaj>ALAN KOŠIĆ, VARAŽDIN BREG, OIB 08697980263, Mostečka 6,42204 Varaždin Breg,ERWIN KATARINČIĆ, ZAGREB, OIB 39963229146, Peruanska Ulica 2,10000 Zagreb,PREDRAG ŠTROMAR, VINICA BREG, OIB 34903439121, Vinica Breg 8,42207 Vinica Breg</izvorni_sadrzaj>
    <derivirana_varijabla naziv="DomainObject.Predmet.StrankaWithAdressOIB_1">ALAN KOŠIĆ, VARAŽDIN BREG, OIB 08697980263, Mostečka 6,42204 Varaždin Breg,ERWIN KATARINČIĆ, ZAGREB, OIB 39963229146, Peruanska Ulica 2,10000 Zagreb,PREDRAG ŠTROMAR, VINICA BREG, OIB 34903439121, Vinica Breg 8,42207 Vinica Breg</derivirana_varijabla>
  </DomainObject.Predmet.StrankaWithAdressOIB>
  <DomainObject.Predmet.StrankaNazivFormated>
    <izvorni_sadrzaj>ALAN KOŠIĆ, VARAŽDIN BREG,ERWIN KATARINČIĆ, ZAGREB,PREDRAG ŠTROMAR, VINICA BREG</izvorni_sadrzaj>
    <derivirana_varijabla naziv="DomainObject.Predmet.StrankaNazivFormated_1">ALAN KOŠIĆ, VARAŽDIN BREG,ERWIN KATARINČIĆ, ZAGREB,PREDRAG ŠTROMAR, VINICA BREG</derivirana_varijabla>
  </DomainObject.Predmet.StrankaNazivFormated>
  <DomainObject.Predmet.StrankaNazivFormatedOIB>
    <izvorni_sadrzaj>ALAN KOŠIĆ, VARAŽDIN BREG, OIB 08697980263,ERWIN KATARINČIĆ, ZAGREB, OIB 39963229146,PREDRAG ŠTROMAR, VINICA BREG, OIB 34903439121</izvorni_sadrzaj>
    <derivirana_varijabla naziv="DomainObject.Predmet.StrankaNazivFormatedOIB_1">ALAN KOŠIĆ, VARAŽDIN BREG, OIB 08697980263,ERWIN KATARINČIĆ, ZAGREB, OIB 39963229146,PREDRAG ŠTROMAR, VINICA BREG, OIB 34903439121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253500.00</izvorni_sadrzaj>
    <derivirana_varijabla naziv="DomainObject.Predmet.TrenutnaVrijednost_1">253500.00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ALAN KOŠIĆ, VARAŽDIN BREG zastupanog po punomoćniku ZOU DAMIR BARIŠIĆ I VEDRAN BARIŠIĆ</item>
      <item>ERWIN KATARINČIĆ, ZAGREB zastupanog po punomoćniku ZOU DAMIR BARIŠIĆ I VEDRAN BARIŠIĆ</item>
      <item>PREDRAG ŠTROMAR, VINICA BREG zastupanog po punomoćniku ZOU DAMIR BARIŠIĆ I VEDRAN BARIŠIĆ</item>
    </izvorni_sadrzaj>
    <derivirana_varijabla naziv="DomainObject.Predmet.StrankaListFormated_1">
      <item>ALAN KOŠIĆ, VARAŽDIN BREG zastupanog po punomoćniku ZOU DAMIR BARIŠIĆ I VEDRAN BARIŠIĆ</item>
      <item>ERWIN KATARINČIĆ, ZAGREB zastupanog po punomoćniku ZOU DAMIR BARIŠIĆ I VEDRAN BARIŠIĆ</item>
      <item>PREDRAG ŠTROMAR, VINICA BREG zastupanog po punomoćniku ZOU DAMIR BARIŠIĆ I VEDRAN BARIŠIĆ</item>
    </derivirana_varijabla>
  </DomainObject.Predmet.StrankaListFormated>
  <DomainObject.Predmet.StrankaListFormatedOIB>
    <izvorni_sadrzaj>
      <item>ALAN KOŠIĆ, VARAŽDIN BREG, OIB 08697980263 zastupanog po punomoćniku ZOU DAMIR BARIŠIĆ I VEDRAN BARIŠIĆ</item>
      <item>ERWIN KATARINČIĆ, ZAGREB, OIB 39963229146 zastupanog po punomoćniku ZOU DAMIR BARIŠIĆ I VEDRAN BARIŠIĆ</item>
      <item>PREDRAG ŠTROMAR, VINICA BREG, OIB 34903439121 zastupanog po punomoćniku ZOU DAMIR BARIŠIĆ I VEDRAN BARIŠIĆ</item>
    </izvorni_sadrzaj>
    <derivirana_varijabla naziv="DomainObject.Predmet.StrankaListFormatedOIB_1">
      <item>ALAN KOŠIĆ, VARAŽDIN BREG, OIB 08697980263 zastupanog po punomoćniku ZOU DAMIR BARIŠIĆ I VEDRAN BARIŠIĆ</item>
      <item>ERWIN KATARINČIĆ, ZAGREB, OIB 39963229146 zastupanog po punomoćniku ZOU DAMIR BARIŠIĆ I VEDRAN BARIŠIĆ</item>
      <item>PREDRAG ŠTROMAR, VINICA BREG, OIB 34903439121 zastupanog po punomoćniku ZOU DAMIR BARIŠIĆ I VEDRAN BARIŠIĆ</item>
    </derivirana_varijabla>
  </DomainObject.Predmet.StrankaListFormatedOIB>
  <DomainObject.Predmet.StrankaListFormatedWithAdress>
    <izvorni_sadrzaj>
      <item>ALAN KOŠIĆ, VARAŽDIN BREG, Mostečka 6, 42204 Varaždin Breg zastupanog po punomoćniku ZOU DAMIR BARIŠIĆ I VEDRAN BARIŠIĆ</item>
      <item>ERWIN KATARINČIĆ, ZAGREB, Peruanska Ulica 2, 10000 Zagreb zastupanog po punomoćniku ZOU DAMIR BARIŠIĆ I VEDRAN BARIŠIĆ</item>
      <item>PREDRAG ŠTROMAR, VINICA BREG, Vinica Breg 8, 42207 Vinica Breg zastupanog po punomoćniku ZOU DAMIR BARIŠIĆ I VEDRAN BARIŠIĆ</item>
    </izvorni_sadrzaj>
    <derivirana_varijabla naziv="DomainObject.Predmet.StrankaListFormatedWithAdress_1">
      <item>ALAN KOŠIĆ, VARAŽDIN BREG, Mostečka 6, 42204 Varaždin Breg zastupanog po punomoćniku ZOU DAMIR BARIŠIĆ I VEDRAN BARIŠIĆ</item>
      <item>ERWIN KATARINČIĆ, ZAGREB, Peruanska Ulica 2, 10000 Zagreb zastupanog po punomoćniku ZOU DAMIR BARIŠIĆ I VEDRAN BARIŠIĆ</item>
      <item>PREDRAG ŠTROMAR, VINICA BREG, Vinica Breg 8, 42207 Vinica Breg zastupanog po punomoćniku ZOU DAMIR BARIŠIĆ I VEDRAN BARIŠIĆ</item>
    </derivirana_varijabla>
  </DomainObject.Predmet.StrankaListFormatedWithAdress>
  <DomainObject.Predmet.StrankaListFormatedWithAdressOIB>
    <izvorni_sadrzaj>
      <item>ALAN KOŠIĆ, VARAŽDIN BREG, OIB 08697980263, Mostečka 6, 42204 Varaždin Breg zastupanog po punomoćniku ZOU DAMIR BARIŠIĆ I VEDRAN BARIŠIĆ</item>
      <item>ERWIN KATARINČIĆ, ZAGREB, OIB 39963229146, Peruanska Ulica 2, 10000 Zagreb zastupanog po punomoćniku ZOU DAMIR BARIŠIĆ I VEDRAN BARIŠIĆ</item>
      <item>PREDRAG ŠTROMAR, VINICA BREG, OIB 34903439121, Vinica Breg 8, 42207 Vinica Breg zastupanog po punomoćniku ZOU DAMIR BARIŠIĆ I VEDRAN BARIŠIĆ</item>
    </izvorni_sadrzaj>
    <derivirana_varijabla naziv="DomainObject.Predmet.StrankaListFormatedWithAdressOIB_1">
      <item>ALAN KOŠIĆ, VARAŽDIN BREG, OIB 08697980263, Mostečka 6, 42204 Varaždin Breg zastupanog po punomoćniku ZOU DAMIR BARIŠIĆ I VEDRAN BARIŠIĆ</item>
      <item>ERWIN KATARINČIĆ, ZAGREB, OIB 39963229146, Peruanska Ulica 2, 10000 Zagreb zastupanog po punomoćniku ZOU DAMIR BARIŠIĆ I VEDRAN BARIŠIĆ</item>
      <item>PREDRAG ŠTROMAR, VINICA BREG, OIB 34903439121, Vinica Breg 8, 42207 Vinica Breg zastupanog po punomoćniku ZOU DAMIR BARIŠIĆ I VEDRAN BARIŠIĆ</item>
    </derivirana_varijabla>
  </DomainObject.Predmet.StrankaListFormatedWithAdressOIB>
  <DomainObject.Predmet.StrankaListNazivFormated>
    <izvorni_sadrzaj>
      <item>ALAN KOŠIĆ, VARAŽDIN BREG</item>
      <item>ERWIN KATARINČIĆ, ZAGREB</item>
      <item>PREDRAG ŠTROMAR, VINICA BREG</item>
    </izvorni_sadrzaj>
    <derivirana_varijabla naziv="DomainObject.Predmet.StrankaListNazivFormated_1">
      <item>ALAN KOŠIĆ, VARAŽDIN BREG</item>
      <item>ERWIN KATARINČIĆ, ZAGREB</item>
      <item>PREDRAG ŠTROMAR, VINICA BREG</item>
    </derivirana_varijabla>
  </DomainObject.Predmet.StrankaListNazivFormated>
  <DomainObject.Predmet.StrankaListNazivFormatedOIB>
    <izvorni_sadrzaj>
      <item>ALAN KOŠIĆ, VARAŽDIN BREG, OIB 08697980263</item>
      <item>ERWIN KATARINČIĆ, ZAGREB, OIB 39963229146</item>
      <item>PREDRAG ŠTROMAR, VINICA BREG, OIB 34903439121</item>
    </izvorni_sadrzaj>
    <derivirana_varijabla naziv="DomainObject.Predmet.StrankaListNazivFormatedOIB_1">
      <item>ALAN KOŠIĆ, VARAŽDIN BREG, OIB 08697980263</item>
      <item>ERWIN KATARINČIĆ, ZAGREB, OIB 39963229146</item>
      <item>PREDRAG ŠTROMAR, VINICA BREG, OIB 34903439121</item>
    </derivirana_varijabla>
  </DomainObject.Predmet.StrankaListNazivFormatedOIB>
  <DomainObject.Predmet.ProtuStrankaListFormated>
    <izvorni_sadrzaj>
      <item>Stečajna masa iza OSTENTO d.o.o. u stečaju</item>
    </izvorni_sadrzaj>
    <derivirana_varijabla naziv="DomainObject.Predmet.ProtuStrankaListFormated_1">
      <item>Stečajna masa iza OSTENTO d.o.o. u stečaju</item>
    </derivirana_varijabla>
  </DomainObject.Predmet.ProtuStrankaListFormated>
  <DomainObject.Predmet.ProtuStrankaListFormatedOIB>
    <izvorni_sadrzaj>
      <item>Stečajna masa iza OSTENTO d.o.o. u stečaju, OIB 69333548457</item>
    </izvorni_sadrzaj>
    <derivirana_varijabla naziv="DomainObject.Predmet.ProtuStrankaListFormatedOIB_1">
      <item>Stečajna masa iza OSTENTO d.o.o. u stečaju, OIB 69333548457</item>
    </derivirana_varijabla>
  </DomainObject.Predmet.ProtuStrankaListFormatedOIB>
  <DomainObject.Predmet.ProtuStrankaListFormatedWithAdress>
    <izvorni_sadrzaj>
      <item>Stečajna masa iza OSTENTO d.o.o. u stečaju, Dobrilina 9, 52100 Pula</item>
    </izvorni_sadrzaj>
    <derivirana_varijabla naziv="DomainObject.Predmet.ProtuStrankaListFormatedWithAdress_1">
      <item>Stečajna masa iza OSTENTO d.o.o. u stečaju, Dobrilina 9, 52100 Pula</item>
    </derivirana_varijabla>
  </DomainObject.Predmet.ProtuStrankaListFormatedWithAdress>
  <DomainObject.Predmet.ProtuStrankaListFormatedWithAdressOIB>
    <izvorni_sadrzaj>
      <item>Stečajna masa iza OSTENTO d.o.o. u stečaju, OIB 69333548457, Dobrilina 9, 52100 Pula</item>
    </izvorni_sadrzaj>
    <derivirana_varijabla naziv="DomainObject.Predmet.ProtuStrankaListFormatedWithAdressOIB_1">
      <item>Stečajna masa iza OSTENTO d.o.o. u stečaju, OIB 69333548457, Dobrilina 9, 52100 Pula</item>
    </derivirana_varijabla>
  </DomainObject.Predmet.ProtuStrankaListFormatedWithAdressOIB>
  <DomainObject.Predmet.ProtuStrankaListNazivFormated>
    <izvorni_sadrzaj>
      <item>Stečajna masa iza OSTENTO d.o.o. u stečaju</item>
    </izvorni_sadrzaj>
    <derivirana_varijabla naziv="DomainObject.Predmet.ProtuStrankaListNazivFormated_1">
      <item>Stečajna masa iza OSTENTO d.o.o. u stečaju</item>
    </derivirana_varijabla>
  </DomainObject.Predmet.ProtuStrankaListNazivFormated>
  <DomainObject.Predmet.ProtuStrankaListNazivFormatedOIB>
    <izvorni_sadrzaj>
      <item>Stečajna masa iza OSTENTO d.o.o. u stečaju, OIB 69333548457</item>
    </izvorni_sadrzaj>
    <derivirana_varijabla naziv="DomainObject.Predmet.ProtuStrankaListNazivFormatedOIB_1">
      <item>Stečajna masa iza OSTENTO d.o.o. u stečaju, OIB 69333548457</item>
    </derivirana_varijabla>
  </DomainObject.Predmet.ProtuStrankaListNazivFormatedOIB>
  <DomainObject.Predmet.OstaliListFormated>
    <izvorni_sadrzaj>
      <item>ZOU DAMIR BARIŠIĆ I VEDRAN BARIŠIĆ punomoćnik sudionika u postupku ERWIN KATARINČIĆ, ZAGREB; ALAN KOŠIĆ, VARAŽDIN BREG; PREDRAG ŠTROMAR, VINICA BREG</item>
    </izvorni_sadrzaj>
    <derivirana_varijabla naziv="DomainObject.Predmet.OstaliListFormated_1">
      <item>ZOU DAMIR BARIŠIĆ I VEDRAN BARIŠIĆ punomoćnik sudionika u postupku ERWIN KATARINČIĆ, ZAGREB; ALAN KOŠIĆ, VARAŽDIN BREG; PREDRAG ŠTROMAR, VINICA BREG</item>
    </derivirana_varijabla>
  </DomainObject.Predmet.OstaliListFormated>
  <DomainObject.Predmet.OstaliListFormatedOIB>
    <izvorni_sadrzaj>
      <item>ZOU DAMIR BARIŠIĆ I VEDRAN BARIŠIĆ punomoćnik sudionika u postupku ERWIN KATARINČIĆ, ZAGREB; ALAN KOŠIĆ, VARAŽDIN BREG; PREDRAG ŠTROMAR, VINICA BREG</item>
    </izvorni_sadrzaj>
    <derivirana_varijabla naziv="DomainObject.Predmet.OstaliListFormatedOIB_1">
      <item>ZOU DAMIR BARIŠIĆ I VEDRAN BARIŠIĆ punomoćnik sudionika u postupku ERWIN KATARINČIĆ, ZAGREB; ALAN KOŠIĆ, VARAŽDIN BREG; PREDRAG ŠTROMAR, VINICA BREG</item>
    </derivirana_varijabla>
  </DomainObject.Predmet.OstaliListFormatedOIB>
  <DomainObject.Predmet.OstaliListFormatedWithAdress>
    <izvorni_sadrzaj>
      <item>ZOU DAMIR BARIŠIĆ I VEDRAN BARIŠIĆ, Basaričekova 27, 48000 Koprivnica punomoćnik sudionika u postupku ERWIN KATARINČIĆ, ZAGREB; ALAN KOŠIĆ, VARAŽDIN BREG; PREDRAG ŠTROMAR, VINICA BREG</item>
    </izvorni_sadrzaj>
    <derivirana_varijabla naziv="DomainObject.Predmet.OstaliListFormatedWithAdress_1">
      <item>ZOU DAMIR BARIŠIĆ I VEDRAN BARIŠIĆ, Basaričekova 27, 48000 Koprivnica punomoćnik sudionika u postupku ERWIN KATARINČIĆ, ZAGREB; ALAN KOŠIĆ, VARAŽDIN BREG; PREDRAG ŠTROMAR, VINICA BREG</item>
    </derivirana_varijabla>
  </DomainObject.Predmet.OstaliListFormatedWithAdress>
  <DomainObject.Predmet.OstaliListFormatedWithAdressOIB>
    <izvorni_sadrzaj>
      <item>ZOU DAMIR BARIŠIĆ I VEDRAN BARIŠIĆ, Basaričekova 27, 48000 Koprivnica punomoćnik sudionika u postupku ERWIN KATARINČIĆ, ZAGREB; ALAN KOŠIĆ, VARAŽDIN BREG; PREDRAG ŠTROMAR, VINICA BREG</item>
    </izvorni_sadrzaj>
    <derivirana_varijabla naziv="DomainObject.Predmet.OstaliListFormatedWithAdressOIB_1">
      <item>ZOU DAMIR BARIŠIĆ I VEDRAN BARIŠIĆ, Basaričekova 27, 48000 Koprivnica punomoćnik sudionika u postupku ERWIN KATARINČIĆ, ZAGREB; ALAN KOŠIĆ, VARAŽDIN BREG; PREDRAG ŠTROMAR, VINICA BREG</item>
    </derivirana_varijabla>
  </DomainObject.Predmet.OstaliListFormatedWithAdressOIB>
  <DomainObject.Predmet.OstaliListNazivFormated>
    <izvorni_sadrzaj>
      <item>ZOU DAMIR BARIŠIĆ I VEDRAN BARIŠIĆ</item>
    </izvorni_sadrzaj>
    <derivirana_varijabla naziv="DomainObject.Predmet.OstaliListNazivFormated_1">
      <item>ZOU DAMIR BARIŠIĆ I VEDRAN BARIŠIĆ</item>
    </derivirana_varijabla>
  </DomainObject.Predmet.OstaliListNazivFormated>
  <DomainObject.Predmet.OstaliListNazivFormatedOIB>
    <izvorni_sadrzaj>
      <item>ZOU DAMIR BARIŠIĆ I VEDRAN BARIŠIĆ</item>
    </izvorni_sadrzaj>
    <derivirana_varijabla naziv="DomainObject.Predmet.OstaliListNazivFormatedOIB_1">
      <item>ZOU DAMIR BARIŠIĆ I VEDRAN BARIŠIĆ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ALAN KOŠIĆ, VARAŽDIN BREG i dr.</izvorni_sadrzaj>
    <derivirana_varijabla naziv="DomainObject.Predmet.StrankaIDrugi_1">ALAN KOŠIĆ, VARAŽDIN BREG i dr.</derivirana_varijabla>
  </DomainObject.Predmet.StrankaIDrugi>
  <DomainObject.Predmet.ProtustrankaIDrugi>
    <izvorni_sadrzaj>Stečajna masa iza OSTENTO d.o.o. u stečaju</izvorni_sadrzaj>
    <derivirana_varijabla naziv="DomainObject.Predmet.ProtustrankaIDrugi_1">Stečajna masa iza OSTENTO d.o.o. u stečaju</derivirana_varijabla>
  </DomainObject.Predmet.ProtustrankaIDrugi>
  <DomainObject.Predmet.StrankaIDrugiAdressOIB>
    <izvorni_sadrzaj>ALAN KOŠIĆ, VARAŽDIN BREG, OIB 08697980263, Mostečka 6, 42204 Varaždin Breg i dr.</izvorni_sadrzaj>
    <derivirana_varijabla naziv="DomainObject.Predmet.StrankaIDrugiAdressOIB_1">ALAN KOŠIĆ, VARAŽDIN BREG, OIB 08697980263, Mostečka 6, 42204 Varaždin Breg i dr.</derivirana_varijabla>
  </DomainObject.Predmet.StrankaIDrugiAdressOIB>
  <DomainObject.Predmet.ProtustrankaIDrugiAdressOIB>
    <izvorni_sadrzaj>Stečajna masa iza OSTENTO d.o.o. u stečaju, OIB 69333548457, Dobrilina 9, 52100 Pula</izvorni_sadrzaj>
    <derivirana_varijabla naziv="DomainObject.Predmet.ProtustrankaIDrugiAdressOIB_1">Stečajna masa iza OSTENTO d.o.o. u stečaju, OIB 69333548457, Dobrilina 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OSTENTO d.o.o. u stečaju</item>
      <item>ALAN KOŠIĆ, VARAŽDIN BREG</item>
      <item>ERWIN KATARINČIĆ, ZAGREB</item>
      <item>PREDRAG ŠTROMAR, VINICA BREG</item>
      <item>ZOU DAMIR BARIŠIĆ I VEDRAN BARIŠIĆ</item>
    </izvorni_sadrzaj>
    <derivirana_varijabla naziv="DomainObject.Predmet.SudioniciListNaziv_1">
      <item>Stečajna masa iza OSTENTO d.o.o. u stečaju</item>
      <item>ALAN KOŠIĆ, VARAŽDIN BREG</item>
      <item>ERWIN KATARINČIĆ, ZAGREB</item>
      <item>PREDRAG ŠTROMAR, VINICA BREG</item>
      <item>ZOU DAMIR BARIŠIĆ I VEDRAN BARIŠIĆ</item>
    </derivirana_varijabla>
  </DomainObject.Predmet.SudioniciListNaziv>
  <DomainObject.Predmet.SudioniciListAdressOIB>
    <izvorni_sadrzaj>
      <item>Stečajna masa iza OSTENTO d.o.o. u stečaju, OIB 69333548457, Dobrilina 9,52100 Pula</item>
      <item>ALAN KOŠIĆ, VARAŽDIN BREG, OIB 08697980263, Mostečka 6,42204 Varaždin Breg</item>
      <item>ERWIN KATARINČIĆ, ZAGREB, OIB 39963229146, Peruanska Ulica 2,10000 Zagreb</item>
      <item>PREDRAG ŠTROMAR, VINICA BREG, OIB 34903439121, Vinica Breg 8,42207 Vinica Breg</item>
      <item>ZOU DAMIR BARIŠIĆ I VEDRAN BARIŠIĆ, Basaričekova 27,48000 Koprivnica</item>
    </izvorni_sadrzaj>
    <derivirana_varijabla naziv="DomainObject.Predmet.SudioniciListAdressOIB_1">
      <item>Stečajna masa iza OSTENTO d.o.o. u stečaju, OIB 69333548457, Dobrilina 9,52100 Pula</item>
      <item>ALAN KOŠIĆ, VARAŽDIN BREG, OIB 08697980263, Mostečka 6,42204 Varaždin Breg</item>
      <item>ERWIN KATARINČIĆ, ZAGREB, OIB 39963229146, Peruanska Ulica 2,10000 Zagreb</item>
      <item>PREDRAG ŠTROMAR, VINICA BREG, OIB 34903439121, Vinica Breg 8,42207 Vinica Breg</item>
      <item>ZOU DAMIR BARIŠIĆ I VEDRAN BARIŠIĆ, Basaričekova 27,48000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69333548457</item>
      <item>, OIB 08697980263</item>
      <item>, OIB 39963229146</item>
      <item>, OIB 34903439121</item>
      <item>, OIB null</item>
    </izvorni_sadrzaj>
    <derivirana_varijabla naziv="DomainObject.Predmet.SudioniciListNazivOIB_1">
      <item>, OIB 69333548457</item>
      <item>, OIB 08697980263</item>
      <item>, OIB 39963229146</item>
      <item>, OIB 34903439121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Dobrilina 9 Pula</item>
    </izvorni_sadrzaj>
    <derivirana_varijabla naziv="DomainObject.Predmet.StecajniUpraviteljiListAddressOIB_1">
      <item>Milena Veljović, OIB 90523902370, Dobrilina 9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1592</properties:Characters>
  <properties:Lines>47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2017-05-29T11:53:00Z</dcterms:created>
  <dc:creator>Jasmina Matika</dc:creator>
  <cp:lastModifiedBy>Jasmina Matika</cp:lastModifiedBy>
  <dcterms:modified xmlns:xsi="http://www.w3.org/2001/XMLSchema-instance" xsi:type="dcterms:W3CDTF">2017-05-29T12:01:00Z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