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a255" w14:paraId="7d1a255" w:rsidRDefault="006F01C1" w:rsidP="006F01C1" w:rsidR="006F01C1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1C1" w:rsidP="006F01C1" w:rsidR="006F01C1">
      <w:pPr>
        <w:ind w:hanging="720" w:left="360"/>
      </w:pPr>
      <w:r>
        <w:t xml:space="preserve">      REPUBLIKA HRVATSKA</w:t>
      </w:r>
    </w:p>
    <w:p w:rsidRDefault="006F01C1" w:rsidP="006F01C1" w:rsidR="006F01C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F01C1" w:rsidP="006F01C1" w:rsidR="006F01C1"/>
    <w:p w:rsidRDefault="006F01C1" w:rsidP="006F01C1" w:rsidR="006F01C1"/>
    <w:p w:rsidRDefault="006F01C1" w:rsidP="006F01C1" w:rsidR="006F01C1">
      <w:pPr>
        <w:jc w:val="center"/>
      </w:pPr>
      <w:r>
        <w:t>REPUBLIKA HRVATSKA</w:t>
      </w:r>
    </w:p>
    <w:p w:rsidRDefault="006F01C1" w:rsidP="006F01C1" w:rsidR="006F01C1">
      <w:pPr>
        <w:jc w:val="center"/>
      </w:pPr>
      <w:r>
        <w:t>R J E Š E N J E</w:t>
      </w:r>
    </w:p>
    <w:p w:rsidRDefault="006F01C1" w:rsidP="006F01C1" w:rsidR="006F01C1">
      <w:pPr>
        <w:jc w:val="both"/>
      </w:pPr>
    </w:p>
    <w:p w:rsidRDefault="006F01C1" w:rsidP="006F01C1" w:rsidR="006F01C1">
      <w:pPr>
        <w:jc w:val="both"/>
      </w:pPr>
    </w:p>
    <w:p w:rsidRDefault="006F01C1" w:rsidP="006F01C1" w:rsidR="006F01C1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EMINA j.d.o.o., Vinkovci, Frana Krste Frankopana 20, MBS: 030180207, OIB: 34626501736</w:t>
      </w:r>
      <w:r>
        <w:rPr>
          <w:color w:val="000000"/>
        </w:rPr>
        <w:t>, dana 15. studenog  2018. godine</w:t>
      </w:r>
    </w:p>
    <w:p w:rsidRDefault="006F01C1" w:rsidP="006F01C1" w:rsidR="006F01C1">
      <w:pPr>
        <w:jc w:val="both"/>
      </w:pPr>
    </w:p>
    <w:p w:rsidRDefault="006F01C1" w:rsidP="006F01C1" w:rsidR="006F01C1">
      <w:pPr>
        <w:jc w:val="center"/>
      </w:pPr>
      <w:r>
        <w:t>r i j e š i o  j e</w:t>
      </w:r>
      <w:r>
        <w:tab/>
      </w:r>
      <w:r>
        <w:tab/>
      </w:r>
    </w:p>
    <w:p w:rsidRDefault="006F01C1" w:rsidP="006F01C1" w:rsidR="006F01C1">
      <w:pPr>
        <w:jc w:val="center"/>
      </w:pPr>
      <w:r>
        <w:tab/>
      </w:r>
    </w:p>
    <w:p w:rsidRDefault="006F01C1" w:rsidP="006F01C1" w:rsidR="006F01C1">
      <w:pPr>
        <w:jc w:val="center"/>
      </w:pPr>
      <w:r>
        <w:tab/>
      </w:r>
      <w:r>
        <w:tab/>
      </w:r>
    </w:p>
    <w:p w:rsidRDefault="006F01C1" w:rsidP="006F01C1" w:rsidR="006F01C1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EMINA j.d.o.o., Vinkovci, Frana Krste Frankopana 20, MBS: 030180207, OIB: 34626501736, za dan</w:t>
      </w:r>
    </w:p>
    <w:p w:rsidRDefault="006F01C1" w:rsidP="006F01C1" w:rsidR="006F01C1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5. prosinca 2018. u 9,45 sati</w:t>
      </w:r>
    </w:p>
    <w:p w:rsidRDefault="006F01C1" w:rsidP="006F01C1" w:rsidR="006F01C1">
      <w:pPr>
        <w:jc w:val="center"/>
      </w:pPr>
    </w:p>
    <w:p w:rsidRDefault="006F01C1" w:rsidP="006F01C1" w:rsidR="006F01C1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6F01C1" w:rsidP="006F01C1" w:rsidR="006F01C1"/>
    <w:p w:rsidRDefault="006F01C1" w:rsidP="006F01C1" w:rsidR="006F01C1">
      <w:r>
        <w:t>Na ročište se pozivaju:</w:t>
      </w:r>
    </w:p>
    <w:p w:rsidRDefault="006F01C1" w:rsidP="006F01C1" w:rsidR="006F01C1">
      <w:pPr>
        <w:jc w:val="both"/>
      </w:pPr>
      <w:r>
        <w:t>-FINA</w:t>
      </w:r>
    </w:p>
    <w:p w:rsidRDefault="006F01C1" w:rsidP="006F01C1" w:rsidR="006F01C1">
      <w:pPr>
        <w:jc w:val="both"/>
      </w:pPr>
      <w:r>
        <w:t>-ŽDO GUO Vukovar</w:t>
      </w:r>
    </w:p>
    <w:p w:rsidRDefault="006F01C1" w:rsidP="006F01C1" w:rsidR="006F01C1">
      <w:pPr>
        <w:jc w:val="both"/>
      </w:pPr>
      <w:r>
        <w:t>-zakonski zastupnik dužnika – direktor Elvis Gušani, OIB: 08113461801, Vinkovci, Frana Krste Frankopana 20</w:t>
      </w:r>
    </w:p>
    <w:p w:rsidRDefault="006F01C1" w:rsidP="006F01C1" w:rsidR="006F01C1">
      <w:pPr>
        <w:jc w:val="both"/>
      </w:pPr>
    </w:p>
    <w:p w:rsidRDefault="006F01C1" w:rsidP="006F01C1" w:rsidR="006F01C1">
      <w:pPr>
        <w:jc w:val="both"/>
      </w:pPr>
      <w:r>
        <w:tab/>
      </w:r>
      <w:r>
        <w:tab/>
      </w:r>
      <w:r>
        <w:tab/>
      </w:r>
      <w:r>
        <w:tab/>
        <w:t xml:space="preserve">U Osijeku, 15. studenog 2018. </w:t>
      </w:r>
    </w:p>
    <w:p w:rsidRDefault="006F01C1" w:rsidP="006F01C1" w:rsidR="006F01C1">
      <w:pPr>
        <w:jc w:val="both"/>
      </w:pPr>
    </w:p>
    <w:p w:rsidRDefault="006F01C1" w:rsidP="006F01C1" w:rsidR="006F01C1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6F01C1" w:rsidP="006F01C1" w:rsidR="006F01C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6F01C1" w:rsidP="006F01C1" w:rsidR="006F01C1">
      <w:pPr>
        <w:jc w:val="both"/>
      </w:pPr>
    </w:p>
    <w:p w:rsidRDefault="006F01C1" w:rsidP="006F01C1" w:rsidR="006F01C1">
      <w:pPr>
        <w:jc w:val="both"/>
      </w:pPr>
      <w:r>
        <w:t>Zapisničar: Danijela Špeletić</w:t>
      </w:r>
    </w:p>
    <w:p w:rsidRDefault="006F01C1" w:rsidP="006F01C1" w:rsidR="006F01C1">
      <w:pPr>
        <w:jc w:val="both"/>
      </w:pPr>
    </w:p>
    <w:p w:rsidRDefault="006F01C1" w:rsidP="006F01C1" w:rsidR="006F01C1">
      <w:pPr>
        <w:jc w:val="both"/>
      </w:pPr>
      <w:r>
        <w:t>DNA:</w:t>
      </w:r>
    </w:p>
    <w:p w:rsidRDefault="006F01C1" w:rsidP="006F01C1" w:rsidR="006F01C1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6F01C1" w:rsidP="006F01C1" w:rsidR="006F01C1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>
        <w:rPr>
          <w:color w:val="000000"/>
        </w:rPr>
        <w:t>ŽDO GUO Vukovar</w:t>
      </w:r>
    </w:p>
    <w:p w:rsidRDefault="006F01C1" w:rsidP="006F01C1" w:rsidR="006F01C1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>. ploča uz prijedlog</w:t>
      </w:r>
    </w:p>
    <w:p w:rsidRDefault="006F01C1" w:rsidP="006F01C1" w:rsidR="006F01C1">
      <w:pPr>
        <w:pStyle w:val="Odlomakpopisa"/>
        <w:numPr>
          <w:ilvl w:val="0"/>
          <w:numId w:val="12"/>
        </w:numPr>
        <w:jc w:val="both"/>
      </w:pPr>
      <w:r>
        <w:rPr>
          <w:color w:val="000000"/>
        </w:rPr>
        <w:t>zakonski zastupnik dužnika</w:t>
      </w:r>
      <w:r>
        <w:t xml:space="preserve"> Elvis Gušani, Vinkovci, Frana Krste Frankopana 20</w:t>
      </w:r>
    </w:p>
    <w:p w:rsidRDefault="006F01C1" w:rsidP="006F01C1" w:rsidR="006F01C1">
      <w:pPr>
        <w:pStyle w:val="Odlomakpopisa"/>
        <w:numPr>
          <w:ilvl w:val="0"/>
          <w:numId w:val="12"/>
        </w:numPr>
        <w:jc w:val="both"/>
      </w:pPr>
      <w:r>
        <w:rPr>
          <w:color w:val="000000"/>
        </w:rPr>
        <w:t>R 5.12.2018. u 9,45 sati</w:t>
      </w:r>
    </w:p>
    <w:p w:rsidRDefault="0033460E" w:rsidP="006F01C1" w:rsidR="0033460E" w:rsidRPr="006F01C1">
      <w:bookmarkStart w:name="_GoBack" w:id="0"/>
      <w:bookmarkEnd w:id="0"/>
    </w:p>
    <w:sectPr w:rsidR="0033460E" w:rsidRPr="006F01C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950" w:rsidR="005E0950">
      <w:r>
        <w:separator/>
      </w:r>
    </w:p>
  </w:endnote>
  <w:endnote w:id="0" w:type="continuationSeparator">
    <w:p w:rsidRDefault="005E0950" w:rsidR="005E09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950" w:rsidR="005E0950">
      <w:r>
        <w:separator/>
      </w:r>
    </w:p>
  </w:footnote>
  <w:footnote w:id="0" w:type="continuationSeparator">
    <w:p w:rsidRDefault="005E0950" w:rsidR="005E09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D716E9" w:rsidR="00D716E9">
    <w:pPr>
      <w:jc w:val="right"/>
    </w:pPr>
    <w:r>
      <w:tab/>
    </w:r>
    <w:r>
      <w:tab/>
    </w:r>
    <w:r w:rsidR="00D716E9">
      <w:t>7 St-1067/18-7</w:t>
    </w: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4FD7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E0950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01C1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5348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495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2C5C"/>
    <w:rsid w:val="00C74752"/>
    <w:rsid w:val="00C756BA"/>
    <w:rsid w:val="00C769B5"/>
    <w:rsid w:val="00C87544"/>
    <w:rsid w:val="00CB6CB8"/>
    <w:rsid w:val="00CC5FAF"/>
    <w:rsid w:val="00CC6036"/>
    <w:rsid w:val="00CD4919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716E9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C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72C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2C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C5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C5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rsid w:val="006F01C1"/>
    <w:rPr>
      <w:b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C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72C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2C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C5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C5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rsid w:val="006F01C1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17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76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62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477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St-1067/2018-7</izvorni_sadrzaj>
    <derivirana_varijabla naziv="DomainObject.Oznaka_1">St-1067/2018-7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2018.</izvorni_sadrzaj>
    <derivirana_varijabla naziv="DomainObject.Predmet.DatumOsnivanja_1">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EMINA j.d.o.o. za trgovinu i usluge zastupanog po punomoćniku Elvis Gušani</izvorni_sadrzaj>
    <derivirana_varijabla naziv="DomainObject.Predmet.ProtustrankaFormated_1">  EMINA j.d.o.o. za trgovinu i usluge zastupanog po punomoćniku Elvis Gušani</derivirana_varijabla>
  </DomainObject.Predmet.ProtustrankaFormated>
  <DomainObject.Predmet.ProtustrankaFormatedOIB>
    <izvorni_sadrzaj>  EMINA j.d.o.o. za trgovinu i usluge, OIB 34626501736 zastupanog po punomoćniku Elvis Gušani</izvorni_sadrzaj>
    <derivirana_varijabla naziv="DomainObject.Predmet.ProtustrankaFormatedOIB_1">  EMINA j.d.o.o. za trgovinu i usluge, OIB 34626501736 zastupanog po punomoćniku Elvis Gušani</derivirana_varijabla>
  </DomainObject.Predmet.ProtustrankaFormatedOIB>
  <DomainObject.Predmet.ProtustrankaFormatedWithAdress>
    <izvorni_sadrzaj> EMINA j.d.o.o. za trgovinu i usluge, Frana Krste Frankopana 20, 32100 Vinkovci zastupanog po punomoćniku Elvis Gušani</izvorni_sadrzaj>
    <derivirana_varijabla naziv="DomainObject.Predmet.ProtustrankaFormatedWithAdress_1"> EMINA j.d.o.o. za trgovinu i usluge, Frana Krste Frankopana 20, 32100 Vinkovci zastupanog po punomoćniku Elvis Gušani</derivirana_varijabla>
  </DomainObject.Predmet.ProtustrankaFormatedWithAdress>
  <DomainObject.Predmet.ProtustrankaFormatedWithAdressOIB>
    <izvorni_sadrzaj> EMINA j.d.o.o. za trgovinu i usluge, OIB 34626501736, Frana Krste Frankopana 20, 32100 Vinkovci zastupanog po punomoćniku Elvis Gušani</izvorni_sadrzaj>
    <derivirana_varijabla naziv="DomainObject.Predmet.ProtustrankaFormatedWithAdressOIB_1"> EMINA j.d.o.o. za trgovinu i usluge, OIB 34626501736, Frana Krste Frankopana 20, 32100 Vinkovci zastupanog po punomoćniku Elvis Gušani</derivirana_varijabla>
  </DomainObject.Predmet.ProtustrankaFormatedWithAdressOIB>
  <DomainObject.Predmet.ProtustrankaWithAdress>
    <izvorni_sadrzaj>EMINA j.d.o.o. za trgovinu i usluge Frana Krste Frankopana 20, 32100 Vinkovci</izvorni_sadrzaj>
    <derivirana_varijabla naziv="DomainObject.Predmet.ProtustrankaWithAdress_1">EMINA j.d.o.o. za trgovinu i usluge Frana Krste Frankopana 20, 32100 Vinkovci</derivirana_varijabla>
  </DomainObject.Predmet.ProtustrankaWithAdress>
  <DomainObject.Predmet.ProtustrankaWithAdressOIB>
    <izvorni_sadrzaj>EMINA j.d.o.o. za trgovinu i usluge, OIB 34626501736, Frana Krste Frankopana 20, 32100 Vinkovci</izvorni_sadrzaj>
    <derivirana_varijabla naziv="DomainObject.Predmet.ProtustrankaWithAdressOIB_1">EMINA j.d.o.o. za trgovinu i usluge, OIB 34626501736, Frana Krste Frankopana 20, 32100 Vinkovci</derivirana_varijabla>
  </DomainObject.Predmet.ProtustrankaWithAdressOIB>
  <DomainObject.Predmet.ProtustrankaNazivFormated>
    <izvorni_sadrzaj>EMINA j.d.o.o. za trgovinu i usluge</izvorni_sadrzaj>
    <derivirana_varijabla naziv="DomainObject.Predmet.ProtustrankaNazivFormated_1">EMINA j.d.o.o. za trgovinu i usluge</derivirana_varijabla>
  </DomainObject.Predmet.ProtustrankaNazivFormated>
  <DomainObject.Predmet.ProtustrankaNazivFormatedOIB>
    <izvorni_sadrzaj>EMINA j.d.o.o. za trgovinu i usluge, OIB 34626501736</izvorni_sadrzaj>
    <derivirana_varijabla naziv="DomainObject.Predmet.ProtustrankaNazivFormatedOIB_1">EMINA j.d.o.o. za trgovinu i usluge, OIB 34626501736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EMINA j.d.o.o. za trgovinu i usluge zastupanog po punomoćniku Elvis Gušani</item>
    </izvorni_sadrzaj>
    <derivirana_varijabla naziv="DomainObject.Predmet.ProtuStrankaListFormated_1">
      <item>EMINA j.d.o.o. za trgovinu i usluge zastupanog po punomoćniku Elvis Gušani</item>
    </derivirana_varijabla>
  </DomainObject.Predmet.ProtuStrankaListFormated>
  <DomainObject.Predmet.ProtuStrankaListFormatedOIB>
    <izvorni_sadrzaj>
      <item>EMINA j.d.o.o. za trgovinu i usluge, OIB 34626501736 zastupanog po punomoćniku Elvis Gušani</item>
    </izvorni_sadrzaj>
    <derivirana_varijabla naziv="DomainObject.Predmet.ProtuStrankaListFormatedOIB_1">
      <item>EMINA j.d.o.o. za trgovinu i usluge, OIB 34626501736 zastupanog po punomoćniku Elvis Gušani</item>
    </derivirana_varijabla>
  </DomainObject.Predmet.ProtuStrankaListFormatedOIB>
  <DomainObject.Predmet.ProtuStrankaListFormatedWithAdress>
    <izvorni_sadrzaj>
      <item>EMINA j.d.o.o. za trgovinu i usluge, Frana Krste Frankopana 20, 32100 Vinkovci zastupanog po punomoćniku Elvis Gušani</item>
    </izvorni_sadrzaj>
    <derivirana_varijabla naziv="DomainObject.Predmet.ProtuStrankaListFormatedWithAdress_1">
      <item>EMINA j.d.o.o. za trgovinu i usluge, Frana Krste Frankopana 20, 32100 Vinkovci zastupanog po punomoćniku Elvis Gušani</item>
    </derivirana_varijabla>
  </DomainObject.Predmet.ProtuStrankaListFormatedWithAdress>
  <DomainObject.Predmet.ProtuStrankaListFormatedWithAdressOIB>
    <izvorni_sadrzaj>
      <item>EMINA j.d.o.o. za trgovinu i usluge, OIB 34626501736, Frana Krste Frankopana 20, 32100 Vinkovci zastupanog po punomoćniku Elvis Gušani</item>
    </izvorni_sadrzaj>
    <derivirana_varijabla naziv="DomainObject.Predmet.ProtuStrankaListFormatedWithAdressOIB_1">
      <item>EMINA j.d.o.o. za trgovinu i usluge, OIB 34626501736, Frana Krste Frankopana 20, 32100 Vinkovci zastupanog po punomoćniku Elvis Gušani</item>
    </derivirana_varijabla>
  </DomainObject.Predmet.ProtuStrankaListFormatedWithAdressOIB>
  <DomainObject.Predmet.ProtuStrankaListNazivFormated>
    <izvorni_sadrzaj>
      <item>EMINA j.d.o.o. za trgovinu i usluge</item>
    </izvorni_sadrzaj>
    <derivirana_varijabla naziv="DomainObject.Predmet.ProtuStrankaListNazivFormated_1">
      <item>EMINA j.d.o.o. za trgovinu i usluge</item>
    </derivirana_varijabla>
  </DomainObject.Predmet.ProtuStrankaListNazivFormated>
  <DomainObject.Predmet.ProtuStrankaListNazivFormatedOIB>
    <izvorni_sadrzaj>
      <item>EMINA j.d.o.o. za trgovinu i usluge, OIB 34626501736</item>
    </izvorni_sadrzaj>
    <derivirana_varijabla naziv="DomainObject.Predmet.ProtuStrankaListNazivFormatedOIB_1">
      <item>EMINA j.d.o.o. za trgovinu i usluge, OIB 34626501736</item>
    </derivirana_varijabla>
  </DomainObject.Predmet.ProtuStrankaListNazivFormatedOIB>
  <DomainObject.Predmet.OstaliListFormated>
    <izvorni_sadrzaj>
      <item>Elvis Gušani punomoćnik sudionika u postupku EMINA j.d.o.o. za trgovinu i usluge</item>
    </izvorni_sadrzaj>
    <derivirana_varijabla naziv="DomainObject.Predmet.OstaliListFormated_1">
      <item>Elvis Gušani punomoćnik sudionika u postupku EMINA j.d.o.o. za trgovinu i usluge</item>
    </derivirana_varijabla>
  </DomainObject.Predmet.OstaliListFormated>
  <DomainObject.Predmet.OstaliListFormatedOIB>
    <izvorni_sadrzaj>
      <item>Elvis Gušani, OIB 08113461801 punomoćnik sudionika u postupku EMINA j.d.o.o. za trgovinu i usluge</item>
    </izvorni_sadrzaj>
    <derivirana_varijabla naziv="DomainObject.Predmet.OstaliListFormatedOIB_1">
      <item>Elvis Gušani, OIB 08113461801 punomoćnik sudionika u postupku EMINA j.d.o.o. za trgovinu i usluge</item>
    </derivirana_varijabla>
  </DomainObject.Predmet.OstaliListFormatedOIB>
  <DomainObject.Predmet.OstaliListFormatedWithAdress>
    <izvorni_sadrzaj>
      <item>Elvis Gušani, Frana Krste Frankopana 20, 32100 Vinkovci punomoćnik sudionika u postupku EMINA j.d.o.o. za trgovinu i usluge</item>
    </izvorni_sadrzaj>
    <derivirana_varijabla naziv="DomainObject.Predmet.OstaliListFormatedWithAdress_1">
      <item>Elvis Gušani, Frana Krste Frankopana 20, 32100 Vinkovci punomoćnik sudionika u postupku EMINA j.d.o.o. za trgovinu i usluge</item>
    </derivirana_varijabla>
  </DomainObject.Predmet.OstaliListFormatedWithAdress>
  <DomainObject.Predmet.OstaliListFormatedWithAdressOIB>
    <izvorni_sadrzaj>
      <item>Elvis Gušani, OIB 08113461801, Frana Krste Frankopana 20, 32100 Vinkovci punomoćnik sudionika u postupku EMINA j.d.o.o. za trgovinu i usluge</item>
    </izvorni_sadrzaj>
    <derivirana_varijabla naziv="DomainObject.Predmet.OstaliListFormatedWithAdressOIB_1">
      <item>Elvis Gušani, OIB 08113461801, Frana Krste Frankopana 20, 32100 Vinkovci punomoćnik sudionika u postupku EMINA j.d.o.o. za trgovinu i usluge</item>
    </derivirana_varijabla>
  </DomainObject.Predmet.OstaliListFormatedWithAdressOIB>
  <DomainObject.Predmet.OstaliListNazivFormated>
    <izvorni_sadrzaj>
      <item>Elvis Gušani</item>
    </izvorni_sadrzaj>
    <derivirana_varijabla naziv="DomainObject.Predmet.OstaliListNazivFormated_1">
      <item>Elvis Gušani</item>
    </derivirana_varijabla>
  </DomainObject.Predmet.OstaliListNazivFormated>
  <DomainObject.Predmet.OstaliListNazivFormatedOIB>
    <izvorni_sadrzaj>
      <item>Elvis Gušani, OIB 08113461801</item>
    </izvorni_sadrzaj>
    <derivirana_varijabla naziv="DomainObject.Predmet.OstaliListNazivFormatedOIB_1">
      <item>Elvis Gušani, OIB 08113461801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St-1067/2018-7</izvorni_sadrzaj>
    <derivirana_varijabla naziv="DomainObject.PoslovniBrojDokumenta_1">St-1067/2018-7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EMINA j.d.o.o. za trgovinu i usluge</izvorni_sadrzaj>
    <derivirana_varijabla naziv="DomainObject.Predmet.ProtustrankaIDrugi_1">EMINA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EMINA j.d.o.o. za trgovinu i usluge, OIB 34626501736, Frana Krste Frankopana 20, 32100 Vinkovci</izvorni_sadrzaj>
    <derivirana_varijabla naziv="DomainObject.Predmet.ProtustrankaIDrugiAdressOIB_1">EMINA j.d.o.o. za trgovinu i usluge, OIB 34626501736, Frana Krste Frankopana 20,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EMINA j.d.o.o. za trgovinu i usluge</item>
      <item>Elvis Gušani</item>
    </izvorni_sadrzaj>
    <derivirana_varijabla naziv="DomainObject.Predmet.SudioniciListNaziv_1">
      <item>FINA RC OSIJEK</item>
      <item>EMINA j.d.o.o. za trgovinu i usluge</item>
      <item>Elvis Gušani</item>
    </derivirana_varijabla>
  </DomainObject.Predmet.SudioniciListNaziv>
  <DomainObject.Predmet.SudioniciListAdressOIB>
    <izvorni_sadrzaj>
      <item>FINA RC OSIJEK, OIB 85821130368</item>
      <item>EMINA j.d.o.o. za trgovinu i usluge, OIB 34626501736, Frana Krste Frankopana 20,32100 Vinkovci</item>
      <item>Elvis Gušani, OIB 08113461801, Frana Krste Frankopana 20,32100 Vinkovci</item>
    </izvorni_sadrzaj>
    <derivirana_varijabla naziv="DomainObject.Predmet.SudioniciListAdressOIB_1">
      <item>FINA RC OSIJEK, OIB 85821130368</item>
      <item>EMINA j.d.o.o. za trgovinu i usluge, OIB 34626501736, Frana Krste Frankopana 20,32100 Vinkovci</item>
      <item>Elvis Gušani, OIB 08113461801, Frana Krste Frankopana 20,32100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34626501736</item>
      <item>, OIB 08113461801</item>
    </izvorni_sadrzaj>
    <derivirana_varijabla naziv="DomainObject.Predmet.SudioniciListNazivOIB_1">
      <item>, OIB 85821130368</item>
      <item>, OIB 34626501736</item>
      <item>, OIB 08113461801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St-1067/2018-8</izvorni_sadrzaj>
    <derivirana_varijabla naziv="DomainObject.PredzadnjaOdlukaIzPredmeta.Oznaka_1">St-1067/2018-8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190</properties:Words>
  <properties:Characters>1043</properties:Characters>
  <properties:Lines>45</properties:Lines>
  <properties:Paragraphs>23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2018-11-15T12:35:00Z</dcterms:modified>
  <cp:revision>206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St-1067/2018-7 / Odluka - Rješenje (POZIV_za_roč._(-7)._(-7))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