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ad107" w14:paraId="68ad107" w:rsidRDefault="0077660C" w:rsidP="00B56F5A" w:rsidR="00B56F5A" w:rsidRPr="00B56F5A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54327">
        <w:t xml:space="preserve">     </w:t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</w:r>
      <w:r w:rsidR="00B56F5A">
        <w:tab/>
        <w:t xml:space="preserve"> </w:t>
      </w:r>
      <w:r w:rsidR="00A310C4">
        <w:rPr>
          <w:b/>
        </w:rPr>
        <w:t>Broj: 7/St-1546</w:t>
      </w:r>
      <w:r w:rsidR="00575481">
        <w:rPr>
          <w:b/>
        </w:rPr>
        <w:t>/2016-</w:t>
      </w:r>
      <w:r w:rsidR="00BA6576">
        <w:rPr>
          <w:b/>
        </w:rPr>
        <w:t>29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REPUBLIKA HRVATSKA</w:t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TRGOVAČKI SUD U OSIJEKU</w:t>
      </w:r>
    </w:p>
    <w:p w:rsidRDefault="00754327" w:rsidP="00754327" w:rsidR="00B56F5A">
      <w:pPr>
        <w:rPr>
          <w:b/>
        </w:rPr>
      </w:pPr>
      <w:r w:rsidRPr="007F7A21">
        <w:rPr>
          <w:b/>
        </w:rPr>
        <w:t>STALNA SLUŽBA</w:t>
      </w:r>
      <w:r w:rsidR="00B56F5A">
        <w:rPr>
          <w:b/>
        </w:rPr>
        <w:t xml:space="preserve"> U SLAVONSKOM BRODU</w:t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  <w:r w:rsidR="00826CC2">
        <w:rPr>
          <w:b/>
        </w:rPr>
        <w:tab/>
      </w:r>
    </w:p>
    <w:p w:rsidRDefault="00754327" w:rsidP="00754327" w:rsidR="00754327" w:rsidRPr="007F7A21">
      <w:pPr>
        <w:rPr>
          <w:b/>
        </w:rPr>
      </w:pPr>
      <w:r w:rsidRPr="007F7A21">
        <w:rPr>
          <w:b/>
        </w:rPr>
        <w:t>Trg pobjede 14</w:t>
      </w:r>
    </w:p>
    <w:p w:rsidRDefault="00B56F5A" w:rsidP="00754327" w:rsidR="00754327" w:rsidRPr="007F7A21">
      <w:pPr>
        <w:rPr>
          <w:b/>
        </w:rPr>
      </w:pPr>
      <w:r>
        <w:rPr>
          <w:b/>
        </w:rPr>
        <w:t>Slavonski Brod</w:t>
      </w:r>
    </w:p>
    <w:p w:rsidRDefault="00754327" w:rsidP="00754327" w:rsidR="00754327"/>
    <w:p w:rsidRDefault="007F7A21" w:rsidP="007F7A21" w:rsidR="00754327">
      <w:pPr>
        <w:jc w:val="center"/>
        <w:rPr>
          <w:b/>
        </w:rPr>
      </w:pPr>
      <w:r w:rsidRPr="007F7A21">
        <w:rPr>
          <w:b/>
        </w:rPr>
        <w:t>R E P U B L I K A  H R V A T S K A</w:t>
      </w:r>
    </w:p>
    <w:p w:rsidRDefault="00826CC2" w:rsidP="007F7A21" w:rsidR="00826CC2" w:rsidRPr="007F7A21">
      <w:pPr>
        <w:jc w:val="center"/>
        <w:rPr>
          <w:b/>
        </w:rPr>
      </w:pPr>
    </w:p>
    <w:p w:rsidRDefault="00754327" w:rsidP="007F7A21" w:rsidR="00754327" w:rsidRPr="007F7A21">
      <w:pPr>
        <w:jc w:val="center"/>
        <w:rPr>
          <w:b/>
        </w:rPr>
      </w:pPr>
      <w:r w:rsidRPr="007F7A21">
        <w:rPr>
          <w:b/>
        </w:rPr>
        <w:t>R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Š</w:t>
      </w:r>
      <w:r w:rsidR="00F80F64">
        <w:rPr>
          <w:b/>
        </w:rPr>
        <w:t xml:space="preserve"> </w:t>
      </w:r>
      <w:r w:rsidRPr="007F7A21">
        <w:rPr>
          <w:b/>
        </w:rPr>
        <w:t>E</w:t>
      </w:r>
      <w:r w:rsidR="00F80F64">
        <w:rPr>
          <w:b/>
        </w:rPr>
        <w:t xml:space="preserve"> </w:t>
      </w:r>
      <w:r w:rsidRPr="007F7A21">
        <w:rPr>
          <w:b/>
        </w:rPr>
        <w:t>N</w:t>
      </w:r>
      <w:r w:rsidR="00F80F64">
        <w:rPr>
          <w:b/>
        </w:rPr>
        <w:t xml:space="preserve"> </w:t>
      </w:r>
      <w:r w:rsidRPr="007F7A21">
        <w:rPr>
          <w:b/>
        </w:rPr>
        <w:t>J</w:t>
      </w:r>
      <w:r w:rsidR="00F80F64">
        <w:rPr>
          <w:b/>
        </w:rPr>
        <w:t xml:space="preserve"> </w:t>
      </w:r>
      <w:r w:rsidRPr="007F7A21">
        <w:rPr>
          <w:b/>
        </w:rPr>
        <w:t>E</w:t>
      </w:r>
    </w:p>
    <w:p w:rsidRDefault="00754327" w:rsidP="00754327" w:rsidR="00754327"/>
    <w:p w:rsidRDefault="00754327" w:rsidP="00575481" w:rsidR="00754327">
      <w:pPr>
        <w:ind w:firstLine="1440"/>
        <w:jc w:val="both"/>
      </w:pPr>
      <w:r w:rsidRPr="007F7A21">
        <w:rPr>
          <w:b/>
        </w:rPr>
        <w:t xml:space="preserve">TRGOVAČKI SUD U OSIJEKU, STALNA SLUŽBA </w:t>
      </w:r>
      <w:r w:rsidR="00B56F5A">
        <w:rPr>
          <w:b/>
        </w:rPr>
        <w:t>U SLAVONSKOM BRODU</w:t>
      </w:r>
      <w:r>
        <w:t xml:space="preserve">, po stečajnoj sutkinji Mirni Vujčić, u </w:t>
      </w:r>
      <w:r w:rsidR="00826CC2">
        <w:t>stečajnom</w:t>
      </w:r>
      <w:r>
        <w:t xml:space="preserve"> postupku nad stečajnim dužnikom </w:t>
      </w:r>
      <w:r w:rsidR="00E54382" w:rsidRPr="00E54382">
        <w:t xml:space="preserve">BORIS NEKRETNINE d.o.o. za graditeljstvo, trgovinu i usluge "u stečaju", skraćena tvrtka: BORIS NEKRETNINE d.o.o. "u stečaju", Staro </w:t>
      </w:r>
      <w:proofErr w:type="spellStart"/>
      <w:r w:rsidR="00E54382" w:rsidRPr="00E54382">
        <w:t>Topolje</w:t>
      </w:r>
      <w:proofErr w:type="spellEnd"/>
      <w:r w:rsidR="00E54382" w:rsidRPr="00E54382">
        <w:t>, Dalmatinska 15, OIB: 93319102292</w:t>
      </w:r>
      <w:r w:rsidR="00B804C6">
        <w:t xml:space="preserve">, dana </w:t>
      </w:r>
      <w:r w:rsidR="003B5791">
        <w:t xml:space="preserve">30. </w:t>
      </w:r>
      <w:r w:rsidR="00E54382">
        <w:t>svibnja</w:t>
      </w:r>
      <w:r w:rsidR="00B804C6">
        <w:t xml:space="preserve"> 201</w:t>
      </w:r>
      <w:r w:rsidR="00FB3EF3">
        <w:t>7</w:t>
      </w:r>
      <w:r>
        <w:t xml:space="preserve">. godine </w:t>
      </w:r>
    </w:p>
    <w:p w:rsidRDefault="003B5791" w:rsidP="00575481" w:rsidR="003B5791">
      <w:pPr>
        <w:ind w:firstLine="1440"/>
        <w:jc w:val="both"/>
      </w:pPr>
    </w:p>
    <w:p w:rsidRDefault="00754327" w:rsidP="007F7A21" w:rsidR="00754327">
      <w:pPr>
        <w:jc w:val="center"/>
      </w:pPr>
      <w:r>
        <w:t>r i j e š i o     j e</w:t>
      </w:r>
    </w:p>
    <w:p w:rsidRDefault="00754327" w:rsidP="00754327" w:rsidR="00754327"/>
    <w:p w:rsidRDefault="005E4F92" w:rsidP="00E537E8" w:rsidR="005E4F92" w:rsidRPr="005E4F92">
      <w:pPr>
        <w:ind w:firstLine="1440"/>
        <w:jc w:val="both"/>
      </w:pPr>
      <w:r>
        <w:rPr>
          <w:b/>
        </w:rPr>
        <w:t>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>
        <w:t>Pozivaju se vjerovnici stečajne mase, stečajni upravitelj i skupštin</w:t>
      </w:r>
      <w:r w:rsidR="00B804C6">
        <w:t xml:space="preserve">a vjerovnika stečajnog dužnika </w:t>
      </w:r>
      <w:r w:rsidR="00E54382" w:rsidRPr="00E54382">
        <w:t xml:space="preserve">BORIS NEKRETNINE d.o.o. za graditeljstvo, trgovinu i usluge "u stečaju", skraćena tvrtka: BORIS NEKRETNINE d.o.o. "u stečaju", Staro </w:t>
      </w:r>
      <w:proofErr w:type="spellStart"/>
      <w:r w:rsidR="00E54382" w:rsidRPr="00E54382">
        <w:t>Topolje</w:t>
      </w:r>
      <w:proofErr w:type="spellEnd"/>
      <w:r w:rsidR="00E54382" w:rsidRPr="00E54382">
        <w:t>, Dalmatinska 15, OIB: 93319102292</w:t>
      </w:r>
      <w:r w:rsidR="00FB3EF3" w:rsidRPr="00FB3EF3">
        <w:t>,</w:t>
      </w:r>
      <w:r w:rsidR="0000607A">
        <w:t xml:space="preserve"> </w:t>
      </w:r>
      <w:r w:rsidR="00B804C6">
        <w:t>u roku od osam dana od isteka osmog dana od dana objave ovog rješenja na mrežnoj stranici e-Oglasna ploča sudova</w:t>
      </w:r>
      <w:r>
        <w:t xml:space="preserve"> očitovati se protive li se obustavi stečajnog postupka nad nave</w:t>
      </w:r>
      <w:r w:rsidR="00B804C6">
        <w:t>denim stečajnim dužnikom jer ste</w:t>
      </w:r>
      <w:r>
        <w:t>č</w:t>
      </w:r>
      <w:r w:rsidR="00B804C6">
        <w:t>a</w:t>
      </w:r>
      <w:r>
        <w:t>jna masa nije dostatna n</w:t>
      </w:r>
      <w:r w:rsidR="00B56F5A">
        <w:t>i za namirenje</w:t>
      </w:r>
      <w:r>
        <w:t xml:space="preserve"> troškova stečajnog postupka</w:t>
      </w:r>
      <w:r w:rsidR="00F80F64">
        <w:t>.</w:t>
      </w:r>
      <w:r>
        <w:t xml:space="preserve">  </w:t>
      </w:r>
    </w:p>
    <w:p w:rsidRDefault="005E4F92" w:rsidP="00E537E8" w:rsidR="005E4F92">
      <w:pPr>
        <w:ind w:firstLine="1440"/>
        <w:jc w:val="both"/>
        <w:rPr>
          <w:b/>
        </w:rPr>
      </w:pPr>
    </w:p>
    <w:p w:rsidRDefault="00396C36" w:rsidP="00E537E8" w:rsidR="00754327">
      <w:pPr>
        <w:ind w:firstLine="1440"/>
        <w:jc w:val="both"/>
      </w:pPr>
      <w:r>
        <w:rPr>
          <w:b/>
        </w:rPr>
        <w:t>II</w:t>
      </w:r>
      <w:r w:rsidR="00B56F5A">
        <w:rPr>
          <w:b/>
        </w:rPr>
        <w:t>.</w:t>
      </w:r>
      <w:r w:rsidR="008F2F61">
        <w:rPr>
          <w:b/>
        </w:rPr>
        <w:t xml:space="preserve"> </w:t>
      </w:r>
      <w:r w:rsidR="00754327">
        <w:t>Pozivaju se vjerovnici stečajnog dužnika</w:t>
      </w:r>
      <w:r w:rsidR="007F7A21">
        <w:t xml:space="preserve"> </w:t>
      </w:r>
      <w:r w:rsidR="00E54382" w:rsidRPr="00E54382">
        <w:t xml:space="preserve">BORIS NEKRETNINE d.o.o. za graditeljstvo, trgovinu i usluge "u stečaju", skraćena tvrtka: BORIS NEKRETNINE d.o.o. "u stečaju", Staro </w:t>
      </w:r>
      <w:proofErr w:type="spellStart"/>
      <w:r w:rsidR="00E54382" w:rsidRPr="00E54382">
        <w:t>Topolje</w:t>
      </w:r>
      <w:proofErr w:type="spellEnd"/>
      <w:r w:rsidR="00E54382" w:rsidRPr="00E54382">
        <w:t>, Dalmatinska 15, OIB: 93319102292</w:t>
      </w:r>
      <w:r w:rsidR="00FB3EF3" w:rsidRPr="00FB3EF3">
        <w:t>,</w:t>
      </w:r>
      <w:r w:rsidR="00754327">
        <w:t xml:space="preserve"> </w:t>
      </w:r>
      <w:r w:rsidR="008F2F61">
        <w:t xml:space="preserve">koji se protive </w:t>
      </w:r>
      <w:r w:rsidR="005E4F92">
        <w:t xml:space="preserve">obustavi </w:t>
      </w:r>
      <w:r w:rsidR="00B804C6">
        <w:t xml:space="preserve"> stečajnog p</w:t>
      </w:r>
      <w:r w:rsidR="005E4F92">
        <w:t xml:space="preserve">ostupka </w:t>
      </w:r>
      <w:r w:rsidR="00754327">
        <w:t xml:space="preserve">u roku od </w:t>
      </w:r>
      <w:r w:rsidR="00826CC2">
        <w:t xml:space="preserve">osam dana od isteka osmog dana od dana objave ovog rješenja na mrežnoj stranici e-Oglasna ploča sudova </w:t>
      </w:r>
      <w:r w:rsidR="0076416D">
        <w:t>solidarno p</w:t>
      </w:r>
      <w:r w:rsidR="00826CC2">
        <w:t>redu</w:t>
      </w:r>
      <w:r w:rsidR="00B06A46">
        <w:t>jmi</w:t>
      </w:r>
      <w:r w:rsidR="00B804C6">
        <w:t>ti</w:t>
      </w:r>
      <w:r w:rsidR="004039DF">
        <w:t xml:space="preserve"> iznos od </w:t>
      </w:r>
      <w:r w:rsidR="00E54382">
        <w:t>2</w:t>
      </w:r>
      <w:r w:rsidR="005866FF">
        <w:t>2</w:t>
      </w:r>
      <w:r w:rsidR="00554FBB" w:rsidRPr="0006322D">
        <w:t>.</w:t>
      </w:r>
      <w:r w:rsidR="00754327" w:rsidRPr="0006322D">
        <w:t>000,00</w:t>
      </w:r>
      <w:r w:rsidR="00754327">
        <w:t xml:space="preserve"> Kn za pokriće troškova</w:t>
      </w:r>
      <w:r w:rsidR="00826CC2">
        <w:t xml:space="preserve"> stečajnog</w:t>
      </w:r>
      <w:r w:rsidR="00754327">
        <w:t xml:space="preserve"> postupka </w:t>
      </w:r>
      <w:r w:rsidR="00826CC2">
        <w:t>na depozitni</w:t>
      </w:r>
      <w:r w:rsidR="00754327">
        <w:t xml:space="preserve"> račun Trgovačkog suda u Osijeku br. HR31 2390 0011 3000 002</w:t>
      </w:r>
      <w:r w:rsidR="009305A2">
        <w:t>0 0 s pozivom na br. HR05 221-</w:t>
      </w:r>
      <w:r w:rsidR="00E54382">
        <w:rPr>
          <w:b/>
        </w:rPr>
        <w:t>1546</w:t>
      </w:r>
      <w:r w:rsidR="00754327" w:rsidRPr="00FB3EF3">
        <w:rPr>
          <w:b/>
        </w:rPr>
        <w:t>-201</w:t>
      </w:r>
      <w:r w:rsidR="00554FBB" w:rsidRPr="00FB3EF3">
        <w:rPr>
          <w:b/>
        </w:rPr>
        <w:t>6</w:t>
      </w:r>
      <w:r w:rsidR="00754327">
        <w:t>.</w:t>
      </w:r>
    </w:p>
    <w:p w:rsidRDefault="00754327" w:rsidP="00E537E8" w:rsidR="00754327">
      <w:pPr>
        <w:jc w:val="both"/>
      </w:pPr>
    </w:p>
    <w:p w:rsidRDefault="00754327" w:rsidP="00826CC2" w:rsidR="007F7A21">
      <w:pPr>
        <w:ind w:firstLine="1440"/>
        <w:jc w:val="both"/>
      </w:pPr>
      <w:r w:rsidRPr="007F7A21">
        <w:rPr>
          <w:b/>
        </w:rPr>
        <w:t>II</w:t>
      </w:r>
      <w:r w:rsidR="008F2F61">
        <w:rPr>
          <w:b/>
        </w:rPr>
        <w:t>I</w:t>
      </w:r>
      <w:r w:rsidR="00B56F5A">
        <w:rPr>
          <w:b/>
        </w:rPr>
        <w:t>.</w:t>
      </w:r>
      <w:r>
        <w:t xml:space="preserve"> Ukoliko u roku iz točke I</w:t>
      </w:r>
      <w:r w:rsidR="00016F2A">
        <w:t>I</w:t>
      </w:r>
      <w:r>
        <w:t xml:space="preserve"> ovog rješenja</w:t>
      </w:r>
      <w:r w:rsidR="00B804C6">
        <w:t xml:space="preserve"> vjerovnici koji se protive obustavi stečajnog postupka ne uplate predujam</w:t>
      </w:r>
      <w:r w:rsidR="004A493B">
        <w:t xml:space="preserve"> za pokriće troškova postup</w:t>
      </w:r>
      <w:r w:rsidR="00FC3AD2">
        <w:t>k</w:t>
      </w:r>
      <w:r w:rsidR="004A493B">
        <w:t>a</w:t>
      </w:r>
      <w:r w:rsidR="00B804C6">
        <w:t xml:space="preserve"> </w:t>
      </w:r>
      <w:r>
        <w:t>donijeti</w:t>
      </w:r>
      <w:r w:rsidR="00826CC2">
        <w:t xml:space="preserve"> će se</w:t>
      </w:r>
      <w:r>
        <w:t xml:space="preserve"> rješenje o </w:t>
      </w:r>
      <w:r w:rsidR="004A493B">
        <w:t xml:space="preserve">obustavi </w:t>
      </w:r>
      <w:r>
        <w:t xml:space="preserve">i zaključenju stečajnog postupka nad </w:t>
      </w:r>
      <w:r w:rsidR="00826CC2">
        <w:t xml:space="preserve">navedenim </w:t>
      </w:r>
      <w:r>
        <w:t>stečajnim duž</w:t>
      </w:r>
      <w:r w:rsidR="00B804C6">
        <w:t xml:space="preserve">nikom </w:t>
      </w:r>
      <w:r w:rsidR="004A493B">
        <w:t xml:space="preserve">jer stečajna masa nije </w:t>
      </w:r>
      <w:r w:rsidR="00B56F5A">
        <w:t>dostatna ni</w:t>
      </w:r>
      <w:r w:rsidR="00B804C6">
        <w:t xml:space="preserve"> za</w:t>
      </w:r>
      <w:r w:rsidR="00B56F5A">
        <w:t xml:space="preserve"> namirenje</w:t>
      </w:r>
      <w:r w:rsidR="00B804C6">
        <w:t xml:space="preserve"> troškova stečajnog postupka</w:t>
      </w:r>
      <w:r w:rsidR="004A493B">
        <w:t>.</w:t>
      </w:r>
      <w:r w:rsidR="00B804C6">
        <w:t xml:space="preserve">  </w:t>
      </w:r>
    </w:p>
    <w:p w:rsidRDefault="00754327" w:rsidP="00754327" w:rsidR="00754327">
      <w:r>
        <w:t xml:space="preserve">  </w:t>
      </w:r>
    </w:p>
    <w:p w:rsidRDefault="00754327" w:rsidP="007F7A21" w:rsidR="00754327">
      <w:pPr>
        <w:jc w:val="center"/>
      </w:pPr>
      <w:r>
        <w:t>Obrazloženje</w:t>
      </w:r>
    </w:p>
    <w:p w:rsidRDefault="00754327" w:rsidP="00754327" w:rsidR="00754327"/>
    <w:p w:rsidRDefault="00754327" w:rsidP="00575481" w:rsidR="00575481">
      <w:pPr>
        <w:ind w:firstLine="1440"/>
        <w:jc w:val="both"/>
      </w:pPr>
      <w:r>
        <w:t>Rješenjem ovoga suda poslovni broj 7/St-</w:t>
      </w:r>
      <w:r w:rsidR="00DB64A1">
        <w:t>1546</w:t>
      </w:r>
      <w:r w:rsidR="008F2F61">
        <w:t>/201</w:t>
      </w:r>
      <w:r w:rsidR="00554FBB">
        <w:t>6</w:t>
      </w:r>
      <w:r w:rsidR="00826CC2">
        <w:t>-</w:t>
      </w:r>
      <w:r w:rsidR="00DB64A1">
        <w:t>7</w:t>
      </w:r>
      <w:r w:rsidR="00826CC2">
        <w:t xml:space="preserve"> od </w:t>
      </w:r>
      <w:r w:rsidR="00DB64A1">
        <w:t>21</w:t>
      </w:r>
      <w:r w:rsidR="00554FBB">
        <w:t xml:space="preserve">. </w:t>
      </w:r>
      <w:r w:rsidR="00DB64A1">
        <w:t>rujna</w:t>
      </w:r>
      <w:r w:rsidR="00554FBB">
        <w:t xml:space="preserve"> </w:t>
      </w:r>
      <w:r>
        <w:t>201</w:t>
      </w:r>
      <w:r w:rsidR="00554FBB">
        <w:t>6</w:t>
      </w:r>
      <w:r>
        <w:t>.</w:t>
      </w:r>
      <w:r w:rsidR="00F80F64">
        <w:t xml:space="preserve"> </w:t>
      </w:r>
      <w:r>
        <w:t xml:space="preserve">godine </w:t>
      </w:r>
      <w:r w:rsidR="00826CC2">
        <w:t>otvoren</w:t>
      </w:r>
      <w:r>
        <w:t xml:space="preserve"> je</w:t>
      </w:r>
      <w:r w:rsidR="00826CC2">
        <w:t xml:space="preserve"> stečajni postupak nad stečajnim dužnikom</w:t>
      </w:r>
      <w:r w:rsidR="00826CC2" w:rsidRPr="00826CC2">
        <w:t xml:space="preserve"> </w:t>
      </w:r>
      <w:r w:rsidR="00DB64A1" w:rsidRPr="00DB64A1">
        <w:t xml:space="preserve">BORIS NEKRETNINE d.o.o. za graditeljstvo, trgovinu i usluge "u stečaju", skraćena tvrtka: BORIS NEKRETNINE d.o.o. "u stečaju", Staro </w:t>
      </w:r>
      <w:proofErr w:type="spellStart"/>
      <w:r w:rsidR="00DB64A1" w:rsidRPr="00DB64A1">
        <w:t>Topolje</w:t>
      </w:r>
      <w:proofErr w:type="spellEnd"/>
      <w:r w:rsidR="00DB64A1" w:rsidRPr="00DB64A1">
        <w:t>, Dalmatinska 15, OIB: 93319102292</w:t>
      </w:r>
      <w:r w:rsidR="00575481" w:rsidRPr="00575481">
        <w:t>,</w:t>
      </w:r>
      <w:r w:rsidR="00826CC2">
        <w:t xml:space="preserve"> a za stečajnog upravitelja imenovan je </w:t>
      </w:r>
      <w:r w:rsidR="00BA6576">
        <w:t xml:space="preserve">Zlatko </w:t>
      </w:r>
      <w:proofErr w:type="spellStart"/>
      <w:r w:rsidR="00BA6576">
        <w:t>Markasović</w:t>
      </w:r>
      <w:proofErr w:type="spellEnd"/>
      <w:r w:rsidR="00BA6576">
        <w:t xml:space="preserve"> iz</w:t>
      </w:r>
      <w:r w:rsidR="00DB64A1">
        <w:t xml:space="preserve"> Osijek</w:t>
      </w:r>
      <w:r w:rsidR="00BA6576">
        <w:t>a</w:t>
      </w:r>
      <w:r w:rsidR="00DB64A1">
        <w:t xml:space="preserve">, Vijenac </w:t>
      </w:r>
      <w:proofErr w:type="spellStart"/>
      <w:r w:rsidR="00DB64A1">
        <w:t>I.Meštrovića</w:t>
      </w:r>
      <w:proofErr w:type="spellEnd"/>
      <w:r w:rsidR="00DB64A1">
        <w:t xml:space="preserve"> 50, OIB 82230536462</w:t>
      </w:r>
      <w:r w:rsidR="008F2F61">
        <w:t>.</w:t>
      </w:r>
      <w:r w:rsidR="00554FBB">
        <w:t xml:space="preserve"> </w:t>
      </w:r>
    </w:p>
    <w:p w:rsidRDefault="008F2F61" w:rsidP="007166C1" w:rsidR="008F2F61">
      <w:pPr>
        <w:jc w:val="both"/>
      </w:pPr>
    </w:p>
    <w:p w:rsidRDefault="00DB64A1" w:rsidP="00B71A86" w:rsidR="003053CF">
      <w:pPr>
        <w:ind w:firstLine="1440"/>
        <w:jc w:val="right"/>
        <w:rPr>
          <w:b/>
        </w:rPr>
      </w:pPr>
      <w:r>
        <w:rPr>
          <w:b/>
        </w:rPr>
        <w:t>Broj: 7/St-1546/2016-</w:t>
      </w:r>
      <w:r w:rsidR="00BA6576">
        <w:rPr>
          <w:b/>
        </w:rPr>
        <w:t>29</w:t>
      </w:r>
    </w:p>
    <w:p w:rsidRDefault="00B71A86" w:rsidP="00B71A86" w:rsidR="00B71A86">
      <w:pPr>
        <w:ind w:firstLine="1440"/>
        <w:jc w:val="right"/>
      </w:pPr>
    </w:p>
    <w:p w:rsidRDefault="00106F7F" w:rsidP="008F2F61" w:rsidR="006A6713">
      <w:pPr>
        <w:ind w:firstLine="1440"/>
        <w:jc w:val="both"/>
      </w:pPr>
      <w:r w:rsidRPr="00106F7F">
        <w:t xml:space="preserve">Iz Izvješća o tijeku stečajnog postupka i stanju stečajne mase  koje je tijekom postupka dostavio stečajni upravitelj </w:t>
      </w:r>
      <w:r w:rsidR="003B5791">
        <w:t xml:space="preserve">te očitovanja stečajnog upravitelja na Izvještajnom ročištu </w:t>
      </w:r>
      <w:r w:rsidRPr="00106F7F">
        <w:t>proizlazi da</w:t>
      </w:r>
      <w:r w:rsidR="006A6713">
        <w:t xml:space="preserve"> nema mogućnosti </w:t>
      </w:r>
      <w:r w:rsidR="00B71A86">
        <w:t>za nastavak poslovanja dužnika,</w:t>
      </w:r>
      <w:r w:rsidR="00DB64A1">
        <w:t xml:space="preserve"> da dužnik više nema uposlenih osoba, te da dužnik nema imovine jer nije vlasnik nekretnina, motornih vozila, pokretne imovine, a nit</w:t>
      </w:r>
      <w:r w:rsidR="00BA6576">
        <w:t>i</w:t>
      </w:r>
      <w:r w:rsidR="00DB64A1">
        <w:t xml:space="preserve"> nositelj imovinskih prava</w:t>
      </w:r>
      <w:r w:rsidR="00BA6576">
        <w:t xml:space="preserve">. Nadalje proizlazi </w:t>
      </w:r>
      <w:r w:rsidR="00DB64A1">
        <w:t>da je stečajni upravitelj nakon pribavljanja poslovne dokumentacije utvrdio da ne postoji pravna osnova za tražbinu stečajnog</w:t>
      </w:r>
      <w:r w:rsidR="005866FF">
        <w:t xml:space="preserve"> dužnika </w:t>
      </w:r>
      <w:r w:rsidR="00BA6576">
        <w:t xml:space="preserve">koju je bivši zakonski zastupnik naveo u svom iskazu </w:t>
      </w:r>
      <w:r w:rsidR="005866FF">
        <w:t>u iznosu oko 1.100.000</w:t>
      </w:r>
      <w:r w:rsidR="00DB64A1">
        <w:t>,00 Kn prema Šibensko-kninskoj županiji i Gradu Trogiru</w:t>
      </w:r>
      <w:r w:rsidR="005866FF">
        <w:t>,</w:t>
      </w:r>
      <w:r w:rsidR="00DB64A1">
        <w:t xml:space="preserve"> te da pregledom poslovne dokumentacije postoj</w:t>
      </w:r>
      <w:r w:rsidR="00B7709C">
        <w:t>i</w:t>
      </w:r>
      <w:r w:rsidR="00DB64A1">
        <w:t xml:space="preserve"> obveza dužnika prema Šibensko-kninskoj županiji u iznosu od 38.000,00 Kn, da je utvrdio da se vode parnični postupci u odnosu na dužnika u kojem je dužnik pasivna stranka, a nije utvrdio postojanje parnica u kojima je stečajni dužnik na aktivnoj strani</w:t>
      </w:r>
      <w:r w:rsidR="005866FF">
        <w:t xml:space="preserve">. Stoga </w:t>
      </w:r>
      <w:r w:rsidR="00DE5A9C">
        <w:t>je</w:t>
      </w:r>
      <w:r w:rsidR="00BA6576">
        <w:t>, a s obzirom da stečajna masa nije dostatna niti za namirenje troškova stečajnog postupka</w:t>
      </w:r>
      <w:r w:rsidR="00DE5A9C">
        <w:t xml:space="preserve"> p</w:t>
      </w:r>
      <w:r w:rsidR="0042367A">
        <w:t xml:space="preserve">redložio da se vjerovnici </w:t>
      </w:r>
      <w:r w:rsidR="00057E5E">
        <w:t>koji se protive obustavi stečajnog postupka</w:t>
      </w:r>
      <w:r w:rsidR="0042367A">
        <w:t xml:space="preserve"> pozovu na </w:t>
      </w:r>
      <w:r w:rsidR="00DE5A9C">
        <w:t>uplatu</w:t>
      </w:r>
      <w:r w:rsidR="0042367A">
        <w:t xml:space="preserve"> </w:t>
      </w:r>
      <w:r w:rsidR="00DE5A9C">
        <w:t>predujma</w:t>
      </w:r>
      <w:r w:rsidR="0042367A">
        <w:t xml:space="preserve"> u izno</w:t>
      </w:r>
      <w:r w:rsidR="00DE5A9C">
        <w:t>s</w:t>
      </w:r>
      <w:r w:rsidR="0042367A">
        <w:t xml:space="preserve">u od </w:t>
      </w:r>
      <w:r w:rsidR="00DB64A1">
        <w:t>2</w:t>
      </w:r>
      <w:r w:rsidR="005866FF">
        <w:t>5</w:t>
      </w:r>
      <w:r w:rsidR="0042367A">
        <w:t>.000,00 Kn za pokriće troškova stečajnog postupka.</w:t>
      </w:r>
    </w:p>
    <w:p w:rsidRDefault="00106F7F" w:rsidP="008F2F61" w:rsidR="003B5791">
      <w:pPr>
        <w:ind w:firstLine="1440"/>
        <w:jc w:val="both"/>
      </w:pPr>
      <w:r w:rsidRPr="00106F7F">
        <w:t xml:space="preserve"> I na izvještajnom ročištu vjerovnici su se očitovali da se ne protive da se stečajni postup</w:t>
      </w:r>
      <w:r w:rsidR="00BF12AC">
        <w:t xml:space="preserve">ak  nad dužnikom </w:t>
      </w:r>
      <w:r w:rsidRPr="00106F7F">
        <w:t>obustavi</w:t>
      </w:r>
      <w:r w:rsidR="00BF12AC">
        <w:t xml:space="preserve"> i zaključi</w:t>
      </w:r>
      <w:r w:rsidRPr="00106F7F">
        <w:t xml:space="preserve"> sukladno odredbi čl. 293. Stečajnog zakona (NN 71/15)</w:t>
      </w:r>
      <w:r w:rsidR="00BF12AC">
        <w:t>.</w:t>
      </w:r>
    </w:p>
    <w:p w:rsidRDefault="006A6713" w:rsidP="005866FF" w:rsidR="00754327">
      <w:pPr>
        <w:ind w:firstLine="1440"/>
        <w:jc w:val="both"/>
      </w:pPr>
      <w:r>
        <w:t xml:space="preserve">Stoga </w:t>
      </w:r>
      <w:r w:rsidR="00514E65">
        <w:t xml:space="preserve">je na temelju izvješća </w:t>
      </w:r>
      <w:r w:rsidR="00BF12AC">
        <w:t xml:space="preserve">i očitovanja </w:t>
      </w:r>
      <w:r w:rsidR="00514E65">
        <w:t>stečajnog upravitelja utvrđeno</w:t>
      </w:r>
      <w:r w:rsidR="00BF12AC">
        <w:t xml:space="preserve"> </w:t>
      </w:r>
      <w:r w:rsidR="005866FF">
        <w:t>da stečajna masa</w:t>
      </w:r>
      <w:r w:rsidR="00AB3945">
        <w:t xml:space="preserve"> </w:t>
      </w:r>
      <w:r w:rsidR="00BA6576">
        <w:t xml:space="preserve">stečajnog dužnika </w:t>
      </w:r>
      <w:r w:rsidR="00514E65">
        <w:t>nije dostatna za namirenje troškova stečajnog postupka</w:t>
      </w:r>
      <w:r w:rsidR="005866FF">
        <w:t>, jer dužnik faktički nema imovine.</w:t>
      </w:r>
      <w:r>
        <w:t xml:space="preserve"> </w:t>
      </w:r>
      <w:r w:rsidR="00465B1A">
        <w:tab/>
        <w:t xml:space="preserve"> </w:t>
      </w:r>
      <w:r w:rsidR="00465B1A">
        <w:tab/>
      </w:r>
    </w:p>
    <w:p w:rsidRDefault="00DB64A1" w:rsidP="00E537E8" w:rsidR="00DB64A1">
      <w:pPr>
        <w:jc w:val="both"/>
      </w:pPr>
      <w:r>
        <w:t xml:space="preserve"> </w:t>
      </w:r>
      <w:r>
        <w:tab/>
      </w:r>
      <w:r>
        <w:tab/>
      </w:r>
      <w:r w:rsidRPr="005866FF">
        <w:t>Iznos predujma naveden u točci II.</w:t>
      </w:r>
      <w:r w:rsidR="00BA6576">
        <w:t xml:space="preserve"> izreke</w:t>
      </w:r>
      <w:r w:rsidRPr="005866FF">
        <w:t xml:space="preserve"> ovoga rješenja, po ocjeni  suda, dostatan je za predvidive troškove postupka koji obuhvaćaju nagradu za rad stečajn</w:t>
      </w:r>
      <w:r w:rsidR="005866FF" w:rsidRPr="005866FF">
        <w:t>og</w:t>
      </w:r>
      <w:r w:rsidRPr="005866FF">
        <w:t xml:space="preserve"> upravitelj</w:t>
      </w:r>
      <w:r w:rsidR="005866FF" w:rsidRPr="005866FF">
        <w:t>a</w:t>
      </w:r>
      <w:r w:rsidRPr="005866FF">
        <w:t xml:space="preserve"> u  iznosu od 16.000.00 Kn bruto sukladno čl. 4., čl. 7.  i čl. 16. Uredbe o kriterijima i načinu obračuna i plaćanju nagrade stečajnim upraviteljima (NN 105/15) te stvarne troškove stečajnog upravitelja u iznosu od najmanje 3.000,00 Kn ( izdaci za potrebe telefona, putnih troškova, preslika</w:t>
      </w:r>
      <w:r w:rsidR="00BA6576">
        <w:t xml:space="preserve"> </w:t>
      </w:r>
      <w:r w:rsidRPr="005866FF">
        <w:t xml:space="preserve">i dr.), troškove sudskih pristojbi u iznosu od </w:t>
      </w:r>
      <w:r w:rsidR="00BA6576">
        <w:t xml:space="preserve">minimalno </w:t>
      </w:r>
      <w:r w:rsidRPr="005866FF">
        <w:t>3.000,00 Kn.</w:t>
      </w:r>
    </w:p>
    <w:p w:rsidRDefault="00831320" w:rsidP="00E537E8" w:rsidR="00754327">
      <w:pPr>
        <w:jc w:val="both"/>
      </w:pPr>
      <w:r>
        <w:t xml:space="preserve"> </w:t>
      </w:r>
      <w:r>
        <w:tab/>
      </w:r>
      <w:r>
        <w:tab/>
      </w:r>
      <w:r w:rsidR="00754327">
        <w:t xml:space="preserve">Stoga </w:t>
      </w:r>
      <w:r w:rsidR="00554FBB">
        <w:t>je na temelju odredbe čl. 293</w:t>
      </w:r>
      <w:r w:rsidR="0014706C">
        <w:t>. S</w:t>
      </w:r>
      <w:r w:rsidR="00554FBB">
        <w:t>tečajnog zakona</w:t>
      </w:r>
      <w:r w:rsidR="0014706C">
        <w:t xml:space="preserve">  ( NN 75/15 ) </w:t>
      </w:r>
      <w:r w:rsidR="00754327">
        <w:t xml:space="preserve"> odlučeno kao u izreci</w:t>
      </w:r>
      <w:r>
        <w:t xml:space="preserve"> </w:t>
      </w:r>
      <w:r w:rsidR="00754327">
        <w:t>rješenja.</w:t>
      </w:r>
    </w:p>
    <w:p w:rsidRDefault="0042367A" w:rsidP="00E537E8" w:rsidR="0042367A">
      <w:pPr>
        <w:jc w:val="both"/>
      </w:pPr>
    </w:p>
    <w:p w:rsidRDefault="00831320" w:rsidP="00E537E8" w:rsidR="00754327">
      <w:pPr>
        <w:jc w:val="both"/>
      </w:pPr>
      <w:r>
        <w:t xml:space="preserve">                         </w:t>
      </w:r>
      <w:r w:rsidR="00B760BF">
        <w:t>U</w:t>
      </w:r>
      <w:r w:rsidR="001417AF">
        <w:t xml:space="preserve"> Slavonskom Brodu, </w:t>
      </w:r>
      <w:r w:rsidR="003B5791">
        <w:t>30</w:t>
      </w:r>
      <w:r w:rsidR="00554FBB">
        <w:t>.</w:t>
      </w:r>
      <w:r w:rsidR="003B5791">
        <w:t xml:space="preserve"> </w:t>
      </w:r>
      <w:r w:rsidR="005866FF">
        <w:t xml:space="preserve">svibnja </w:t>
      </w:r>
      <w:r w:rsidR="00B760BF">
        <w:t>201</w:t>
      </w:r>
      <w:r w:rsidR="00575481">
        <w:t>7</w:t>
      </w:r>
      <w:r w:rsidR="00754327">
        <w:t>. godine</w:t>
      </w:r>
    </w:p>
    <w:p w:rsidRDefault="00754327" w:rsidP="00E537E8" w:rsidR="00831320">
      <w:pPr>
        <w:jc w:val="both"/>
      </w:pPr>
      <w:r>
        <w:t xml:space="preserve">           </w:t>
      </w:r>
    </w:p>
    <w:p w:rsidRDefault="00831320" w:rsidP="00E537E8" w:rsidR="00754327">
      <w:pPr>
        <w:jc w:val="both"/>
      </w:pPr>
      <w:r>
        <w:t xml:space="preserve">                                                                                                             </w:t>
      </w:r>
      <w:r w:rsidR="00754327">
        <w:t>Stečajna sutkinja</w:t>
      </w:r>
    </w:p>
    <w:p w:rsidRDefault="00754327" w:rsidP="00554FBB" w:rsidR="00C950F4">
      <w:pPr>
        <w:jc w:val="both"/>
      </w:pPr>
      <w:r>
        <w:t xml:space="preserve">          </w:t>
      </w:r>
      <w:r w:rsidR="00831320">
        <w:t xml:space="preserve">                                                                                                   </w:t>
      </w:r>
      <w:r w:rsidR="00554FBB">
        <w:t xml:space="preserve">   </w:t>
      </w:r>
      <w:smartTag w:element="PersonName" w:uri="urn:schemas-microsoft-com:office:smarttags">
        <w:r>
          <w:t>Mirna Vujčić</w:t>
        </w:r>
      </w:smartTag>
    </w:p>
    <w:p w:rsidRDefault="001417AF" w:rsidP="001417AF" w:rsidR="001417AF" w:rsidRPr="0031681F">
      <w:pPr>
        <w:rPr>
          <w:b/>
          <w:sz w:val="20"/>
          <w:szCs w:val="20"/>
        </w:rPr>
      </w:pPr>
      <w:r w:rsidRPr="0031681F">
        <w:rPr>
          <w:b/>
          <w:sz w:val="20"/>
          <w:szCs w:val="20"/>
        </w:rPr>
        <w:t>NAPUTAK O PRAVNOM LIJEKU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Protiv ovog rješenja dopuštena je žalba u roku od osam dana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po isteku </w:t>
      </w:r>
      <w:r>
        <w:rPr>
          <w:sz w:val="20"/>
          <w:szCs w:val="20"/>
        </w:rPr>
        <w:t xml:space="preserve">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>osmog dana od dana objave rješenja na mrežnoj stranici</w:t>
      </w:r>
      <w:r>
        <w:rPr>
          <w:sz w:val="20"/>
          <w:szCs w:val="20"/>
        </w:rPr>
        <w:t xml:space="preserve"> </w:t>
      </w:r>
      <w:r w:rsidRPr="001417AF">
        <w:rPr>
          <w:sz w:val="20"/>
          <w:szCs w:val="20"/>
        </w:rPr>
        <w:t xml:space="preserve">e-Oglasna ploča </w:t>
      </w:r>
    </w:p>
    <w:p w:rsidRDefault="001417AF" w:rsidP="001417AF" w:rsidR="001417AF">
      <w:pPr>
        <w:rPr>
          <w:sz w:val="20"/>
          <w:szCs w:val="20"/>
        </w:rPr>
      </w:pPr>
      <w:r w:rsidRPr="001417AF">
        <w:rPr>
          <w:sz w:val="20"/>
          <w:szCs w:val="20"/>
        </w:rPr>
        <w:t xml:space="preserve">sudova. Žalba se podnosi  Visokom trgovačkom sudu u Zagrebu  putem </w:t>
      </w:r>
    </w:p>
    <w:p w:rsidRDefault="001417AF" w:rsidP="001417AF" w:rsidR="001417AF" w:rsidRPr="001417AF">
      <w:pPr>
        <w:rPr>
          <w:sz w:val="20"/>
          <w:szCs w:val="20"/>
        </w:rPr>
      </w:pPr>
      <w:r w:rsidRPr="001417AF">
        <w:rPr>
          <w:sz w:val="20"/>
          <w:szCs w:val="20"/>
        </w:rPr>
        <w:t>ovoga suda  u tri  primjerka.</w:t>
      </w:r>
      <w:r>
        <w:rPr>
          <w:sz w:val="20"/>
          <w:szCs w:val="20"/>
        </w:rPr>
        <w:t xml:space="preserve"> Žalba ne od</w:t>
      </w:r>
      <w:r w:rsidR="00F87F96">
        <w:rPr>
          <w:sz w:val="20"/>
          <w:szCs w:val="20"/>
        </w:rPr>
        <w:t>gađa provedbu</w:t>
      </w:r>
      <w:r>
        <w:rPr>
          <w:sz w:val="20"/>
          <w:szCs w:val="20"/>
        </w:rPr>
        <w:t xml:space="preserve"> rješenja.</w:t>
      </w:r>
    </w:p>
    <w:p w:rsidRDefault="00754327" w:rsidP="00754327" w:rsidR="00754327"/>
    <w:p w:rsidRDefault="0000607A" w:rsidP="00754327" w:rsidR="0000607A"/>
    <w:p w:rsidRDefault="00754327" w:rsidP="00754327" w:rsidR="00754327"/>
    <w:p w:rsidRDefault="00754327" w:rsidP="00754327" w:rsidR="00754327">
      <w:r>
        <w:t>DNA:</w:t>
      </w:r>
    </w:p>
    <w:p w:rsidRDefault="00754327" w:rsidP="00754327" w:rsidR="00754327">
      <w:r>
        <w:t xml:space="preserve">1.Rješenje </w:t>
      </w:r>
      <w:r w:rsidR="00F80F64">
        <w:t>objaviti na mrežnoj stranici e-Oglasna ploča sudova</w:t>
      </w:r>
    </w:p>
    <w:p w:rsidRDefault="00701685" w:rsidP="00754327" w:rsidR="00754327">
      <w:r>
        <w:t>2. Kalendar 20 dana</w:t>
      </w:r>
    </w:p>
    <w:p w:rsidRDefault="00754327" w:rsidP="00754327" w:rsidR="00754327"/>
    <w:p w:rsidRDefault="00754327" w:rsidP="00754327" w:rsidR="00754327"/>
    <w:p w:rsidRDefault="00754327" w:rsidP="00754327" w:rsidR="00754327"/>
    <w:sectPr w:rsidR="0075432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4327"/>
    <w:rsid w:val="0000607A"/>
    <w:rsid w:val="00016F2A"/>
    <w:rsid w:val="00035AA2"/>
    <w:rsid w:val="00057E5E"/>
    <w:rsid w:val="0006322D"/>
    <w:rsid w:val="00106F7F"/>
    <w:rsid w:val="001417AF"/>
    <w:rsid w:val="0014706C"/>
    <w:rsid w:val="00246414"/>
    <w:rsid w:val="002531C7"/>
    <w:rsid w:val="002805F3"/>
    <w:rsid w:val="002C3E8E"/>
    <w:rsid w:val="002C75B6"/>
    <w:rsid w:val="003053CF"/>
    <w:rsid w:val="003065AB"/>
    <w:rsid w:val="00396C36"/>
    <w:rsid w:val="003B3314"/>
    <w:rsid w:val="003B5791"/>
    <w:rsid w:val="003E3553"/>
    <w:rsid w:val="003F7F6D"/>
    <w:rsid w:val="004037C5"/>
    <w:rsid w:val="004039DF"/>
    <w:rsid w:val="0042367A"/>
    <w:rsid w:val="00425C64"/>
    <w:rsid w:val="00465B1A"/>
    <w:rsid w:val="004A493B"/>
    <w:rsid w:val="004A62AA"/>
    <w:rsid w:val="004E6267"/>
    <w:rsid w:val="00514E65"/>
    <w:rsid w:val="00530390"/>
    <w:rsid w:val="00554FBB"/>
    <w:rsid w:val="00575481"/>
    <w:rsid w:val="005866FF"/>
    <w:rsid w:val="005B1B42"/>
    <w:rsid w:val="005C703E"/>
    <w:rsid w:val="005D3854"/>
    <w:rsid w:val="005D51E4"/>
    <w:rsid w:val="005E4F92"/>
    <w:rsid w:val="00612F46"/>
    <w:rsid w:val="006312D5"/>
    <w:rsid w:val="00692884"/>
    <w:rsid w:val="006A6713"/>
    <w:rsid w:val="006C0994"/>
    <w:rsid w:val="006E3BF5"/>
    <w:rsid w:val="00701685"/>
    <w:rsid w:val="007166C1"/>
    <w:rsid w:val="00754327"/>
    <w:rsid w:val="0076416D"/>
    <w:rsid w:val="00766AE2"/>
    <w:rsid w:val="0077660C"/>
    <w:rsid w:val="007E22A8"/>
    <w:rsid w:val="007F7A21"/>
    <w:rsid w:val="00826CC2"/>
    <w:rsid w:val="00831320"/>
    <w:rsid w:val="008F2F61"/>
    <w:rsid w:val="00910DC8"/>
    <w:rsid w:val="00916AAE"/>
    <w:rsid w:val="00924634"/>
    <w:rsid w:val="009305A2"/>
    <w:rsid w:val="00931FE3"/>
    <w:rsid w:val="0095335D"/>
    <w:rsid w:val="00986056"/>
    <w:rsid w:val="00A310C4"/>
    <w:rsid w:val="00A779B1"/>
    <w:rsid w:val="00A90F39"/>
    <w:rsid w:val="00AB3945"/>
    <w:rsid w:val="00AF26BF"/>
    <w:rsid w:val="00B06A46"/>
    <w:rsid w:val="00B12789"/>
    <w:rsid w:val="00B27957"/>
    <w:rsid w:val="00B521C7"/>
    <w:rsid w:val="00B56F5A"/>
    <w:rsid w:val="00B71A86"/>
    <w:rsid w:val="00B760BF"/>
    <w:rsid w:val="00B7709C"/>
    <w:rsid w:val="00B804C6"/>
    <w:rsid w:val="00BA6576"/>
    <w:rsid w:val="00BF12AC"/>
    <w:rsid w:val="00C5329E"/>
    <w:rsid w:val="00C950F4"/>
    <w:rsid w:val="00CB6A5E"/>
    <w:rsid w:val="00CD1CC2"/>
    <w:rsid w:val="00CE3744"/>
    <w:rsid w:val="00CF3F0D"/>
    <w:rsid w:val="00CF7A18"/>
    <w:rsid w:val="00DA498E"/>
    <w:rsid w:val="00DB64A1"/>
    <w:rsid w:val="00DE5A9C"/>
    <w:rsid w:val="00E23866"/>
    <w:rsid w:val="00E537E8"/>
    <w:rsid w:val="00E54382"/>
    <w:rsid w:val="00EC2BA0"/>
    <w:rsid w:val="00F70C32"/>
    <w:rsid w:val="00F80F64"/>
    <w:rsid w:val="00F87F96"/>
    <w:rsid w:val="00FA6B14"/>
    <w:rsid w:val="00FB3EF3"/>
    <w:rsid w:val="00FC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54FB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B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B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B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B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B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54F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54FB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2B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B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B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B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B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29011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 NEKRETNINE d.o.o. za graditeljstvo, trgovinu i usluge u stečaju zastupanog po punomoćniku Boris Kekez; Zlatko Markasović</izvorni_sadrzaj>
    <derivirana_varijabla naziv="DomainObject.Predmet.ProtustrankaFormated_1">  BORIS NEKRETNINE d.o.o. za graditeljstvo, trgovinu i usluge u stečaju zastupanog po punomoćniku Boris Kekez; Zlatko Markasović</derivirana_varijabla>
  </DomainObject.Predmet.ProtustrankaFormated>
  <DomainObject.Predmet.ProtustrankaFormatedOIB>
    <izvorni_sadrzaj>  BORIS NEKRETNINE d.o.o. za graditeljstvo, trgovinu i usluge u stečaju, OIB 93319102292 zastupanog po punomoćniku Boris Kekez; Zlatko Markasović</izvorni_sadrzaj>
    <derivirana_varijabla naziv="DomainObject.Predmet.ProtustrankaFormatedOIB_1">  BORIS NEKRETNINE d.o.o. za graditeljstvo, trgovinu i usluge u stečaju, OIB 93319102292 zastupanog po punomoćniku Boris Kekez; Zlatko Markasović</derivirana_varijabla>
  </DomainObject.Predmet.ProtustrankaFormatedOIB>
  <DomainObject.Predmet.ProtustrankaFormatedWithAdress>
    <izvorni_sadrzaj> BORIS NEKRETNINE d.o.o. za graditeljstvo, trgovinu i usluge u stečaju, Dalmatinska 15 , 35214 Staro Topolje zastupanog po punomoćniku Boris Kekez; Zlatko Markasović</izvorni_sadrzaj>
    <derivirana_varijabla naziv="DomainObject.Predmet.ProtustrankaFormatedWithAdress_1"> BORIS NEKRETNINE d.o.o. za graditeljstvo, trgovinu i usluge u stečaju, Dalmatinska 15 , 35214 Staro Topolje zastupanog po punomoćniku Boris Kekez; Zlatko Markasović</derivirana_varijabla>
  </DomainObject.Predmet.ProtustrankaFormatedWithAdress>
  <DomainObject.Predmet.ProtustrankaFormatedWithAdressOIB>
    <izvorni_sadrzaj> BORIS NEKRETNINE d.o.o. za graditeljstvo, trgovinu i usluge u stečaju, OIB 93319102292, Dalmatinska 15 , 35214 Staro Topolje zastupanog po punomoćniku Boris Kekez; Zlatko Markasović</izvorni_sadrzaj>
    <derivirana_varijabla naziv="DomainObject.Predmet.ProtustrankaFormatedWithAdressOIB_1"> BORIS NEKRETNINE d.o.o. za graditeljstvo, trgovinu i usluge u stečaju, OIB 93319102292, Dalmatinska 15 , 35214 Staro Topolje zastupanog po punomoćniku Boris Kekez; Zlatko Markasović</derivirana_varijabla>
  </DomainObject.Predmet.ProtustrankaFormatedWithAdressOIB>
  <DomainObject.Predmet.ProtustrankaWithAdress>
    <izvorni_sadrzaj>BORIS NEKRETNINE d.o.o. za graditeljstvo, trgovinu i usluge u stečaju Dalmatinska 15 , 35214 Staro Topolje</izvorni_sadrzaj>
    <derivirana_varijabla naziv="DomainObject.Predmet.ProtustrankaWithAdress_1">BORIS NEKRETNINE d.o.o. za graditeljstvo, trgovinu i usluge u stečaju Dalmatinska 15 , 35214 Staro Topolje</derivirana_varijabla>
  </DomainObject.Predmet.ProtustrankaWithAdress>
  <DomainObject.Predmet.ProtustrankaWithAdressOIB>
    <izvorni_sadrzaj>BORIS NEKRETNINE d.o.o. za graditeljstvo, trgovinu i usluge u stečaju, OIB 93319102292, Dalmatinska 15 , 35214 Staro Topolje</izvorni_sadrzaj>
    <derivirana_varijabla naziv="DomainObject.Predmet.ProtustrankaWithAdressOIB_1">BORIS NEKRETNINE d.o.o. za graditeljstvo, trgovinu i usluge u stečaju, OIB 93319102292, Dalmatinska 15 , 35214 Staro Topolje</derivirana_varijabla>
  </DomainObject.Predmet.ProtustrankaWithAdressOIB>
  <DomainObject.Predmet.ProtustrankaNazivFormated>
    <izvorni_sadrzaj>BORIS NEKRETNINE d.o.o. za graditeljstvo, trgovinu i usluge u stečaju</izvorni_sadrzaj>
    <derivirana_varijabla naziv="DomainObject.Predmet.ProtustrankaNazivFormated_1">BORIS NEKRETNINE d.o.o. za graditeljstvo, trgovinu i usluge u stečaju</derivirana_varijabla>
  </DomainObject.Predmet.ProtustrankaNazivFormated>
  <DomainObject.Predmet.ProtustrankaNazivFormatedOIB>
    <izvorni_sadrzaj>BORIS NEKRETNINE d.o.o. za graditeljstvo, trgovinu i usluge u stečaju, OIB 93319102292</izvorni_sadrzaj>
    <derivirana_varijabla naziv="DomainObject.Predmet.ProtustrankaNazivFormatedOIB_1">BORIS NEKRETNINE d.o.o. za graditeljstvo, trgovinu i usluge u stečaju,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u stečaju zastupanog po punomoćniku Boris Kekez; Zlatko Markasović</item>
    </izvorni_sadrzaj>
    <derivirana_varijabla naziv="DomainObject.Predmet.ProtuStrankaListFormated_1">
      <item>BORIS NEKRETNINE d.o.o. za graditeljstvo, trgovinu i usluge u stečaju zastupanog po punomoćniku Boris Kekez; Zlatko Markasović</item>
    </derivirana_varijabla>
  </DomainObject.Predmet.ProtuStrankaListFormated>
  <DomainObject.Predmet.ProtuStrankaListFormatedOIB>
    <izvorni_sadrzaj>
      <item>BORIS NEKRETNINE d.o.o. za graditeljstvo, trgovinu i usluge u stečaju, OIB 93319102292 zastupanog po punomoćniku Boris Kekez; Zlatko Markasović</item>
    </izvorni_sadrzaj>
    <derivirana_varijabla naziv="DomainObject.Predmet.ProtuStrankaListFormatedOIB_1">
      <item>BORIS NEKRETNINE d.o.o. za graditeljstvo, trgovinu i usluge u stečaju, OIB 93319102292 zastupanog po punomoćniku Boris Kekez; Zlatko Markasović</item>
    </derivirana_varijabla>
  </DomainObject.Predmet.ProtuStrankaListFormatedOIB>
  <DomainObject.Predmet.ProtuStrankaListFormatedWithAdress>
    <izvorni_sadrzaj>
      <item>BORIS NEKRETNINE d.o.o. za graditeljstvo, trgovinu i usluge u stečaju, Dalmatinska 15 , 35214 Staro Topolje zastupanog po punomoćniku Boris Kekez; Zlatko Markasović</item>
    </izvorni_sadrzaj>
    <derivirana_varijabla naziv="DomainObject.Predmet.ProtuStrankaListFormatedWithAdress_1">
      <item>BORIS NEKRETNINE d.o.o. za graditeljstvo, trgovinu i usluge u stečaju, Dalmatinska 15 , 35214 Staro Topolje zastupanog po punomoćniku Boris Kekez; Zlatko Markasović</item>
    </derivirana_varijabla>
  </DomainObject.Predmet.ProtuStrankaListFormatedWithAdress>
  <DomainObject.Predmet.ProtuStrankaListFormatedWithAdressOIB>
    <izvorni_sadrzaj>
      <item>BORIS NEKRETNINE d.o.o. za graditeljstvo, trgovinu i usluge u stečaju, OIB 93319102292, Dalmatinska 15 , 35214 Staro Topolje zastupanog po punomoćniku Boris Kekez; Zlatko Markasović</item>
    </izvorni_sadrzaj>
    <derivirana_varijabla naziv="DomainObject.Predmet.ProtuStrankaListFormatedWithAdressOIB_1">
      <item>BORIS NEKRETNINE d.o.o. za graditeljstvo, trgovinu i usluge u stečaju, OIB 93319102292, Dalmatinska 15 , 35214 Staro Topolje zastupanog po punomoćniku Boris Kekez; Zlatko Markasović</item>
    </derivirana_varijabla>
  </DomainObject.Predmet.ProtuStrankaListFormatedWithAdressOIB>
  <DomainObject.Predmet.ProtuStrankaListNazivFormated>
    <izvorni_sadrzaj>
      <item>BORIS NEKRETNINE d.o.o. za graditeljstvo, trgovinu i usluge u stečaju</item>
    </izvorni_sadrzaj>
    <derivirana_varijabla naziv="DomainObject.Predmet.ProtuStrankaListNazivFormated_1">
      <item>BORIS NEKRETNINE d.o.o. za graditeljstvo, trgovinu i usluge u stečaju</item>
    </derivirana_varijabla>
  </DomainObject.Predmet.ProtuStrankaListNazivFormated>
  <DomainObject.Predmet.ProtuStrankaListNazivFormatedOIB>
    <izvorni_sadrzaj>
      <item>BORIS NEKRETNINE d.o.o. za graditeljstvo, trgovinu i usluge u stečaju, OIB 93319102292</item>
    </izvorni_sadrzaj>
    <derivirana_varijabla naziv="DomainObject.Predmet.ProtuStrankaListNazivFormatedOIB_1">
      <item>BORIS NEKRETNINE d.o.o. za graditeljstvo, trgovinu i usluge u stečaju,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 u stečaju</item>
      <item>Gabrijel Zovak punomoćnik sudionika u postupku REPUBLIKA HRVATSKA ,MINISTARSTVO FINANCIJA -POREZNA UPRAVA SLAV. BROD</item>
      <item>Zlatko Markasović punomoćnik sudionika u postupku BORIS NEKRETNINE d.o.o. za graditeljstvo, trgovinu i usluge u stečaju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 punomoćnik sudionika u postupku BORIS NEKRETNINE d.o.o. za graditeljstvo, trgovinu i usluge u stečaju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Vijenac Ivana Meštrovića 50, 31000 Osijek punomoćnik sudionika u postupku BORIS NEKRETNINE d.o.o. za graditeljstvo, trgovinu i usluge u stečaju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 u stečaju</item>
      <item>Gabrijel Zovak punomoćnik sudionika u postupku REPUBLIKA HRVATSKA ,MINISTARSTVO FINANCIJA -POREZNA UPRAVA SLAV. BROD</item>
      <item>Zlatko Markasović, OIB 82230536462, Vijenac Ivana Meštrovića 50, 31000 Osijek punomoćnik sudionika u postupku BORIS NEKRETNINE d.o.o. za graditeljstvo, trgovinu i usluge u stečaju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  <item>Zlatko Markasović</item>
    </izvorni_sadrzaj>
    <derivirana_varijabla naziv="DomainObject.Predmet.OstaliListNazivFormated_1">
      <item>ŽUPANIJSKO DRŽAVNO ODVJETNIŠTVO SLAV. BROD</item>
      <item>Boris Kekez</item>
      <item>Gabrijel Zovak</item>
      <item>Zlatko Markasović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  <item>Zlatko Markasović, OIB 82230536462</item>
    </izvorni_sadrzaj>
    <derivirana_varijabla naziv="DomainObject.Predmet.OstaliListNazivFormatedOIB_1">
      <item>ŽUPANIJSKO DRŽAVNO ODVJETNIŠTVO SLAV. BROD</item>
      <item>Boris Kekez, OIB 19236421264</item>
      <item>Gabrijel Zovak</item>
      <item>Zlatko Markasović, OIB 82230536462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 u stečaju</izvorni_sadrzaj>
    <derivirana_varijabla naziv="DomainObject.Predmet.ProtustrankaIDrugi_1">BORIS NEKRETNINE d.o.o. za graditeljstvo, trgovinu i usluge u stečaju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 u stečaju, OIB 93319102292, Dalmatinska 15 , 35214 Staro Topolje</izvorni_sadrzaj>
    <derivirana_varijabla naziv="DomainObject.Predmet.ProtustrankaIDrugiAdressOIB_1">BORIS NEKRETNINE d.o.o. za graditeljstvo, trgovinu i usluge u stečaju, OIB 93319102292, Dalmatinska 15 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izvorni_sadrzaj>
    <derivirana_varijabla naziv="DomainObject.Predmet.SudioniciListNaziv_1">
      <item>BORIS NEKRETNINE d.o.o. za graditeljstvo, trgovinu i usluge u stečaju</item>
      <item>REPUBLIKA HRVATSKA ,MINISTARSTVO FINANCIJA -POREZNA UPRAVA SLAV. BROD</item>
      <item>ŽUPANIJSKO DRŽAVNO ODVJETNIŠTVO SLAV. BROD</item>
      <item>Boris Kekez</item>
      <item>Gabrijel Zovak</item>
      <item>Zlatko Markasović</item>
    </derivirana_varijabla>
  </DomainObject.Predmet.SudioniciListNaziv>
  <DomainObject.Predmet.SudioniciListAdressOIB>
    <izvorni_sadrzaj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izvorni_sadrzaj>
    <derivirana_varijabla naziv="DomainObject.Predmet.SudioniciListAdressOIB_1">
      <item>BORIS NEKRETNINE d.o.o. za graditeljstvo, trgovinu i usluge u stečaju, OIB 93319102292, Dalmatinska 15 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  <item>Zlatko Markasović, OIB 82230536462, Vijenac Ivana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  <item>, OIB 82230536462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  <item>, OIB 82230536462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783</properties:Words>
  <properties:Characters>4383</properties:Characters>
  <properties:Lines>97</properties:Lines>
  <properties:Paragraphs>32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2017-05-30T09:25:00Z</dcterms:created>
  <dc:creator>alet</dc:creator>
  <cp:lastModifiedBy>wsadmin</cp:lastModifiedBy>
  <cp:lastPrinted>2017-05-30T09:44:00Z</cp:lastPrinted>
  <dcterms:modified xmlns:xsi="http://www.w3.org/2001/XMLSchema-instance" xsi:type="dcterms:W3CDTF">2017-05-30T09:46:00Z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