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76cc" w14:paraId="54e76cc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0E6C6C">
        <w:rPr>
          <w:lang w:val="hr-HR"/>
        </w:rPr>
        <w:t>St-8</w:t>
      </w:r>
      <w:r w:rsidR="00AD1091">
        <w:rPr>
          <w:lang w:val="hr-HR"/>
        </w:rPr>
        <w:t>42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AD1091">
        <w:t xml:space="preserve"> ZADRUGA ZA PROIZVODNJU, TRGOVINU I USLUGE KANIĆ - PROMET, OIB: 31616484958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AD1091">
        <w:t>dištem u Đure Basaričeka 7, 48350 Đurđevac</w:t>
      </w:r>
      <w:r w:rsidR="0082762B">
        <w:t xml:space="preserve">, </w:t>
      </w:r>
      <w:r w:rsidR="002C5CA3">
        <w:t xml:space="preserve">dana </w:t>
      </w:r>
      <w:r w:rsidR="00B3789E">
        <w:t>01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AD1091">
        <w:t>ZADRUGA ZA PROIZVODNJU, TRGOVINU I USLUGE KANIĆ - PROMET, OIB: 31616484958 sa sjedištem u Đure Basaričeka 7, 48350 Đurđevac</w:t>
      </w:r>
      <w:r w:rsidR="00AD1091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AD1091">
        <w:rPr>
          <w:lang w:val="hr-HR"/>
        </w:rPr>
        <w:t xml:space="preserve">76.502,76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AD1091">
        <w:t xml:space="preserve"> ZADRUGA ZA PROIZVODNJU, TRGOVINU I USLUGE KANIĆ - PROMET, OIB: 31616484958 sa sjedištem u Đure Basaričeka 7, 48350 Đurđevac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AD1091">
        <w:rPr>
          <w:lang w:val="hr-HR"/>
        </w:rPr>
        <w:t>ana 18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AD1091">
        <w:t>ZADRUGA ZA PROIZVODNJU, TRGOVINU I USLUGE KANIĆ - PROMET, OIB: 31616484958 sa sjedištem u Đure Basaričeka 7, 48350 Đurđevac.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AD1091">
        <w:rPr>
          <w:lang w:val="hr-HR"/>
        </w:rPr>
        <w:t>76.502,76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3789E">
        <w:rPr>
          <w:lang w:val="hr-HR"/>
        </w:rPr>
        <w:t>01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240D54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0FF" w:rsidP="007F64E0" w:rsidR="00C770FF">
      <w:r>
        <w:separator/>
      </w:r>
    </w:p>
  </w:endnote>
  <w:endnote w:id="0" w:type="continuationSeparator">
    <w:p w:rsidRDefault="00C770FF" w:rsidP="007F64E0" w:rsidR="00C77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0FF" w:rsidP="007F64E0" w:rsidR="00C770FF">
      <w:r>
        <w:separator/>
      </w:r>
    </w:p>
  </w:footnote>
  <w:footnote w:id="0" w:type="continuationSeparator">
    <w:p w:rsidRDefault="00C770FF" w:rsidP="007F64E0" w:rsidR="00C77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0E6C6C">
      <w:rPr>
        <w:lang w:val="hr-HR"/>
      </w:rPr>
      <w:t>St-8</w:t>
    </w:r>
    <w:r w:rsidR="00AD1091">
      <w:rPr>
        <w:lang w:val="hr-HR"/>
      </w:rPr>
      <w:t>42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40B3" w:rsidRPr="00AA40B3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3C7C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4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0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0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0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0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4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0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0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0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0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St-842/2015</izvorni_sadrzaj>
    <derivirana_varijabla naziv="DomainObject.Predmet.OznakaBroj_1">St-842/2015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ZA PROIZVODNJU, TRGOVINU I USLUGE KANIĆ - PROMET</izvorni_sadrzaj>
    <derivirana_varijabla naziv="DomainObject.Predmet.ProtustrankaFormated_1">  ZADRUGA ZA PROIZVODNJU, TRGOVINU I USLUGE KANIĆ - PROMET</derivirana_varijabla>
  </DomainObject.Predmet.ProtustrankaFormated>
  <DomainObject.Predmet.ProtustrankaFormatedOIB>
    <izvorni_sadrzaj>  ZADRUGA ZA PROIZVODNJU, TRGOVINU I USLUGE KANIĆ - PROMET, OIB 31616484958</izvorni_sadrzaj>
    <derivirana_varijabla naziv="DomainObject.Predmet.ProtustrankaFormatedOIB_1">  ZADRUGA ZA PROIZVODNJU, TRGOVINU I USLUGE KANIĆ - PROMET, OIB 31616484958</derivirana_varijabla>
  </DomainObject.Predmet.ProtustrankaFormatedOIB>
  <DomainObject.Predmet.ProtustrankaFormatedWithAdress>
    <izvorni_sadrzaj> ZADRUGA ZA PROIZVODNJU, TRGOVINU I USLUGE KANIĆ - PROMET, Đure Basaričeka 7, 48350 Đurđevac</izvorni_sadrzaj>
    <derivirana_varijabla naziv="DomainObject.Predmet.ProtustrankaFormatedWithAdress_1"> ZADRUGA ZA PROIZVODNJU, TRGOVINU I USLUGE KANIĆ - PROMET, Đure Basaričeka 7, 48350 Đurđevac</derivirana_varijabla>
  </DomainObject.Predmet.ProtustrankaFormatedWithAdress>
  <DomainObject.Predmet.ProtustrankaFormatedWithAdressOIB>
    <izvorni_sadrzaj> ZADRUGA ZA PROIZVODNJU, TRGOVINU I USLUGE KANIĆ - PROMET, OIB 31616484958, Đure Basaričeka 7, 48350 Đurđevac</izvorni_sadrzaj>
    <derivirana_varijabla naziv="DomainObject.Predmet.ProtustrankaFormatedWithAdressOIB_1"> ZADRUGA ZA PROIZVODNJU, TRGOVINU I USLUGE KANIĆ - PROMET, OIB 31616484958, Đure Basaričeka 7, 48350 Đurđevac</derivirana_varijabla>
  </DomainObject.Predmet.ProtustrankaFormatedWithAdressOIB>
  <DomainObject.Predmet.ProtustrankaWithAdress>
    <izvorni_sadrzaj>ZADRUGA ZA PROIZVODNJU, TRGOVINU I USLUGE KANIĆ - PROMET Đure Basaričeka 7, 48350 Đurđevac</izvorni_sadrzaj>
    <derivirana_varijabla naziv="DomainObject.Predmet.ProtustrankaWithAdress_1">ZADRUGA ZA PROIZVODNJU, TRGOVINU I USLUGE KANIĆ - PROMET Đure Basaričeka 7, 48350 Đurđevac</derivirana_varijabla>
  </DomainObject.Predmet.ProtustrankaWithAdress>
  <DomainObject.Predmet.ProtustrankaWithAdressOIB>
    <izvorni_sadrzaj>ZADRUGA ZA PROIZVODNJU, TRGOVINU I USLUGE KANIĆ - PROMET, OIB 31616484958, Đure Basaričeka 7, 48350 Đurđevac</izvorni_sadrzaj>
    <derivirana_varijabla naziv="DomainObject.Predmet.ProtustrankaWithAdressOIB_1">ZADRUGA ZA PROIZVODNJU, TRGOVINU I USLUGE KANIĆ - PROMET, OIB 31616484958, Đure Basaričeka 7, 48350 Đurđevac</derivirana_varijabla>
  </DomainObject.Predmet.ProtustrankaWithAdressOIB>
  <DomainObject.Predmet.ProtustrankaNazivFormated>
    <izvorni_sadrzaj>ZADRUGA ZA PROIZVODNJU, TRGOVINU I USLUGE KANIĆ - PROMET</izvorni_sadrzaj>
    <derivirana_varijabla naziv="DomainObject.Predmet.ProtustrankaNazivFormated_1">ZADRUGA ZA PROIZVODNJU, TRGOVINU I USLUGE KANIĆ - PROMET</derivirana_varijabla>
  </DomainObject.Predmet.ProtustrankaNazivFormated>
  <DomainObject.Predmet.ProtustrankaNazivFormatedOIB>
    <izvorni_sadrzaj>ZADRUGA ZA PROIZVODNJU, TRGOVINU I USLUGE KANIĆ - PROMET, OIB 31616484958</izvorni_sadrzaj>
    <derivirana_varijabla naziv="DomainObject.Predmet.ProtustrankaNazivFormatedOIB_1">ZADRUGA ZA PROIZVODNJU, TRGOVINU I USLUGE KANIĆ - PROMET, OIB 31616484958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76502.76</izvorni_sadrzaj>
    <derivirana_varijabla naziv="DomainObject.Predmet.TrenutnaVrijednost_1">76502.76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ZA PROIZVODNJU, TRGOVINU I USLUGE KANIĆ - PROMET</item>
    </izvorni_sadrzaj>
    <derivirana_varijabla naziv="DomainObject.Predmet.ProtuStrankaListFormated_1">
      <item>ZADRUGA ZA PROIZVODNJU, TRGOVINU I USLUGE KANIĆ - PROMET</item>
    </derivirana_varijabla>
  </DomainObject.Predmet.ProtuStrankaListFormated>
  <DomainObject.Predmet.ProtuStrankaListFormatedOIB>
    <izvorni_sadrzaj>
      <item>ZADRUGA ZA PROIZVODNJU, TRGOVINU I USLUGE KANIĆ - PROMET, OIB 31616484958</item>
    </izvorni_sadrzaj>
    <derivirana_varijabla naziv="DomainObject.Predmet.ProtuStrankaListFormatedOIB_1">
      <item>ZADRUGA ZA PROIZVODNJU, TRGOVINU I USLUGE KANIĆ - PROMET, OIB 31616484958</item>
    </derivirana_varijabla>
  </DomainObject.Predmet.ProtuStrankaListFormatedOIB>
  <DomainObject.Predmet.ProtuStrankaListFormatedWithAdress>
    <izvorni_sadrzaj>
      <item>ZADRUGA ZA PROIZVODNJU, TRGOVINU I USLUGE KANIĆ - PROMET, Đure Basaričeka 7, 48350 Đurđevac</item>
    </izvorni_sadrzaj>
    <derivirana_varijabla naziv="DomainObject.Predmet.ProtuStrankaListFormatedWithAdress_1">
      <item>ZADRUGA ZA PROIZVODNJU, TRGOVINU I USLUGE KANIĆ - PROMET, Đure Basaričeka 7, 48350 Đurđevac</item>
    </derivirana_varijabla>
  </DomainObject.Predmet.ProtuStrankaListFormatedWithAdress>
  <DomainObject.Predmet.ProtuStrankaListFormatedWithAdressOIB>
    <izvorni_sadrzaj>
      <item>ZADRUGA ZA PROIZVODNJU, TRGOVINU I USLUGE KANIĆ - PROMET, OIB 31616484958, Đure Basaričeka 7, 48350 Đurđevac</item>
    </izvorni_sadrzaj>
    <derivirana_varijabla naziv="DomainObject.Predmet.ProtuStrankaListFormatedWithAdressOIB_1">
      <item>ZADRUGA ZA PROIZVODNJU, TRGOVINU I USLUGE KANIĆ - PROMET, OIB 31616484958, Đure Basaričeka 7, 48350 Đurđevac</item>
    </derivirana_varijabla>
  </DomainObject.Predmet.ProtuStrankaListFormatedWithAdressOIB>
  <DomainObject.Predmet.ProtuStrankaListNazivFormated>
    <izvorni_sadrzaj>
      <item>ZADRUGA ZA PROIZVODNJU, TRGOVINU I USLUGE KANIĆ - PROMET</item>
    </izvorni_sadrzaj>
    <derivirana_varijabla naziv="DomainObject.Predmet.ProtuStrankaListNazivFormated_1">
      <item>ZADRUGA ZA PROIZVODNJU, TRGOVINU I USLUGE KANIĆ - PROMET</item>
    </derivirana_varijabla>
  </DomainObject.Predmet.ProtuStrankaListNazivFormated>
  <DomainObject.Predmet.ProtuStrankaListNazivFormatedOIB>
    <izvorni_sadrzaj>
      <item>ZADRUGA ZA PROIZVODNJU, TRGOVINU I USLUGE KANIĆ - PROMET, OIB 31616484958</item>
    </izvorni_sadrzaj>
    <derivirana_varijabla naziv="DomainObject.Predmet.ProtuStrankaListNazivFormatedOIB_1">
      <item>ZADRUGA ZA PROIZVODNJU, TRGOVINU I USLUGE KANIĆ - PROMET, OIB 31616484958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ZA PROIZVODNJU, TRGOVINU I USLUGE KANIĆ - PROMET</izvorni_sadrzaj>
    <derivirana_varijabla naziv="DomainObject.Predmet.ProtustrankaIDrugi_1">ZADRUGA ZA PROIZVODNJU, TRGOVINU I USLUGE KANIĆ - PROMET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ZA PROIZVODNJU, TRGOVINU I USLUGE KANIĆ - PROMET, OIB 31616484958, Đure Basaričeka 7, 48350 Đurđevac</izvorni_sadrzaj>
    <derivirana_varijabla naziv="DomainObject.Predmet.ProtustrankaIDrugiAdressOIB_1">ZADRUGA ZA PROIZVODNJU, TRGOVINU I USLUGE KANIĆ - PROMET, OIB 31616484958, Đure Basaričeka 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ZA PROIZVODNJU, TRGOVINU I USLUGE KANIĆ - PROMET</item>
      <item>e-Oglasna ploča</item>
      <item>Sudski registar</item>
    </izvorni_sadrzaj>
    <derivirana_varijabla naziv="DomainObject.Predmet.SudioniciListNaziv_1">
      <item>Financijska agencija</item>
      <item>ZADRUGA ZA PROIZVODNJU, TRGOVINU I USLUGE KANIĆ - PROMET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ZADRUGA ZA PROIZVODNJU, TRGOVINU I USLUGE KANIĆ - PROMET, OIB 31616484958, Đure Basaričeka 7,48350 Đurđevac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ZADRUGA ZA PROIZVODNJU, TRGOVINU I USLUGE KANIĆ - PROMET, OIB 31616484958, Đure Basaričeka 7,48350 Đurđevac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31616484958</item>
      <item>, OIB null</item>
      <item>, OIB null</item>
    </izvorni_sadrzaj>
    <derivirana_varijabla naziv="DomainObject.Predmet.SudioniciListNazivOIB_1">
      <item>, OIB 85821130368</item>
      <item>, OIB 31616484958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447</properties:Words>
  <properties:Characters>2433</properties:Characters>
  <properties:Lines>68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2016-02-01T11:53:00Z</dcterms:created>
  <dc:creator>user</dc:creator>
  <cp:lastModifiedBy>Maja Marčec</cp:lastModifiedBy>
  <cp:lastPrinted>2016-02-01T11:53:00Z</cp:lastPrinted>
  <dcterms:modified xmlns:xsi="http://www.w3.org/2001/XMLSchema-instance" xsi:type="dcterms:W3CDTF">2016-02-01T11:54:00Z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