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e619" w14:paraId="5efe61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930E47">
        <w:rPr>
          <w:rStyle w:val="Naglaeno"/>
          <w:b w:val="false"/>
        </w:rPr>
        <w:t>4</w:t>
      </w:r>
      <w:r w:rsidR="00ED623A">
        <w:rPr>
          <w:rStyle w:val="Naglaeno"/>
          <w:b w:val="false"/>
        </w:rPr>
        <w:t>7</w:t>
      </w:r>
      <w:r w:rsidR="004E39CC">
        <w:rPr>
          <w:rStyle w:val="Naglaeno"/>
          <w:b w:val="false"/>
        </w:rPr>
        <w:t>1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ED623A">
        <w:t>GRAINS</w:t>
      </w:r>
      <w:r w:rsidR="004E39CC">
        <w:t xml:space="preserve"> TRADE </w:t>
      </w:r>
      <w:r w:rsidR="00ED623A">
        <w:t>d.o.o.</w:t>
      </w:r>
      <w:r w:rsidR="004E39CC">
        <w:t xml:space="preserve"> za trgovinu</w:t>
      </w:r>
      <w:r w:rsidR="00ED623A">
        <w:t>, prijevoz</w:t>
      </w:r>
      <w:r w:rsidR="004E39CC">
        <w:t xml:space="preserve"> i usluge, </w:t>
      </w:r>
      <w:r w:rsidR="00ED623A">
        <w:t>Osijek, Ivana Gundulića 61/B</w:t>
      </w:r>
      <w:r w:rsidR="004E39CC">
        <w:t>, MBS 03016</w:t>
      </w:r>
      <w:r w:rsidR="00ED623A">
        <w:t>6022</w:t>
      </w:r>
      <w:r w:rsidR="00331402">
        <w:t xml:space="preserve">, OIB: </w:t>
      </w:r>
      <w:r w:rsidR="00ED623A">
        <w:t>86138469219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D623A">
        <w:t>19</w:t>
      </w:r>
      <w:r w:rsidR="000408AE">
        <w:t xml:space="preserve">. </w:t>
      </w:r>
      <w:r w:rsidR="00ED623A">
        <w:t>listopad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46376A">
        <w:t>GRAINS TRADE d.o.o. za trgovinu, prijevoz i usluge, Osijek, Ivana Gundulića 61/B, MBS 030166022, OIB: 86138469219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46376A">
        <w:t>29.468,06</w:t>
      </w:r>
      <w:r w:rsidR="00F528AF">
        <w:t xml:space="preserve"> </w:t>
      </w:r>
      <w:r>
        <w:t>kn</w:t>
      </w:r>
      <w:r w:rsidR="0074540E">
        <w:t xml:space="preserve"> na dan </w:t>
      </w:r>
      <w:r w:rsidR="0046376A">
        <w:t>16</w:t>
      </w:r>
      <w:r w:rsidR="0074540E">
        <w:t>.</w:t>
      </w:r>
      <w:r w:rsidR="0046376A">
        <w:t>1</w:t>
      </w:r>
      <w:r w:rsidR="0074540E">
        <w:t>0.2017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5F3F47">
        <w:t>György Ács</w:t>
      </w:r>
      <w:r w:rsidR="00EF78F4">
        <w:t xml:space="preserve">, Mađarska, </w:t>
      </w:r>
      <w:r w:rsidR="0043409F">
        <w:t>6414 Pirtó, Csősztelekodülő tanya 120</w:t>
      </w:r>
      <w:r w:rsidR="00D71700">
        <w:t xml:space="preserve">, </w:t>
      </w:r>
      <w:r w:rsidR="00AE66C9">
        <w:t xml:space="preserve">OIB </w:t>
      </w:r>
      <w:r w:rsidR="0043409F">
        <w:t>72533252314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253FF">
        <w:t>4</w:t>
      </w:r>
      <w:r w:rsidR="0043409F">
        <w:t>7</w:t>
      </w:r>
      <w:r w:rsidR="00166BF6">
        <w:t>1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BE6FE1" w:rsidRPr="00BE6FE1">
        <w:t xml:space="preserve">19. listopada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B3A79">
        <w:t>1</w:t>
      </w:r>
      <w:r w:rsidR="00BE6FE1">
        <w:t>9</w:t>
      </w:r>
      <w:r w:rsidR="005B3A79">
        <w:t>/1</w:t>
      </w:r>
      <w:r w:rsidR="00BE6FE1">
        <w:t>2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A68DD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09F"/>
    <w:rsid w:val="00434C25"/>
    <w:rsid w:val="004351D0"/>
    <w:rsid w:val="00436570"/>
    <w:rsid w:val="00443F69"/>
    <w:rsid w:val="004545C4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5126B5"/>
    <w:rsid w:val="005159C5"/>
    <w:rsid w:val="00515F79"/>
    <w:rsid w:val="005167FF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A68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68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8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8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A68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68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8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8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St-1471/2017</izvorni_sadrzaj>
    <derivirana_varijabla naziv="DomainObject.Predmet.OznakaBroj_1">St-1471/2017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GRAINS TRADE d.o.o. za trgovinu, prijevoz i usluge</izvorni_sadrzaj>
    <derivirana_varijabla naziv="DomainObject.Predmet.ProtustrankaFormated_1">  GRAINS TRADE d.o.o. za trgovinu, prijevoz i usluge</derivirana_varijabla>
  </DomainObject.Predmet.ProtustrankaFormated>
  <DomainObject.Predmet.ProtustrankaFormatedOIB>
    <izvorni_sadrzaj>  GRAINS TRADE d.o.o. za trgovinu, prijevoz i usluge, OIB 86138469219</izvorni_sadrzaj>
    <derivirana_varijabla naziv="DomainObject.Predmet.ProtustrankaFormatedOIB_1">  GRAINS TRADE d.o.o. za trgovinu, prijevoz i usluge, OIB 86138469219</derivirana_varijabla>
  </DomainObject.Predmet.ProtustrankaFormatedOIB>
  <DomainObject.Predmet.ProtustrankaFormatedWithAdress>
    <izvorni_sadrzaj> GRAINS TRADE d.o.o. za trgovinu, prijevoz i usluge, Ivana Gundulića 61B, 31000 Osijek</izvorni_sadrzaj>
    <derivirana_varijabla naziv="DomainObject.Predmet.ProtustrankaFormatedWithAdress_1"> GRAINS TRADE d.o.o. za trgovinu, prijevoz i usluge, Ivana Gundulića 61B, 31000 Osijek</derivirana_varijabla>
  </DomainObject.Predmet.ProtustrankaFormatedWithAdress>
  <DomainObject.Predmet.ProtustrankaFormatedWithAdressOIB>
    <izvorni_sadrzaj> GRAINS TRADE d.o.o. za trgovinu, prijevoz i usluge, OIB 86138469219, Ivana Gundulića 61B, 31000 Osijek</izvorni_sadrzaj>
    <derivirana_varijabla naziv="DomainObject.Predmet.ProtustrankaFormatedWithAdressOIB_1"> GRAINS TRADE d.o.o. za trgovinu, prijevoz i usluge, OIB 86138469219, Ivana Gundulića 61B, 31000 Osijek</derivirana_varijabla>
  </DomainObject.Predmet.ProtustrankaFormatedWithAdressOIB>
  <DomainObject.Predmet.ProtustrankaWithAdress>
    <izvorni_sadrzaj>GRAINS TRADE d.o.o. za trgovinu, prijevoz i usluge Ivana Gundulića 61B, 31000 Osijek</izvorni_sadrzaj>
    <derivirana_varijabla naziv="DomainObject.Predmet.ProtustrankaWithAdress_1">GRAINS TRADE d.o.o. za trgovinu, prijevoz i usluge Ivana Gundulića 61B, 31000 Osijek</derivirana_varijabla>
  </DomainObject.Predmet.ProtustrankaWithAdress>
  <DomainObject.Predmet.ProtustrankaWithAdressOIB>
    <izvorni_sadrzaj>GRAINS TRADE d.o.o. za trgovinu, prijevoz i usluge, OIB 86138469219, Ivana Gundulića 61B, 31000 Osijek</izvorni_sadrzaj>
    <derivirana_varijabla naziv="DomainObject.Predmet.ProtustrankaWithAdressOIB_1">GRAINS TRADE d.o.o. za trgovinu, prijevoz i usluge, OIB 86138469219, Ivana Gundulića 61B, 31000 Osijek</derivirana_varijabla>
  </DomainObject.Predmet.ProtustrankaWithAdressOIB>
  <DomainObject.Predmet.ProtustrankaNazivFormated>
    <izvorni_sadrzaj>GRAINS TRADE d.o.o. za trgovinu, prijevoz i usluge</izvorni_sadrzaj>
    <derivirana_varijabla naziv="DomainObject.Predmet.ProtustrankaNazivFormated_1">GRAINS TRADE d.o.o. za trgovinu, prijevoz i usluge</derivirana_varijabla>
  </DomainObject.Predmet.ProtustrankaNazivFormated>
  <DomainObject.Predmet.ProtustrankaNazivFormatedOIB>
    <izvorni_sadrzaj>GRAINS TRADE d.o.o. za trgovinu, prijevoz i usluge, OIB 86138469219</izvorni_sadrzaj>
    <derivirana_varijabla naziv="DomainObject.Predmet.ProtustrankaNazivFormatedOIB_1">GRAINS TRADE d.o.o. za trgovinu, prijevoz i usluge, OIB 86138469219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GRAINS TRADE d.o.o. za trgovinu, prijevoz i usluge</item>
    </izvorni_sadrzaj>
    <derivirana_varijabla naziv="DomainObject.Predmet.ProtuStrankaListFormated_1">
      <item>GRAINS TRADE d.o.o. za trgovinu, prijevoz i usluge</item>
    </derivirana_varijabla>
  </DomainObject.Predmet.ProtuStrankaListFormated>
  <DomainObject.Predmet.ProtuStrankaListFormatedOIB>
    <izvorni_sadrzaj>
      <item>GRAINS TRADE d.o.o. za trgovinu, prijevoz i usluge, OIB 86138469219</item>
    </izvorni_sadrzaj>
    <derivirana_varijabla naziv="DomainObject.Predmet.ProtuStrankaListFormatedOIB_1">
      <item>GRAINS TRADE d.o.o. za trgovinu, prijevoz i usluge, OIB 86138469219</item>
    </derivirana_varijabla>
  </DomainObject.Predmet.ProtuStrankaListFormatedOIB>
  <DomainObject.Predmet.ProtuStrankaListFormatedWithAdress>
    <izvorni_sadrzaj>
      <item>GRAINS TRADE d.o.o. za trgovinu, prijevoz i usluge, Ivana Gundulića 61B, 31000 Osijek</item>
    </izvorni_sadrzaj>
    <derivirana_varijabla naziv="DomainObject.Predmet.ProtuStrankaListFormatedWithAdress_1">
      <item>GRAINS TRADE d.o.o. za trgovinu, prijevoz i usluge, Ivana Gundulića 61B, 31000 Osijek</item>
    </derivirana_varijabla>
  </DomainObject.Predmet.ProtuStrankaListFormatedWithAdress>
  <DomainObject.Predmet.ProtuStrankaListFormatedWithAdressOIB>
    <izvorni_sadrzaj>
      <item>GRAINS TRADE d.o.o. za trgovinu, prijevoz i usluge, OIB 86138469219, Ivana Gundulića 61B, 31000 Osijek</item>
    </izvorni_sadrzaj>
    <derivirana_varijabla naziv="DomainObject.Predmet.ProtuStrankaListFormatedWithAdressOIB_1">
      <item>GRAINS TRADE d.o.o. za trgovinu, prijevoz i usluge, OIB 86138469219, Ivana Gundulića 61B, 31000 Osijek</item>
    </derivirana_varijabla>
  </DomainObject.Predmet.ProtuStrankaListFormatedWithAdressOIB>
  <DomainObject.Predmet.ProtuStrankaListNazivFormated>
    <izvorni_sadrzaj>
      <item>GRAINS TRADE d.o.o. za trgovinu, prijevoz i usluge</item>
    </izvorni_sadrzaj>
    <derivirana_varijabla naziv="DomainObject.Predmet.ProtuStrankaListNazivFormated_1">
      <item>GRAINS TRADE d.o.o. za trgovinu, prijevoz i usluge</item>
    </derivirana_varijabla>
  </DomainObject.Predmet.ProtuStrankaListNazivFormated>
  <DomainObject.Predmet.ProtuStrankaListNazivFormatedOIB>
    <izvorni_sadrzaj>
      <item>GRAINS TRADE d.o.o. za trgovinu, prijevoz i usluge, OIB 86138469219</item>
    </izvorni_sadrzaj>
    <derivirana_varijabla naziv="DomainObject.Predmet.ProtuStrankaListNazivFormatedOIB_1">
      <item>GRAINS TRADE d.o.o. za trgovinu, prijevoz i usluge, OIB 86138469219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GRAINS TRADE d.o.o. za trgovinu, prijevoz i usluge</izvorni_sadrzaj>
    <derivirana_varijabla naziv="DomainObject.Predmet.ProtustrankaIDrugi_1">GRAINS TRADE d.o.o.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GRAINS TRADE d.o.o. za trgovinu, prijevoz i usluge, OIB 86138469219, Ivana Gundulića 61B, 31000 Osijek</izvorni_sadrzaj>
    <derivirana_varijabla naziv="DomainObject.Predmet.ProtustrankaIDrugiAdressOIB_1">GRAINS TRADE d.o.o. za trgovinu, prijevoz i usluge, OIB 86138469219, Ivana Gundulića 61B,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GRAINS TRADE d.o.o. za trgovinu, prijevoz i usluge</item>
    </izvorni_sadrzaj>
    <derivirana_varijabla naziv="DomainObject.Predmet.SudioniciListNaziv_1">
      <item>FINA RC OSIJEK</item>
      <item>GRAINS TRADE d.o.o. za trgovinu, prijevoz i usluge</item>
    </derivirana_varijabla>
  </DomainObject.Predmet.SudioniciListNaziv>
  <DomainObject.Predmet.SudioniciListAdressOIB>
    <izvorni_sadrzaj>
      <item>FINA RC OSIJEK, OIB 85821130368</item>
      <item>GRAINS TRADE d.o.o. za trgovinu, prijevoz i usluge, OIB 86138469219, Ivana Gundulića 61B,31000 Osijek</item>
    </izvorni_sadrzaj>
    <derivirana_varijabla naziv="DomainObject.Predmet.SudioniciListAdressOIB_1">
      <item>FINA RC OSIJEK, OIB 85821130368</item>
      <item>GRAINS TRADE d.o.o. za trgovinu, prijevoz i usluge, OIB 86138469219, Ivana Gundulića 61B,31000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86138469219</item>
    </izvorni_sadrzaj>
    <derivirana_varijabla naziv="DomainObject.Predmet.SudioniciListNazivOIB_1">
      <item>, OIB 85821130368</item>
      <item>, OIB 86138469219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624AE-2931-4C9E-A66D-CBB4B9752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413</properties:Words>
  <properties:Characters>2209</properties:Characters>
  <properties:Lines>52</properties:Lines>
  <properties:Paragraphs>16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2017-10-19T09:31:00Z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