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88ed" w14:paraId="60d88ed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</w:t>
      </w:r>
      <w:r w:rsidR="00197BEF">
        <w:t>153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197BEF">
        <w:t>PEROUTKA j.d.o.o. za trgovinu,ugostiteljstvo  i usluge,</w:t>
      </w:r>
      <w:r w:rsidR="009941D3">
        <w:t xml:space="preserve"> OIB: </w:t>
      </w:r>
      <w:r w:rsidR="00197BEF">
        <w:t>16146842261</w:t>
      </w:r>
      <w:r w:rsidR="009941D3">
        <w:t xml:space="preserve"> sa sjedištem u </w:t>
      </w:r>
      <w:proofErr w:type="spellStart"/>
      <w:r w:rsidR="00197BEF">
        <w:t>Malca</w:t>
      </w:r>
      <w:proofErr w:type="spellEnd"/>
      <w:r w:rsidR="00197BEF">
        <w:t xml:space="preserve"> 20A</w:t>
      </w:r>
      <w:r w:rsidR="00861C17">
        <w:t>,</w:t>
      </w:r>
      <w:r w:rsidR="003048A2">
        <w:t xml:space="preserve"> </w:t>
      </w:r>
      <w:r w:rsidR="00197BEF">
        <w:t xml:space="preserve">34334 Kaptol, </w:t>
      </w:r>
      <w:r w:rsidR="00003EE3">
        <w:t xml:space="preserve">temeljem članka 430. Stečajnog zakona („Narodne novine „ 71/15), </w:t>
      </w:r>
      <w:r>
        <w:t xml:space="preserve"> dana </w:t>
      </w:r>
      <w:r w:rsidR="00197BEF">
        <w:t>22</w:t>
      </w:r>
      <w:r w:rsidR="00A21C8E">
        <w:t xml:space="preserve">. </w:t>
      </w:r>
      <w:r w:rsidR="00197BEF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197BEF">
        <w:t xml:space="preserve">PEROUTKA j.d.o.o. za trgovinu,ugostiteljstvo  i usluge, OIB: 16146842261 sa sjedištem u </w:t>
      </w:r>
      <w:proofErr w:type="spellStart"/>
      <w:r w:rsidR="00197BEF">
        <w:t>Malca</w:t>
      </w:r>
      <w:proofErr w:type="spellEnd"/>
      <w:r w:rsidR="00197BEF">
        <w:t xml:space="preserve"> 20A, 34334 Kaptol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197BEF">
        <w:rPr>
          <w:b/>
        </w:rPr>
        <w:t>36.035,14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197BEF">
        <w:t xml:space="preserve">PEROUTKA j.d.o.o. za trgovinu,ugostiteljstvo  i usluge, OIB: 16146842261 sa sjedištem u </w:t>
      </w:r>
      <w:proofErr w:type="spellStart"/>
      <w:r w:rsidR="00197BEF">
        <w:t>Malca</w:t>
      </w:r>
      <w:proofErr w:type="spellEnd"/>
      <w:r w:rsidR="00197BEF">
        <w:t xml:space="preserve"> 20A, 34334 Kaptol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</w:t>
      </w:r>
      <w:r w:rsidR="00197BEF">
        <w:rPr>
          <w:b/>
        </w:rPr>
        <w:t>153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>U Slavonskom Brodu,</w:t>
      </w:r>
      <w:r w:rsidR="008E0325">
        <w:t xml:space="preserve"> </w:t>
      </w:r>
      <w:r w:rsidR="00197BEF">
        <w:t>22</w:t>
      </w:r>
      <w:r w:rsidR="00572249">
        <w:t xml:space="preserve">. </w:t>
      </w:r>
      <w:r w:rsidR="008E0325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8E0325" w:rsidP="00F45F8B" w:rsidR="00F45F8B">
      <w:r>
        <w:t>22</w:t>
      </w:r>
      <w:r w:rsidR="00B02D1A">
        <w:t>.0</w:t>
      </w:r>
      <w:r>
        <w:t>8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117EC"/>
    <w:rsid w:val="0012416E"/>
    <w:rsid w:val="00166398"/>
    <w:rsid w:val="0019113A"/>
    <w:rsid w:val="00193A7F"/>
    <w:rsid w:val="00197BE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8E0325"/>
    <w:rsid w:val="009111CD"/>
    <w:rsid w:val="00916116"/>
    <w:rsid w:val="00946742"/>
    <w:rsid w:val="00954A13"/>
    <w:rsid w:val="00954CC2"/>
    <w:rsid w:val="00981CB7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474AD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  <w:rsid w:val="00FC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981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81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81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981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81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81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36035.14</izvorni_sadrzaj>
    <derivirana_varijabla naziv="DomainObject.Predmet.InicijalnaVrijednost_1">36035.14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St-2153/2016</izvorni_sadrzaj>
    <derivirana_varijabla naziv="DomainObject.Predmet.OznakaBroj_1">St-2153/2016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st,1 SZ</izvorni_sadrzaj>
    <derivirana_varijabla naziv="DomainObject.Predmet.PrimjedbaSuca_1">čl.429 st,1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PEROUTKA j.d.o.o. za trgovinu, ugostiteljstvo i usluge</izvorni_sadrzaj>
    <derivirana_varijabla naziv="DomainObject.Predmet.ProtustrankaFormated_1">  PEROUTKA j.d.o.o. za trgovinu, ugostiteljstvo i usluge</derivirana_varijabla>
  </DomainObject.Predmet.ProtustrankaFormated>
  <DomainObject.Predmet.ProtustrankaFormatedOIB>
    <izvorni_sadrzaj>  PEROUTKA j.d.o.o. za trgovinu, ugostiteljstvo i usluge, OIB 16146842261</izvorni_sadrzaj>
    <derivirana_varijabla naziv="DomainObject.Predmet.ProtustrankaFormatedOIB_1">  PEROUTKA j.d.o.o. za trgovinu, ugostiteljstvo i usluge, OIB 16146842261</derivirana_varijabla>
  </DomainObject.Predmet.ProtustrankaFormatedOIB>
  <DomainObject.Predmet.ProtustrankaFormatedWithAdress>
    <izvorni_sadrzaj> PEROUTKA j.d.o.o. za trgovinu, ugostiteljstvo i usluge, Malca 20 A , 34334 Kaptol</izvorni_sadrzaj>
    <derivirana_varijabla naziv="DomainObject.Predmet.ProtustrankaFormatedWithAdress_1"> PEROUTKA j.d.o.o. za trgovinu, ugostiteljstvo i usluge, Malca 20 A , 34334 Kaptol</derivirana_varijabla>
  </DomainObject.Predmet.ProtustrankaFormatedWithAdress>
  <DomainObject.Predmet.ProtustrankaFormatedWithAdressOIB>
    <izvorni_sadrzaj> PEROUTKA j.d.o.o. za trgovinu, ugostiteljstvo i usluge, OIB 16146842261, Malca 20 A , 34334 Kaptol</izvorni_sadrzaj>
    <derivirana_varijabla naziv="DomainObject.Predmet.ProtustrankaFormatedWithAdressOIB_1"> PEROUTKA j.d.o.o. za trgovinu, ugostiteljstvo i usluge, OIB 16146842261, Malca 20 A , 34334 Kaptol</derivirana_varijabla>
  </DomainObject.Predmet.ProtustrankaFormatedWithAdressOIB>
  <DomainObject.Predmet.ProtustrankaWithAdress>
    <izvorni_sadrzaj>PEROUTKA j.d.o.o. za trgovinu, ugostiteljstvo i usluge Malca 20 A , 34334 Kaptol</izvorni_sadrzaj>
    <derivirana_varijabla naziv="DomainObject.Predmet.ProtustrankaWithAdress_1">PEROUTKA j.d.o.o. za trgovinu, ugostiteljstvo i usluge Malca 20 A , 34334 Kaptol</derivirana_varijabla>
  </DomainObject.Predmet.ProtustrankaWithAdress>
  <DomainObject.Predmet.ProtustrankaWithAdressOIB>
    <izvorni_sadrzaj>PEROUTKA j.d.o.o. za trgovinu, ugostiteljstvo i usluge, OIB 16146842261, Malca 20 A , 34334 Kaptol</izvorni_sadrzaj>
    <derivirana_varijabla naziv="DomainObject.Predmet.ProtustrankaWithAdressOIB_1">PEROUTKA j.d.o.o. za trgovinu, ugostiteljstvo i usluge, OIB 16146842261, Malca 20 A , 34334 Kaptol</derivirana_varijabla>
  </DomainObject.Predmet.ProtustrankaWithAdressOIB>
  <DomainObject.Predmet.ProtustrankaNazivFormated>
    <izvorni_sadrzaj>PEROUTKA j.d.o.o. za trgovinu, ugostiteljstvo i usluge</izvorni_sadrzaj>
    <derivirana_varijabla naziv="DomainObject.Predmet.ProtustrankaNazivFormated_1">PEROUTKA j.d.o.o. za trgovinu, ugostiteljstvo i usluge</derivirana_varijabla>
  </DomainObject.Predmet.ProtustrankaNazivFormated>
  <DomainObject.Predmet.ProtustrankaNazivFormatedOIB>
    <izvorni_sadrzaj>PEROUTKA j.d.o.o. za trgovinu, ugostiteljstvo i usluge, OIB 16146842261</izvorni_sadrzaj>
    <derivirana_varijabla naziv="DomainObject.Predmet.ProtustrankaNazivFormatedOIB_1">PEROUTKA j.d.o.o. za trgovinu, ugostiteljstvo i usluge, OIB 16146842261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PEROUTKA j.d.o.o. za trgovinu, ugostiteljstvo i usluge</item>
    </izvorni_sadrzaj>
    <derivirana_varijabla naziv="DomainObject.Predmet.ProtuStrankaListFormated_1">
      <item>PEROUTKA j.d.o.o. za trgovinu, ugostiteljstvo i usluge</item>
    </derivirana_varijabla>
  </DomainObject.Predmet.ProtuStrankaListFormated>
  <DomainObject.Predmet.ProtuStrankaListFormatedOIB>
    <izvorni_sadrzaj>
      <item>PEROUTKA j.d.o.o. za trgovinu, ugostiteljstvo i usluge, OIB 16146842261</item>
    </izvorni_sadrzaj>
    <derivirana_varijabla naziv="DomainObject.Predmet.ProtuStrankaListFormatedOIB_1">
      <item>PEROUTKA j.d.o.o. za trgovinu, ugostiteljstvo i usluge, OIB 16146842261</item>
    </derivirana_varijabla>
  </DomainObject.Predmet.ProtuStrankaListFormatedOIB>
  <DomainObject.Predmet.ProtuStrankaListFormatedWithAdress>
    <izvorni_sadrzaj>
      <item>PEROUTKA j.d.o.o. za trgovinu, ugostiteljstvo i usluge, Malca 20 A , 34334 Kaptol</item>
    </izvorni_sadrzaj>
    <derivirana_varijabla naziv="DomainObject.Predmet.ProtuStrankaListFormatedWithAdress_1">
      <item>PEROUTKA j.d.o.o. za trgovinu, ugostiteljstvo i usluge, Malca 20 A , 34334 Kaptol</item>
    </derivirana_varijabla>
  </DomainObject.Predmet.ProtuStrankaListFormatedWithAdress>
  <DomainObject.Predmet.ProtuStrankaListFormatedWithAdressOIB>
    <izvorni_sadrzaj>
      <item>PEROUTKA j.d.o.o. za trgovinu, ugostiteljstvo i usluge, OIB 16146842261, Malca 20 A , 34334 Kaptol</item>
    </izvorni_sadrzaj>
    <derivirana_varijabla naziv="DomainObject.Predmet.ProtuStrankaListFormatedWithAdressOIB_1">
      <item>PEROUTKA j.d.o.o. za trgovinu, ugostiteljstvo i usluge, OIB 16146842261, Malca 20 A , 34334 Kaptol</item>
    </derivirana_varijabla>
  </DomainObject.Predmet.ProtuStrankaListFormatedWithAdressOIB>
  <DomainObject.Predmet.ProtuStrankaListNazivFormated>
    <izvorni_sadrzaj>
      <item>PEROUTKA j.d.o.o. za trgovinu, ugostiteljstvo i usluge</item>
    </izvorni_sadrzaj>
    <derivirana_varijabla naziv="DomainObject.Predmet.ProtuStrankaListNazivFormated_1">
      <item>PEROUTKA j.d.o.o. za trgovinu, ugostiteljstvo i usluge</item>
    </derivirana_varijabla>
  </DomainObject.Predmet.ProtuStrankaListNazivFormated>
  <DomainObject.Predmet.ProtuStrankaListNazivFormatedOIB>
    <izvorni_sadrzaj>
      <item>PEROUTKA j.d.o.o. za trgovinu, ugostiteljstvo i usluge, OIB 16146842261</item>
    </izvorni_sadrzaj>
    <derivirana_varijabla naziv="DomainObject.Predmet.ProtuStrankaListNazivFormatedOIB_1">
      <item>PEROUTKA j.d.o.o. za trgovinu, ugostiteljstvo i usluge, OIB 16146842261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PEROUTKA j.d.o.o. za trgovinu, ugostiteljstvo i usluge</izvorni_sadrzaj>
    <derivirana_varijabla naziv="DomainObject.Predmet.ProtustrankaIDrugi_1">PEROUTKA j.d.o.o.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PEROUTKA j.d.o.o. za trgovinu, ugostiteljstvo i usluge, OIB 16146842261, Malca 20 A , 34334 Kaptol</izvorni_sadrzaj>
    <derivirana_varijabla naziv="DomainObject.Predmet.ProtustrankaIDrugiAdressOIB_1">PEROUTKA j.d.o.o. za trgovinu, ugostiteljstvo i usluge, OIB 16146842261, Malca 20 A 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PEROUTKA j.d.o.o. za trgovinu, ugostiteljstvo i usluge</item>
    </izvorni_sadrzaj>
    <derivirana_varijabla naziv="DomainObject.Predmet.SudioniciListNaziv_1">
      <item>Financijska agencija</item>
      <item>PEROUTKA j.d.o.o. za trgovinu,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PEROUTKA j.d.o.o. za trgovinu, ugostiteljstvo i usluge, OIB 16146842261, Malca 20 A ,34334 Kaptol</item>
    </izvorni_sadrzaj>
    <derivirana_varijabla naziv="DomainObject.Predmet.SudioniciListAdressOIB_1">
      <item>Financijska agencija, OIB 85821130368, Ulica grada Vukovara 70,10000 Zagreb</item>
      <item>PEROUTKA j.d.o.o. za trgovinu, ugostiteljstvo i usluge, OIB 16146842261, Malca 20 A 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16146842261</item>
    </izvorni_sadrzaj>
    <derivirana_varijabla naziv="DomainObject.Predmet.SudioniciListNazivOIB_1">
      <item>, OIB 85821130368</item>
      <item>, OIB 16146842261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56A22-12BC-44AB-8A38-F0FE18EF2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2036</properties:Characters>
  <properties:Lines>59</properties:Lines>
  <properties:Paragraphs>20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2016-08-22T06:47:00Z</dcterms:created>
  <dc:creator>Korisnik</dc:creator>
  <cp:lastModifiedBy>Davorin Pavičić</cp:lastModifiedBy>
  <cp:lastPrinted>2016-07-01T07:19:00Z</cp:lastPrinted>
  <dcterms:modified xmlns:xsi="http://www.w3.org/2001/XMLSchema-instance" xsi:type="dcterms:W3CDTF">2016-08-22T10:44:00Z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