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9d27" w14:paraId="4899d2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A74578">
        <w:t>704</w:t>
      </w:r>
      <w:r w:rsidR="002F1438">
        <w:t>/1</w:t>
      </w:r>
      <w:r w:rsidR="00BA609D">
        <w:t>7</w:t>
      </w:r>
      <w:r w:rsidR="000A7F45">
        <w:t>-</w:t>
      </w:r>
      <w:r w:rsidR="00BD6F71">
        <w:t>21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415D25">
        <w:t>CARPONA PRINT d.o.o., Krapina, Frana Galovića 9, OIB 22592948072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BA609D">
        <w:t xml:space="preserve">očitovanja o prijedlogu </w:t>
      </w:r>
      <w:r w:rsidR="00FC3EA0">
        <w:t xml:space="preserve">za </w:t>
      </w:r>
      <w:r w:rsidR="00513F73">
        <w:t xml:space="preserve"> </w:t>
      </w:r>
      <w:r w:rsidR="00EB11C0">
        <w:t xml:space="preserve"> otvaranje stečajnog postupka</w:t>
      </w:r>
      <w:r w:rsidR="00BA609D">
        <w:t xml:space="preserve"> nad dužnikom</w:t>
      </w:r>
      <w:r w:rsidR="00EB11C0">
        <w:t xml:space="preserve"> </w:t>
      </w:r>
      <w:r>
        <w:t xml:space="preserve">određeno za dan </w:t>
      </w:r>
      <w:r w:rsidR="00E21339">
        <w:t>1</w:t>
      </w:r>
      <w:r w:rsidR="00BA609D">
        <w:t>5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415D25">
        <w:t>9</w:t>
      </w:r>
      <w:r w:rsidR="002F1438">
        <w:t>,</w:t>
      </w:r>
      <w:r w:rsidR="00415D25">
        <w:t>3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8839E2" w:rsidR="008839E2">
      <w:r>
        <w:t xml:space="preserve">1. </w:t>
      </w:r>
      <w:r w:rsidR="00B1009F">
        <w:t xml:space="preserve"> </w:t>
      </w:r>
      <w:r w:rsidR="008839E2">
        <w:t>predlagatelj Fond za zaštitu okoliša i energetsku učinkovitost</w:t>
      </w:r>
    </w:p>
    <w:p w:rsidRDefault="008839E2" w:rsidP="008839E2" w:rsidR="008839E2">
      <w:pPr>
        <w:pStyle w:val="Odlomakpopisa"/>
        <w:ind w:left="0"/>
      </w:pPr>
      <w:r>
        <w:t>2.  predlagatelj Hrvatska lutrija d.o.o. Zagreb</w:t>
      </w:r>
    </w:p>
    <w:p w:rsidRDefault="008839E2" w:rsidP="008839E2" w:rsidR="008839E2">
      <w:pPr>
        <w:pStyle w:val="Odlomakpopisa"/>
        <w:ind w:left="0"/>
      </w:pPr>
      <w:r>
        <w:t>3.  predlagatelj DNK ugostiteljstvo d.o.o. Zagreb, po punomoćniku</w:t>
      </w:r>
    </w:p>
    <w:p w:rsidRDefault="008839E2" w:rsidP="008839E2" w:rsidR="008839E2">
      <w:r>
        <w:t>4.  dužnik</w:t>
      </w:r>
    </w:p>
    <w:p w:rsidRDefault="008839E2" w:rsidP="008839E2" w:rsidR="008839E2">
      <w:pPr>
        <w:pStyle w:val="Odlomakpopisa"/>
        <w:ind w:left="0"/>
      </w:pPr>
      <w:r>
        <w:t>5. zakonski zastupnik dužnika Ivan Šalković</w:t>
      </w:r>
    </w:p>
    <w:p w:rsidRDefault="008839E2" w:rsidP="008839E2" w:rsidR="0085757B" w:rsidRPr="0053264E">
      <w:pPr>
        <w:pStyle w:val="Odlomakpopisa"/>
        <w:ind w:left="0"/>
      </w:pPr>
      <w:r>
        <w:t>6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F93" w:rsidR="003B5F93">
      <w:r>
        <w:separator/>
      </w:r>
    </w:p>
  </w:endnote>
  <w:endnote w:id="0" w:type="continuationSeparator">
    <w:p w:rsidRDefault="003B5F93" w:rsidR="003B5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F93" w:rsidR="003B5F93">
      <w:r>
        <w:separator/>
      </w:r>
    </w:p>
  </w:footnote>
  <w:footnote w:id="0" w:type="continuationSeparator">
    <w:p w:rsidRDefault="003B5F93" w:rsidR="003B5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908DE"/>
    <w:rsid w:val="000A7F45"/>
    <w:rsid w:val="000B4426"/>
    <w:rsid w:val="000C106C"/>
    <w:rsid w:val="000E7C58"/>
    <w:rsid w:val="000F0A0A"/>
    <w:rsid w:val="000F0EF4"/>
    <w:rsid w:val="000F381B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26C25"/>
    <w:rsid w:val="00235528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7C24"/>
    <w:rsid w:val="00343119"/>
    <w:rsid w:val="00361012"/>
    <w:rsid w:val="003746BE"/>
    <w:rsid w:val="00375F51"/>
    <w:rsid w:val="00391C11"/>
    <w:rsid w:val="003B5F93"/>
    <w:rsid w:val="003E059C"/>
    <w:rsid w:val="003E66D2"/>
    <w:rsid w:val="003F4A53"/>
    <w:rsid w:val="003F5110"/>
    <w:rsid w:val="00415D25"/>
    <w:rsid w:val="0042648C"/>
    <w:rsid w:val="00432ACD"/>
    <w:rsid w:val="004565E0"/>
    <w:rsid w:val="00482F92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35AD3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23C5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839E2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7231"/>
    <w:rsid w:val="00A51F97"/>
    <w:rsid w:val="00A570E3"/>
    <w:rsid w:val="00A675FB"/>
    <w:rsid w:val="00A74578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A609D"/>
    <w:rsid w:val="00BD2EAD"/>
    <w:rsid w:val="00BD5875"/>
    <w:rsid w:val="00BD6F71"/>
    <w:rsid w:val="00BE3247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375DC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St-704/2017-21</izvorni_sadrzaj>
    <derivirana_varijabla naziv="DomainObject.Oznaka_1">St-704/2017-21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 PRINT d.o.o. zastupanog po punomoćniku Ivan Šalković; Marijo Fabijančić; Damir Jurinjak; Andrija Šalković</izvorni_sadrzaj>
    <derivirana_varijabla naziv="DomainObject.Predmet.ProtustrankaFormated_1">  CARPONA PRINT d.o.o. zastupanog po punomoćniku Ivan Šalković; Marijo Fabijančić; Damir Jurinjak; Andrija Šalković</derivirana_varijabla>
  </DomainObject.Predmet.ProtustrankaFormated>
  <DomainObject.Predmet.ProtustrankaFormatedOIB>
    <izvorni_sadrzaj>  CARPONA PRINT d.o.o., OIB 22592948072 zastupanog po punomoćniku Ivan Šalković; Marijo Fabijančić; Damir Jurinjak; Andrija Šalković</izvorni_sadrzaj>
    <derivirana_varijabla naziv="DomainObject.Predmet.ProtustrankaFormatedOIB_1">  CARPONA PRINT d.o.o., OIB 22592948072 zastupanog po punomoćniku Ivan Šalković; Marijo Fabijančić; Damir Jurinjak; Andrija Šalković</derivirana_varijabla>
  </DomainObject.Predmet.ProtustrankaFormatedOIB>
  <DomainObject.Predmet.ProtustrankaFormatedWithAdress>
    <izvorni_sadrzaj> CARPONA PRINT d.o.o., Frana Galovića 9, 49000 Krapina zastupanog po punomoćniku Ivan Šalković; Marijo Fabijančić; Damir Jurinjak; Andrija Šalković</izvorni_sadrzaj>
    <derivirana_varijabla naziv="DomainObject.Predmet.ProtustrankaFormatedWithAdress_1"> CARPONA PRINT d.o.o., Frana Galovića 9, 49000 Krapina zastupanog po punomoćniku Ivan Šalković; Marijo Fabijančić; Damir Jurinjak; Andrija Šalković</derivirana_varijabla>
  </DomainObject.Predmet.ProtustrankaFormatedWithAdress>
  <DomainObject.Predmet.ProtustrankaFormatedWithAdressOIB>
    <izvorni_sadrzaj> CARPONA PRINT d.o.o., OIB 22592948072, Frana Galovića 9, 49000 Krapina zastupanog po punomoćniku Ivan Šalković; Marijo Fabijančić; Damir Jurinjak; Andrija Šalković</izvorni_sadrzaj>
    <derivirana_varijabla naziv="DomainObject.Predmet.ProtustrankaFormatedWithAdressOIB_1"> CARPONA PRINT d.o.o., OIB 22592948072, Frana Galovića 9, 49000 Krapina zastupanog po punomoćniku Ivan Šalković; Marijo Fabijančić; Damir Jurinjak; Andrija Šalković</derivirana_varijabla>
  </DomainObject.Predmet.ProtustrankaFormatedWithAdressOIB>
  <DomainObject.Predmet.ProtustrankaWithAdress>
    <izvorni_sadrzaj>CARPONA PRINT d.o.o. Frana Galovića 9, 49000 Krapina</izvorni_sadrzaj>
    <derivirana_varijabla naziv="DomainObject.Predmet.ProtustrankaWithAdress_1">CARPONA PRINT d.o.o. Frana Galovića 9, 49000 Krapina</derivirana_varijabla>
  </DomainObject.Predmet.ProtustrankaWithAdress>
  <DomainObject.Predmet.ProtustrankaWithAdressOIB>
    <izvorni_sadrzaj>CARPONA PRINT d.o.o., OIB 22592948072, Frana Galovića 9, 49000 Krapina</izvorni_sadrzaj>
    <derivirana_varijabla naziv="DomainObject.Predmet.ProtustrankaWithAdressOIB_1">CARPONA PRINT d.o.o., OIB 22592948072, Frana Galovića 9, 49000 Krapina</derivirana_varijabla>
  </DomainObject.Predmet.ProtustrankaWithAdressOIB>
  <DomainObject.Predmet.ProtustrankaNazivFormated>
    <izvorni_sadrzaj>CARPONA PRINT d.o.o.</izvorni_sadrzaj>
    <derivirana_varijabla naziv="DomainObject.Predmet.ProtustrankaNazivFormated_1">CARPONA PRINT d.o.o.</derivirana_varijabla>
  </DomainObject.Predmet.ProtustrankaNazivFormated>
  <DomainObject.Predmet.ProtustrankaNazivFormatedOIB>
    <izvorni_sadrzaj>CARPONA PRINT d.o.o., OIB 22592948072</izvorni_sadrzaj>
    <derivirana_varijabla naziv="DomainObject.Predmet.ProtustrankaNazivFormatedOIB_1">CARPONA PRINT d.o.o.,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</izvorni_sadrzaj>
    <derivirana_varijabla naziv="DomainObject.Predmet.StrankaFormated_1">  FINA Regionalni centar Zagreb; Fond za zaštitu okoliša i energetsku učinkovitost; HRVATSKA LUTRIJA d.o.o.; DNK UGOSTITELJSTVO d.o.o.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d.o.o. zastupanog po punomoćniku Ivan Šalković; Marijo Fabijančić; Damir Jurinjak; Andrija Šalković</item>
    </izvorni_sadrzaj>
    <derivirana_varijabla naziv="DomainObject.Predmet.ProtuStrankaListFormated_1">
      <item>CARPONA PRINT d.o.o. zastupanog po punomoćniku Ivan Šalković; Marijo Fabijančić; Damir Jurinjak; Andrija Šalković</item>
    </derivirana_varijabla>
  </DomainObject.Predmet.ProtuStrankaListFormated>
  <DomainObject.Predmet.ProtuStrankaListFormatedOIB>
    <izvorni_sadrzaj>
      <item>CARPONA PRINT d.o.o., OIB 22592948072 zastupanog po punomoćniku Ivan Šalković; Marijo Fabijančić; Damir Jurinjak; Andrija Šalković</item>
    </izvorni_sadrzaj>
    <derivirana_varijabla naziv="DomainObject.Predmet.ProtuStrankaListFormatedOIB_1">
      <item>CARPONA PRINT d.o.o., OIB 22592948072 zastupanog po punomoćniku Ivan Šalković; Marijo Fabijančić; Damir Jurinjak; Andrija Šalković</item>
    </derivirana_varijabla>
  </DomainObject.Predmet.ProtuStrankaListFormatedOIB>
  <DomainObject.Predmet.ProtuStrankaListFormatedWithAdress>
    <izvorni_sadrzaj>
      <item>CARPONA PRINT d.o.o., Frana Galovića 9, 49000 Krapina zastupanog po punomoćniku Ivan Šalković; Marijo Fabijančić; Damir Jurinjak; Andrija Šalković</item>
    </izvorni_sadrzaj>
    <derivirana_varijabla naziv="DomainObject.Predmet.ProtuStrankaListFormatedWithAdress_1">
      <item>CARPONA PRINT d.o.o., Frana Galovića 9, 49000 Krapina zastupanog po punomoćniku Ivan Šalković; Marijo Fabijančić; Damir Jurinjak; Andrija Šalković</item>
    </derivirana_varijabla>
  </DomainObject.Predmet.ProtuStrankaListFormatedWithAdress>
  <DomainObject.Predmet.ProtuStrankaListFormatedWithAdressOIB>
    <izvorni_sadrzaj>
      <item>CARPONA PRINT d.o.o., OIB 22592948072, Frana Galovića 9, 49000 Krapina zastupanog po punomoćniku Ivan Šalković; Marijo Fabijančić; Damir Jurinjak; Andrija Šalković</item>
    </izvorni_sadrzaj>
    <derivirana_varijabla naziv="DomainObject.Predmet.ProtuStrankaListFormatedWithAdressOIB_1">
      <item>CARPONA PRINT d.o.o., OIB 22592948072, Frana Galovića 9, 49000 Krapina zastupanog po punomoćniku Ivan Šalković; Marijo Fabijančić; Damir Jurinjak; Andrija Šalković</item>
    </derivirana_varijabla>
  </DomainObject.Predmet.ProtuStrankaListFormatedWithAdressOIB>
  <DomainObject.Predmet.ProtuStrankaListNazivFormated>
    <izvorni_sadrzaj>
      <item>CARPONA PRINT d.o.o.</item>
    </izvorni_sadrzaj>
    <derivirana_varijabla naziv="DomainObject.Predmet.ProtuStrankaListNazivFormated_1">
      <item>CARPONA PRINT d.o.o.</item>
    </derivirana_varijabla>
  </DomainObject.Predmet.ProtuStrankaListNazivFormated>
  <DomainObject.Predmet.ProtuStrankaListNazivFormatedOIB>
    <izvorni_sadrzaj>
      <item>CARPONA PRINT d.o.o., OIB 22592948072</item>
    </izvorni_sadrzaj>
    <derivirana_varijabla naziv="DomainObject.Predmet.ProtuStrankaListNazivFormatedOIB_1">
      <item>CARPONA PRINT d.o.o., OIB 22592948072</item>
    </derivirana_varijabla>
  </DomainObject.Predmet.ProtuStrankaListNazivFormatedOIB>
  <DomainObject.Predmet.OstaliListFormated>
    <izvorni_sadrzaj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</item>
    </izvorni_sadrzaj>
    <derivirana_varijabla naziv="DomainObject.Predmet.OstaliListFormated_1"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</item>
    </derivirana_varijabla>
  </DomainObject.Predmet.OstaliListFormated>
  <DomainObject.Predmet.OstaliListFormatedOIB>
    <izvorni_sadrzaj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</item>
    </izvorni_sadrzaj>
    <derivirana_varijabla naziv="DomainObject.Predmet.OstaliListFormatedOIB_1"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</item>
    </derivirana_varijabla>
  </DomainObject.Predmet.OstaliListFormatedOIB>
  <DomainObject.Predmet.OstaliListFormatedWithAdress>
    <izvorni_sadrzaj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</item>
    </izvorni_sadrzaj>
    <derivirana_varijabla naziv="DomainObject.Predmet.OstaliListFormatedWithAdress_1"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</item>
    </izvorni_sadrzaj>
    <derivirana_varijabla naziv="DomainObject.Predmet.OstaliListFormatedWithAdressOIB_1"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St-704/2017-21</izvorni_sadrzaj>
    <derivirana_varijabla naziv="DomainObject.PoslovniBrojDokumenta_1">St-704/2017-21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d.o.o.</izvorni_sadrzaj>
    <derivirana_varijabla naziv="DomainObject.Predmet.ProtustrankaIDrugi_1">CARPONA 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d.o.o., OIB 22592948072, Frana Galovića 9, 49000 Krapina</izvorni_sadrzaj>
    <derivirana_varijabla naziv="DomainObject.Predmet.ProtustrankaIDrugiAdressOIB_1">CARPONA PRINT d.o.o.,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 PRINT d.o.o.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CARPONA PRINT d.o.o.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CARPONA PRINT d.o.o.,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CARPONA PRINT d.o.o.,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5F747-656F-49FD-8AF2-C223827DE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967</properties:Characters>
  <properties:Lines>43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2017-07-24T12:50:00Z</dcterms:created>
  <dc:creator>gboljkovac</dc:creator>
  <cp:lastModifiedBy>Marina Markić</cp:lastModifiedBy>
  <cp:lastPrinted>2017-07-24T12:50:00Z</cp:lastPrinted>
  <dcterms:modified xmlns:xsi="http://www.w3.org/2001/XMLSchema-instance" xsi:type="dcterms:W3CDTF">2017-07-25T10:13:00Z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St-704/2017-21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