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c5cd" w14:paraId="551c5cd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1D7AF5">
        <w:rPr>
          <w:b/>
        </w:rPr>
        <w:t>1095</w:t>
      </w:r>
      <w:r w:rsidR="00227BE6" w:rsidRPr="00227BE6">
        <w:rPr>
          <w:b/>
        </w:rPr>
        <w:t>/201</w:t>
      </w:r>
      <w:r w:rsidR="0065787D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D7AF5" w:rsidRPr="001D7AF5">
        <w:t>FURMET INVEST d.o.o., Dubrovačka 33, 21000 Split, OIB: 68826935400</w:t>
      </w:r>
      <w:r w:rsidRPr="008F7C03">
        <w:t xml:space="preserve">, dana </w:t>
      </w:r>
      <w:r w:rsidR="001D7AF5">
        <w:t>06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D7AF5" w:rsidRPr="001D7AF5">
        <w:t>FURMET INVEST d.o.o., Dubrovačka 33, 21000 Split, OIB: 68826935400</w:t>
      </w:r>
      <w:r w:rsidRPr="008F7C03">
        <w:t>da u roku od 15 dana solidarno uplate na sudski depozit ovog suda br. HR1623900011300000664, otvoren kod Hrvatske poštanske banke d.d. Zagreb, pozivom na broj 10-</w:t>
      </w:r>
      <w:r w:rsidR="001D7AF5">
        <w:t>1095</w:t>
      </w:r>
      <w:r w:rsidR="005A5C16">
        <w:t>201</w:t>
      </w:r>
      <w:r w:rsidR="0065787D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FF15BC">
        <w:t>1</w:t>
      </w:r>
      <w:r w:rsidR="001D7AF5">
        <w:t>095</w:t>
      </w:r>
      <w:r w:rsidR="005A5C16">
        <w:t>/</w:t>
      </w:r>
      <w:r w:rsidR="005577B3">
        <w:t>20</w:t>
      </w:r>
      <w:r w:rsidR="005A5C16">
        <w:t>1</w:t>
      </w:r>
      <w:r w:rsidR="0065787D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1D7AF5" w:rsidP="001D7AF5" w:rsidR="001D7AF5">
      <w:pPr>
        <w:ind w:firstLine="708"/>
        <w:jc w:val="both"/>
      </w:pPr>
      <w:r>
        <w:t>Financijska agencija RC Split, je podnijela ovom sudu 07. studenog 2016. godine prijedlog za provedbu skraćenog stečajnog postupka nad dužnikom. U prijedlogu se u bitnome navodi da na dan 01.07.2016. godine dužnik u Očevidniku redoslijeda osnova za plaćanje ima evidentirane neizvršene osnove za plaćanje u neprekinutom razdoblju od 120 dana u ukupnom iznosu od 1.396.674,05 kuna, da nema zaposlenih, da ima otvoren račune kod Zagrebačke banke i da nema zaplijenjenih sredstava na ime predujma za namirenje troškova stečajnog postupka.</w:t>
      </w:r>
    </w:p>
    <w:p w:rsidRDefault="001D7AF5" w:rsidP="001D7AF5" w:rsidR="001D7AF5">
      <w:pPr>
        <w:ind w:firstLine="708"/>
        <w:jc w:val="both"/>
      </w:pPr>
    </w:p>
    <w:p w:rsidRDefault="001D7AF5" w:rsidP="001D7AF5" w:rsidR="001D7AF5">
      <w:pPr>
        <w:ind w:firstLine="708"/>
        <w:jc w:val="both"/>
      </w:pPr>
      <w:r>
        <w:t xml:space="preserve">Dana 02. studenog  2016.g. naslovni sud je rješenjem pod podl.br. St-1937/2016 obustavio skraćeni stečajni postupak nad dužnikom, te utvrdio da će se postupak voditi pod novim poslovnim brojem. </w:t>
      </w:r>
    </w:p>
    <w:p w:rsidRDefault="001D7AF5" w:rsidP="001D7AF5" w:rsidR="001D7AF5">
      <w:pPr>
        <w:ind w:firstLine="708"/>
        <w:jc w:val="both"/>
      </w:pPr>
    </w:p>
    <w:p w:rsidRDefault="004F2D4C" w:rsidP="001D7AF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1D7AF5">
        <w:t>kolovoza</w:t>
      </w:r>
      <w:r w:rsidR="00EF0A13">
        <w:t>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FF15BC">
        <w:t xml:space="preserve">Iz uvjerenja </w:t>
      </w:r>
      <w:r w:rsidR="00FF15BC" w:rsidRPr="00FF15BC">
        <w:t>Centra za vozila Hrvatske d.d.</w:t>
      </w:r>
      <w:r w:rsidR="00FF15BC">
        <w:t xml:space="preserve"> je vidljivo da dužnik nije upisan kao vlasnik vozila</w:t>
      </w:r>
      <w:r w:rsidR="001D7AF5">
        <w:t>, a iz potvrde Općinskog suda u Splitu, zk odjel Split je vidljivo da dužnik nije upisan kao vlasnik nekretnina na području tog zk odjela</w:t>
      </w:r>
      <w:r w:rsidR="00FF15BC">
        <w:t>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B188B">
        <w:t>05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1D7AF5">
        <w:t>28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1D7AF5">
        <w:t>871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</w:t>
      </w:r>
      <w:r>
        <w:lastRenderedPageBreak/>
        <w:t>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1D7AF5">
        <w:rPr>
          <w:b/>
        </w:rPr>
        <w:t>06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153A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D7AF5">
      <w:rPr>
        <w:rFonts w:hAnsi="Book Antiqua" w:ascii="Book Antiqua"/>
        <w:b/>
        <w:sz w:val="20"/>
        <w:szCs w:val="20"/>
      </w:rPr>
      <w:t>1095</w:t>
    </w:r>
    <w:r w:rsidR="005A5C16">
      <w:rPr>
        <w:rFonts w:hAnsi="Book Antiqua" w:ascii="Book Antiqua"/>
        <w:b/>
        <w:sz w:val="20"/>
        <w:szCs w:val="20"/>
      </w:rPr>
      <w:t>/201</w:t>
    </w:r>
    <w:r w:rsidR="0065787D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3A4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5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3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3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3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3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5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3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3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3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3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FURMET INVEST d.o.o. za projektiranje i građenje</izvorni_sadrzaj>
    <derivirana_varijabla naziv="DomainObject.Predmet.ProtustrankaFormated_1">  FURMET INVEST d.o.o. za projektiranje i građenje</derivirana_varijabla>
  </DomainObject.Predmet.ProtustrankaFormated>
  <DomainObject.Predmet.ProtustrankaFormatedOIB>
    <izvorni_sadrzaj>  FURMET INVEST d.o.o. za projektiranje i građenje, OIB 68826935400</izvorni_sadrzaj>
    <derivirana_varijabla naziv="DomainObject.Predmet.ProtustrankaFormatedOIB_1">  FURMET INVEST d.o.o. za projektiranje i građenje, OIB 68826935400</derivirana_varijabla>
  </DomainObject.Predmet.ProtustrankaFormatedOIB>
  <DomainObject.Predmet.ProtustrankaFormatedWithAdress>
    <izvorni_sadrzaj> FURMET INVEST d.o.o. za projektiranje i građenje, Dubrovačka 33, 21000 Split</izvorni_sadrzaj>
    <derivirana_varijabla naziv="DomainObject.Predmet.ProtustrankaFormatedWithAdress_1"> FURMET INVEST d.o.o. za projektiranje i građenje, Dubrovačka 33, 21000 Split</derivirana_varijabla>
  </DomainObject.Predmet.ProtustrankaFormatedWithAdress>
  <DomainObject.Predmet.ProtustrankaFormatedWithAdressOIB>
    <izvorni_sadrzaj> FURMET INVEST d.o.o. za projektiranje i građenje, OIB 68826935400, Dubrovačka 33, 21000 Split</izvorni_sadrzaj>
    <derivirana_varijabla naziv="DomainObject.Predmet.ProtustrankaFormatedWithAdressOIB_1"> FURMET INVEST d.o.o. za projektiranje i građenje, OIB 68826935400, Dubrovačka 33, 21000 Split</derivirana_varijabla>
  </DomainObject.Predmet.ProtustrankaFormatedWithAdressOIB>
  <DomainObject.Predmet.ProtustrankaWithAdress>
    <izvorni_sadrzaj>FURMET INVEST d.o.o. za projektiranje i građenje Dubrovačka 33, 21000 Split</izvorni_sadrzaj>
    <derivirana_varijabla naziv="DomainObject.Predmet.ProtustrankaWithAdress_1">FURMET INVEST d.o.o. za projektiranje i građenje Dubrovačka 33, 21000 Split</derivirana_varijabla>
  </DomainObject.Predmet.ProtustrankaWithAdress>
  <DomainObject.Predmet.ProtustrankaWithAdressOIB>
    <izvorni_sadrzaj>FURMET INVEST d.o.o. za projektiranje i građenje, OIB 68826935400, Dubrovačka 33, 21000 Split</izvorni_sadrzaj>
    <derivirana_varijabla naziv="DomainObject.Predmet.ProtustrankaWithAdressOIB_1">FURMET INVEST d.o.o. za projektiranje i građenje, OIB 68826935400, Dubrovačka 33, 21000 Split</derivirana_varijabla>
  </DomainObject.Predmet.ProtustrankaWithAdressOIB>
  <DomainObject.Predmet.ProtustrankaNazivFormated>
    <izvorni_sadrzaj>FURMET INVEST d.o.o. za projektiranje i građenje</izvorni_sadrzaj>
    <derivirana_varijabla naziv="DomainObject.Predmet.ProtustrankaNazivFormated_1">FURMET INVEST d.o.o. za projektiranje i građenje</derivirana_varijabla>
  </DomainObject.Predmet.ProtustrankaNazivFormated>
  <DomainObject.Predmet.ProtustrankaNazivFormatedOIB>
    <izvorni_sadrzaj>FURMET INVEST d.o.o. za projektiranje i građenje, OIB 68826935400</izvorni_sadrzaj>
    <derivirana_varijabla naziv="DomainObject.Predmet.ProtustrankaNazivFormatedOIB_1">FURMET INVEST d.o.o. za projektiranje i građenje, OIB 68826935400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FURMET INVEST d.o.o. za projektiranje i građenje</item>
    </izvorni_sadrzaj>
    <derivirana_varijabla naziv="DomainObject.Predmet.ProtuStrankaListFormated_1">
      <item>FURMET INVEST d.o.o. za projektiranje i građenje</item>
    </derivirana_varijabla>
  </DomainObject.Predmet.ProtuStrankaListFormated>
  <DomainObject.Predmet.ProtuStrankaListFormatedOIB>
    <izvorni_sadrzaj>
      <item>FURMET INVEST d.o.o. za projektiranje i građenje, OIB 68826935400</item>
    </izvorni_sadrzaj>
    <derivirana_varijabla naziv="DomainObject.Predmet.ProtuStrankaListFormatedOIB_1">
      <item>FURMET INVEST d.o.o. za projektiranje i građenje, OIB 68826935400</item>
    </derivirana_varijabla>
  </DomainObject.Predmet.ProtuStrankaListFormatedOIB>
  <DomainObject.Predmet.ProtuStrankaListFormatedWithAdress>
    <izvorni_sadrzaj>
      <item>FURMET INVEST d.o.o. za projektiranje i građenje, Dubrovačka 33, 21000 Split</item>
    </izvorni_sadrzaj>
    <derivirana_varijabla naziv="DomainObject.Predmet.ProtuStrankaListFormatedWithAdress_1">
      <item>FURMET INVEST d.o.o. za projektiranje i građenje, Dubrovačka 33, 21000 Split</item>
    </derivirana_varijabla>
  </DomainObject.Predmet.ProtuStrankaListFormatedWithAdress>
  <DomainObject.Predmet.ProtuStrankaListFormatedWithAdressOIB>
    <izvorni_sadrzaj>
      <item>FURMET INVEST d.o.o. za projektiranje i građenje, OIB 68826935400, Dubrovačka 33, 21000 Split</item>
    </izvorni_sadrzaj>
    <derivirana_varijabla naziv="DomainObject.Predmet.ProtuStrankaListFormatedWithAdressOIB_1">
      <item>FURMET INVEST d.o.o. za projektiranje i građenje, OIB 68826935400, Dubrovačka 33, 21000 Split</item>
    </derivirana_varijabla>
  </DomainObject.Predmet.ProtuStrankaListFormatedWithAdressOIB>
  <DomainObject.Predmet.ProtuStrankaListNazivFormated>
    <izvorni_sadrzaj>
      <item>FURMET INVEST d.o.o. za projektiranje i građenje</item>
    </izvorni_sadrzaj>
    <derivirana_varijabla naziv="DomainObject.Predmet.ProtuStrankaListNazivFormated_1">
      <item>FURMET INVEST d.o.o. za projektiranje i građenje</item>
    </derivirana_varijabla>
  </DomainObject.Predmet.ProtuStrankaListNazivFormated>
  <DomainObject.Predmet.ProtuStrankaListNazivFormatedOIB>
    <izvorni_sadrzaj>
      <item>FURMET INVEST d.o.o. za projektiranje i građenje, OIB 68826935400</item>
    </izvorni_sadrzaj>
    <derivirana_varijabla naziv="DomainObject.Predmet.ProtuStrankaListNazivFormatedOIB_1">
      <item>FURMET INVEST d.o.o. za projektiranje i građenje, OIB 68826935400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FURMET INVEST d.o.o. za projektiranje i građenje</izvorni_sadrzaj>
    <derivirana_varijabla naziv="DomainObject.Predmet.ProtustrankaIDrugi_1">FURMET INVEST d.o.o. za projektiranje i građenje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FURMET INVEST d.o.o. za projektiranje i građenje, OIB 68826935400, Dubrovačka 33, 21000 Split</izvorni_sadrzaj>
    <derivirana_varijabla naziv="DomainObject.Predmet.ProtustrankaIDrugiAdressOIB_1">FURMET INVEST d.o.o. za projektiranje i građenje, OIB 68826935400,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FURMET INVEST d.o.o. za projektiranje i građenje</item>
      <item>REPUBLIKA HRVATSKA</item>
      <item>ŽUPANIJSKO DRŽAVNO ODVJETNIŠTVO U SPLITU</item>
    </izvorni_sadrzaj>
    <derivirana_varijabla naziv="DomainObject.Predmet.SudioniciListNaziv_1">
      <item>FURMET INVEST d.o.o. za projektiranje i građenje</item>
      <item>REPUBLIKA HRVATSKA</item>
      <item>ŽUPANIJSKO DRŽAVNO ODVJETNIŠTVO U SPLITU</item>
    </derivirana_varijabla>
  </DomainObject.Predmet.SudioniciListNaziv>
  <DomainObject.Predmet.SudioniciListAdressOIB>
    <izvorni_sadrzaj>
      <item>FURMET INVEST d.o.o. za projektiranje i građenje, OIB 68826935400, Dubrovačka 33,21000 Split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FURMET INVEST d.o.o. za projektiranje i građenje, OIB 68826935400, Dubrovačka 33,21000 Split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68826935400</item>
      <item>, OIB 18683136487</item>
      <item>, OIB 70793241859</item>
    </izvorni_sadrzaj>
    <derivirana_varijabla naziv="DomainObject.Predmet.SudioniciListNazivOIB_1">
      <item>, OIB 68826935400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1657D-C15B-4C78-A617-E5A25C2F9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4875</properties:Characters>
  <properties:Lines>128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2018-09-06T06:33:00Z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2018-09-06T06:33:00Z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(1095 -17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