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ae5" w14:paraId="5f1cae5" w:rsidRDefault="00AE649C" w:rsidP="00FA5B5E" w:rsidR="00AE649C" w:rsidRPr="00B76F3C">
      <w:pPr>
        <w:pStyle w:val="Naslov3"/>
        <w15:collapsed w:val="false"/>
      </w:pPr>
    </w:p>
    <w:p w:rsidRDefault="006658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58C4" w:rsidP="006658C4" w:rsidR="006658C4" w:rsidRPr="006658C4">
      <w:pPr>
        <w:spacing w:after="0"/>
        <w:ind w:left="5664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 xml:space="preserve">        Poslovni broj 3 St-246/2015-5</w:t>
      </w: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firstLine="708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REPUBLIKA HRVATSKA</w:t>
      </w:r>
    </w:p>
    <w:p w:rsidRDefault="006658C4" w:rsidP="006658C4" w:rsidR="006658C4" w:rsidRPr="006658C4">
      <w:pPr>
        <w:spacing w:after="0"/>
        <w:ind w:firstLine="708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TRGOVAČKI SUD U ZADRU</w:t>
      </w:r>
    </w:p>
    <w:p w:rsidRDefault="006658C4" w:rsidP="006658C4" w:rsidR="006658C4" w:rsidRPr="006658C4">
      <w:pPr>
        <w:spacing w:after="0"/>
        <w:ind w:firstLine="708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Zadar, Dr. Franje Tuđmana 35</w:t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</w:p>
    <w:p w:rsidRDefault="006658C4" w:rsidP="006658C4" w:rsidR="006658C4" w:rsidRPr="006658C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center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U  I M E  R E P U B L I K E  H R V A T S K E</w:t>
      </w:r>
    </w:p>
    <w:p w:rsidRDefault="006658C4" w:rsidP="006658C4" w:rsidR="006658C4" w:rsidRPr="006658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center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R J E Š E NJ E</w:t>
      </w:r>
    </w:p>
    <w:p w:rsidRDefault="006658C4" w:rsidP="006658C4" w:rsidR="006658C4" w:rsidRPr="006658C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SMOKI – TRADE d.o.o. Debeljak, Debeljak 90, Debeljak, OIB: 01823472880, zastupanim po članu uprave Branku Smoliću, odlučujući o zahtjevu podnositelja od </w:t>
      </w:r>
      <w:r w:rsidRPr="006658C4">
        <w:rPr>
          <w:rFonts w:cs="Times New Roman" w:eastAsia="Times New Roman"/>
          <w:szCs w:val="20"/>
          <w:lang w:eastAsia="hr-HR"/>
        </w:rPr>
        <w:t xml:space="preserve">30. listopada </w:t>
      </w:r>
      <w:r w:rsidRPr="006658C4">
        <w:rPr>
          <w:rFonts w:cs="Times New Roman" w:eastAsia="Times New Roman"/>
          <w:lang w:eastAsia="hr-HR"/>
        </w:rPr>
        <w:t xml:space="preserve">2015., 8. prosinca 2015.    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center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r i j e š i o   j e</w:t>
      </w:r>
    </w:p>
    <w:p w:rsidRDefault="006658C4" w:rsidP="006658C4" w:rsidR="006658C4" w:rsidRPr="006658C4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58C4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center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Obrazloženje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04-06-15-3097 nad dužnikom SMOKI – TRADE d.o.o. Debeljak.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1422 dana u ukupnom iznosu od 337.369,75 kuna te da nema zaposlenih.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St-130/15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U Zadru 8. prosinca 2015.</w:t>
      </w:r>
    </w:p>
    <w:p w:rsidRDefault="006658C4" w:rsidP="006658C4" w:rsidR="006658C4" w:rsidRPr="006658C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 xml:space="preserve">Viša sudska savjetnica: </w:t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  <w:t>Sutkinja:</w:t>
      </w: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>Tina Grgas, v.r.</w:t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</w:r>
      <w:r w:rsidRPr="006658C4">
        <w:rPr>
          <w:rFonts w:cs="Times New Roman" w:eastAsia="Times New Roman"/>
          <w:lang w:eastAsia="hr-HR"/>
        </w:rPr>
        <w:tab/>
        <w:t>Ana Markač, v.r.</w:t>
      </w: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 xml:space="preserve">Nena Mužanović </w:t>
      </w: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6658C4" w:rsidP="006658C4" w:rsidR="006658C4" w:rsidRPr="006658C4">
      <w:pPr>
        <w:spacing w:after="0"/>
        <w:jc w:val="both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6658C4" w:rsidP="006658C4" w:rsidR="006658C4" w:rsidRPr="006658C4">
      <w:pPr>
        <w:spacing w:after="0"/>
        <w:rPr>
          <w:rFonts w:cs="Times New Roman" w:eastAsia="Times New Roman"/>
          <w:lang w:eastAsia="hr-HR"/>
        </w:rPr>
      </w:pPr>
    </w:p>
    <w:p w:rsidRDefault="006658C4" w:rsidP="006658C4" w:rsidR="006658C4" w:rsidRPr="006658C4">
      <w:pPr>
        <w:spacing w:after="0"/>
        <w:ind w:firstLine="36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 xml:space="preserve">      Dostaviti: </w:t>
      </w:r>
    </w:p>
    <w:p w:rsidRDefault="006658C4" w:rsidP="006658C4" w:rsidR="006658C4" w:rsidRPr="006658C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podnositeljici zahtjeva elektroničkim putem</w:t>
      </w:r>
    </w:p>
    <w:p w:rsidRDefault="006658C4" w:rsidP="006658C4" w:rsidR="006658C4" w:rsidRPr="006658C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e-oglasna ploča</w:t>
      </w:r>
    </w:p>
    <w:p w:rsidRDefault="006658C4" w:rsidP="006658C4" w:rsidR="006658C4" w:rsidRPr="006658C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6658C4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8C4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St-246/2015-2</izvorni_sadrzaj>
    <derivirana_varijabla naziv="DomainObject.Oznaka_1">St-246/2015-2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SMOKI-TRADE društvo s ograničenom odgovornošću za trgovinu, transport i ugostiteljstvo</izvorni_sadrzaj>
    <derivirana_varijabla naziv="DomainObject.Predmet.ProtustrankaFormated_1">  SMOKI-TRADE društvo s ograničenom odgovornošću za trgovinu, transport i ugostiteljstvo</derivirana_varijabla>
  </DomainObject.Predmet.ProtustrankaFormated>
  <DomainObject.Predmet.ProtustrankaFormatedOIB>
    <izvorni_sadrzaj>  SMOKI-TRADE društvo s ograničenom odgovornošću za trgovinu, transport i ugostiteljstvo, OIB 01823472880</izvorni_sadrzaj>
    <derivirana_varijabla naziv="DomainObject.Predmet.ProtustrankaFormatedOIB_1">  SMOKI-TRADE društvo s ograničenom odgovornošću za trgovinu, transport i ugostiteljstvo, OIB 01823472880</derivirana_varijabla>
  </DomainObject.Predmet.ProtustrankaFormatedOIB>
  <DomainObject.Predmet.ProtustrankaFormatedWithAdress>
    <izvorni_sadrzaj> SMOKI-TRADE društvo s ograničenom odgovornošću za trgovinu, transport i ugostiteljstvo, Debaljak 90, 23206 Debeljak</izvorni_sadrzaj>
    <derivirana_varijabla naziv="DomainObject.Predmet.ProtustrankaFormatedWithAdress_1"> SMOKI-TRADE društvo s ograničenom odgovornošću za trgovinu, transport i ugostiteljstvo, Debaljak 90, 23206 Debeljak</derivirana_varijabla>
  </DomainObject.Predmet.ProtustrankaFormatedWithAdress>
  <DomainObject.Predmet.ProtustrankaFormatedWithAdressOIB>
    <izvorni_sadrzaj> SMOKI-TRADE društvo s ograničenom odgovornošću za trgovinu, transport i ugostiteljstvo, OIB 01823472880, Debaljak 90, 23206 Debeljak</izvorni_sadrzaj>
    <derivirana_varijabla naziv="DomainObject.Predmet.ProtustrankaFormatedWithAdressOIB_1"> SMOKI-TRADE društvo s ograničenom odgovornošću za trgovinu, transport i ugostiteljstvo, OIB 01823472880, Debaljak 90, 23206 Debeljak</derivirana_varijabla>
  </DomainObject.Predmet.ProtustrankaFormatedWithAdressOIB>
  <DomainObject.Predmet.ProtustrankaWithAdress>
    <izvorni_sadrzaj>SMOKI-TRADE društvo s ograničenom odgovornošću za trgovinu, transport i ugostiteljstvo Debaljak 90, 23206 Debeljak</izvorni_sadrzaj>
    <derivirana_varijabla naziv="DomainObject.Predmet.ProtustrankaWithAdress_1">SMOKI-TRADE društvo s ograničenom odgovornošću za trgovinu, transport i ugostiteljstvo Debaljak 90, 23206 Debeljak</derivirana_varijabla>
  </DomainObject.Predmet.ProtustrankaWithAdress>
  <DomainObject.Predmet.ProtustrankaWithAdressOIB>
    <izvorni_sadrzaj>SMOKI-TRADE društvo s ograničenom odgovornošću za trgovinu, transport i ugostiteljstvo, OIB 01823472880, Debaljak 90, 23206 Debeljak</izvorni_sadrzaj>
    <derivirana_varijabla naziv="DomainObject.Predmet.ProtustrankaWithAdressOIB_1">SMOKI-TRADE društvo s ograničenom odgovornošću za trgovinu, transport i ugostiteljstvo, OIB 01823472880, Debaljak 90, 23206 Debeljak</derivirana_varijabla>
  </DomainObject.Predmet.ProtustrankaWithAdressOIB>
  <DomainObject.Predmet.ProtustrankaNazivFormated>
    <izvorni_sadrzaj>SMOKI-TRADE društvo s ograničenom odgovornošću za trgovinu, transport i ugostiteljstvo</izvorni_sadrzaj>
    <derivirana_varijabla naziv="DomainObject.Predmet.ProtustrankaNazivFormated_1">SMOKI-TRADE društvo s ograničenom odgovornošću za trgovinu, transport i ugostiteljstvo</derivirana_varijabla>
  </DomainObject.Predmet.ProtustrankaNazivFormated>
  <DomainObject.Predmet.ProtustrankaNazivFormatedOIB>
    <izvorni_sadrzaj>SMOKI-TRADE društvo s ograničenom odgovornošću za trgovinu, transport i ugostiteljstvo, OIB 01823472880</izvorni_sadrzaj>
    <derivirana_varijabla naziv="DomainObject.Predmet.ProtustrankaNazivFormatedOIB_1">SMOKI-TRADE društvo s ograničenom odgovornošću za trgovinu, transport i ugostiteljstvo, OIB 01823472880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337369.75</izvorni_sadrzaj>
    <derivirana_varijabla naziv="DomainObject.Predmet.TrenutnaVrijednost_1">337369.75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SMOKI-TRADE društvo s ograničenom odgovornošću za trgovinu, transport i ugostiteljstvo</item>
    </izvorni_sadrzaj>
    <derivirana_varijabla naziv="DomainObject.Predmet.ProtuStrankaListFormated_1">
      <item>SMOKI-TRADE društvo s ograničenom odgovornošću za trgovinu, transport i ugostiteljstvo</item>
    </derivirana_varijabla>
  </DomainObject.Predmet.ProtuStrankaListFormated>
  <DomainObject.Predmet.ProtuStrankaListFormatedOIB>
    <izvorni_sadrzaj>
      <item>SMOKI-TRADE društvo s ograničenom odgovornošću za trgovinu, transport i ugostiteljstvo, OIB 01823472880</item>
    </izvorni_sadrzaj>
    <derivirana_varijabla naziv="DomainObject.Predmet.ProtuStrankaListFormatedOIB_1">
      <item>SMOKI-TRADE društvo s ograničenom odgovornošću za trgovinu, transport i ugostiteljstvo, OIB 01823472880</item>
    </derivirana_varijabla>
  </DomainObject.Predmet.ProtuStrankaListFormatedOIB>
  <DomainObject.Predmet.ProtuStrankaListFormatedWithAdress>
    <izvorni_sadrzaj>
      <item>SMOKI-TRADE društvo s ograničenom odgovornošću za trgovinu, transport i ugostiteljstvo, Debaljak 90, 23206 Debeljak</item>
    </izvorni_sadrzaj>
    <derivirana_varijabla naziv="DomainObject.Predmet.ProtuStrankaListFormatedWithAdress_1">
      <item>SMOKI-TRADE društvo s ograničenom odgovornošću za trgovinu, transport i ugostiteljstvo, Debaljak 90, 23206 Debeljak</item>
    </derivirana_varijabla>
  </DomainObject.Predmet.ProtuStrankaListFormatedWithAdress>
  <DomainObject.Predmet.ProtuStrankaListFormatedWithAdressOIB>
    <izvorni_sadrzaj>
      <item>SMOKI-TRADE društvo s ograničenom odgovornošću za trgovinu, transport i ugostiteljstvo, OIB 01823472880, Debaljak 90, 23206 Debeljak</item>
    </izvorni_sadrzaj>
    <derivirana_varijabla naziv="DomainObject.Predmet.ProtuStrankaListFormatedWithAdressOIB_1">
      <item>SMOKI-TRADE društvo s ograničenom odgovornošću za trgovinu, transport i ugostiteljstvo, OIB 01823472880, Debaljak 90, 23206 Debeljak</item>
    </derivirana_varijabla>
  </DomainObject.Predmet.ProtuStrankaListFormatedWithAdressOIB>
  <DomainObject.Predmet.ProtuStrankaListNazivFormated>
    <izvorni_sadrzaj>
      <item>SMOKI-TRADE društvo s ograničenom odgovornošću za trgovinu, transport i ugostiteljstvo</item>
    </izvorni_sadrzaj>
    <derivirana_varijabla naziv="DomainObject.Predmet.ProtuStrankaListNazivFormated_1">
      <item>SMOKI-TRADE društvo s ograničenom odgovornošću za trgovinu, transport i ugostiteljstvo</item>
    </derivirana_varijabla>
  </DomainObject.Predmet.ProtuStrankaListNazivFormated>
  <DomainObject.Predmet.ProtuStrankaListNazivFormatedOIB>
    <izvorni_sadrzaj>
      <item>SMOKI-TRADE društvo s ograničenom odgovornošću za trgovinu, transport i ugostiteljstvo, OIB 01823472880</item>
    </izvorni_sadrzaj>
    <derivirana_varijabla naziv="DomainObject.Predmet.ProtuStrankaListNazivFormatedOIB_1">
      <item>SMOKI-TRADE društvo s ograničenom odgovornošću za trgovinu, transport i ugostiteljstvo, OIB 01823472880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St-246/2015-2</izvorni_sadrzaj>
    <derivirana_varijabla naziv="DomainObject.PoslovniBrojDokumenta_1">St-246/2015-2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SMOKI-TRADE društvo s ograničenom odgovornošću za trgovinu, transport i ugostiteljstvo</izvorni_sadrzaj>
    <derivirana_varijabla naziv="DomainObject.Predmet.ProtustrankaIDrugi_1">SMOKI-TRADE društvo s ograničenom odgovornošću za trgovinu, transport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SMOKI-TRADE društvo s ograničenom odgovornošću za trgovinu, transport i ugostiteljstvo, OIB 01823472880, Debaljak 90, 23206 Debeljak</izvorni_sadrzaj>
    <derivirana_varijabla naziv="DomainObject.Predmet.ProtustrankaIDrugiAdressOIB_1">SMOKI-TRADE društvo s ograničenom odgovornošću za trgovinu, transport i ugostiteljstvo, OIB 01823472880, Debaljak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SMOKI-TRADE društvo s ograničenom odgovornošću za trgovinu, transport i ugostiteljstvo</item>
    </izvorni_sadrzaj>
    <derivirana_varijabla naziv="DomainObject.Predmet.SudioniciListNaziv_1">
      <item>Financijska agencija</item>
      <item>SMOKI-TRADE društvo s ograničenom odgovornošću za trgovinu, transport i ugostiteljstvo</item>
    </derivirana_varijabla>
  </DomainObject.Predmet.SudioniciListNaziv>
  <DomainObject.Predmet.SudioniciListAdressOIB>
    <izvorni_sadrzaj>
      <item>Financijska agencija, OIB 85821130368, Ivana Danila 4,23000 Zadar</item>
      <item>SMOKI-TRADE društvo s ograničenom odgovornošću za trgovinu, transport i ugostiteljstvo, OIB 01823472880, Debaljak 90,23206 Debeljak</item>
    </izvorni_sadrzaj>
    <derivirana_varijabla naziv="DomainObject.Predmet.SudioniciListAdressOIB_1">
      <item>Financijska agencija, OIB 85821130368, Ivana Danila 4,23000 Zadar</item>
      <item>SMOKI-TRADE društvo s ograničenom odgovornošću za trgovinu, transport i ugostiteljstvo, OIB 01823472880, Debaljak 90,23206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5AC7D-C144-417B-B465-E1CDB28C6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2837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