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0259" w14:paraId="95e0259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54581" w:rsidP="006679A4" w:rsidR="00654581">
      <w:pPr>
        <w:jc w:val="right"/>
        <w:rPr>
          <w:b/>
          <w:sz w:val="24"/>
        </w:rPr>
      </w:pPr>
    </w:p>
    <w:p w:rsidRDefault="00654581" w:rsidP="006679A4" w:rsidR="00654581">
      <w:pPr>
        <w:jc w:val="right"/>
        <w:rPr>
          <w:b/>
          <w:sz w:val="24"/>
        </w:rPr>
      </w:pPr>
    </w:p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4A6E0C">
        <w:rPr>
          <w:sz w:val="24"/>
          <w:szCs w:val="24"/>
        </w:rPr>
        <w:t>1</w:t>
      </w:r>
      <w:r w:rsidR="00260B99">
        <w:rPr>
          <w:sz w:val="24"/>
          <w:szCs w:val="24"/>
        </w:rPr>
        <w:t>985</w:t>
      </w:r>
      <w:r w:rsidR="004A6E0C">
        <w:rPr>
          <w:sz w:val="24"/>
          <w:szCs w:val="24"/>
        </w:rPr>
        <w:t>/1</w:t>
      </w:r>
      <w:r w:rsidR="00260B99">
        <w:rPr>
          <w:sz w:val="24"/>
          <w:szCs w:val="24"/>
        </w:rPr>
        <w:t>6</w:t>
      </w:r>
    </w:p>
    <w:p w:rsidRDefault="00654581" w:rsidP="00D16AFA" w:rsidR="00654581">
      <w:pPr>
        <w:jc w:val="center"/>
        <w:rPr>
          <w:sz w:val="24"/>
          <w:szCs w:val="24"/>
        </w:rPr>
      </w:pPr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98461A" w:rsidP="00AA1368" w:rsidR="0098461A" w:rsidRPr="00D16AFA">
      <w:pPr>
        <w:jc w:val="center"/>
        <w:rPr>
          <w:sz w:val="24"/>
          <w:szCs w:val="24"/>
        </w:rPr>
      </w:pPr>
      <w:r>
        <w:rPr>
          <w:sz w:val="24"/>
          <w:szCs w:val="24"/>
        </w:rPr>
        <w:t>I</w:t>
      </w:r>
    </w:p>
    <w:p w:rsidRDefault="0098461A" w:rsidP="0098461A" w:rsidR="0098461A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</w:t>
      </w:r>
      <w:r w:rsidR="004A6E0C">
        <w:t xml:space="preserve">stečajnog </w:t>
      </w:r>
      <w:r w:rsidR="00D16AFA" w:rsidRPr="008600EF">
        <w:t>postupka nad dužnikom</w:t>
      </w:r>
      <w:r w:rsidR="007B59FE" w:rsidRPr="007B59FE">
        <w:t xml:space="preserve"> </w:t>
      </w:r>
      <w:r w:rsidR="00260B99">
        <w:t>STUDIO SVEMIR d.o.o. za proizvodnju, trgovinu i usluge, Krapina, Radobojska cesta 6,</w:t>
      </w:r>
      <w:r w:rsidR="003B14B6">
        <w:t xml:space="preserve"> OIB </w:t>
      </w:r>
      <w:r w:rsidR="00FA2A1A">
        <w:t>02929283834</w:t>
      </w:r>
      <w:r w:rsidR="009454B4">
        <w:t>,</w:t>
      </w:r>
      <w:r w:rsidR="007B59FE" w:rsidRPr="009B2967">
        <w:t xml:space="preserve"> dana </w:t>
      </w:r>
      <w:r w:rsidR="0098461A">
        <w:t xml:space="preserve">28. </w:t>
      </w:r>
      <w:r w:rsidR="00FA2A1A">
        <w:t xml:space="preserve">veljače </w:t>
      </w:r>
      <w:r w:rsidR="004902D7">
        <w:t xml:space="preserve"> 201</w:t>
      </w:r>
      <w:r w:rsidR="00FA2A1A">
        <w:t>9</w:t>
      </w:r>
      <w:r w:rsidR="007B59FE" w:rsidRPr="009B2967">
        <w:t>.</w:t>
      </w:r>
    </w:p>
    <w:p w:rsidRDefault="00FA2A1A" w:rsidP="003D1648" w:rsidR="00FA2A1A" w:rsidRPr="0098461A">
      <w:pPr>
        <w:pStyle w:val="Odlomakpopisa"/>
        <w:ind w:firstLine="708" w:left="0"/>
        <w:jc w:val="both"/>
        <w:rPr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3B14B6" w:rsidR="003B14B6">
      <w:pPr>
        <w:ind w:firstLine="709"/>
        <w:jc w:val="both"/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</w:t>
      </w:r>
      <w:r w:rsidR="00FA2A1A">
        <w:t>STUDIO SVEMIR d.o.o. za proizvodnju, trgovinu i usluge, Krapina, Radobojska cesta 6, OIB 02929283834.</w:t>
      </w:r>
    </w:p>
    <w:p w:rsidRDefault="00FA2A1A" w:rsidP="003B14B6" w:rsidR="00FA2A1A" w:rsidRPr="005119EC">
      <w:pPr>
        <w:ind w:firstLine="709"/>
        <w:jc w:val="both"/>
        <w:rPr>
          <w:sz w:val="40"/>
          <w:szCs w:val="40"/>
        </w:rPr>
      </w:pPr>
    </w:p>
    <w:p w:rsidRDefault="0098461A" w:rsidP="0098461A" w:rsidR="0098461A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98461A" w:rsidP="0098461A" w:rsidR="0098461A" w:rsidRPr="00DC008D">
      <w:pPr>
        <w:jc w:val="center"/>
        <w:rPr>
          <w:b/>
          <w:sz w:val="24"/>
        </w:rPr>
      </w:pPr>
    </w:p>
    <w:p w:rsidRDefault="0098461A" w:rsidP="0098461A" w:rsidR="0098461A">
      <w:pPr>
        <w:ind w:firstLine="720"/>
        <w:jc w:val="both"/>
        <w:rPr>
          <w:sz w:val="24"/>
        </w:rPr>
      </w:pPr>
      <w:r w:rsidRPr="00DD2568">
        <w:rPr>
          <w:sz w:val="24"/>
          <w:szCs w:val="24"/>
        </w:rPr>
        <w:t>R</w:t>
      </w:r>
      <w:r>
        <w:rPr>
          <w:sz w:val="24"/>
        </w:rPr>
        <w:t xml:space="preserve">očište radi očitovanja o prijedlogu za otvaranje stečajnog postupka  zakazano za dan: </w:t>
      </w:r>
    </w:p>
    <w:p w:rsidRDefault="0098461A" w:rsidP="005119EC" w:rsidR="005119EC">
      <w:pPr>
        <w:ind w:left="1003"/>
        <w:jc w:val="both"/>
        <w:rPr>
          <w:sz w:val="24"/>
        </w:rPr>
      </w:pPr>
      <w:r>
        <w:rPr>
          <w:b/>
          <w:sz w:val="24"/>
        </w:rPr>
        <w:t xml:space="preserve">9.travnja 2019. u 9,30 </w:t>
      </w:r>
      <w:r w:rsidRPr="00783D90">
        <w:rPr>
          <w:b/>
          <w:sz w:val="24"/>
        </w:rPr>
        <w:t>sati</w:t>
      </w:r>
      <w:r w:rsidRPr="00A715D3">
        <w:rPr>
          <w:b/>
          <w:sz w:val="24"/>
        </w:rPr>
        <w:t xml:space="preserve"> </w:t>
      </w:r>
      <w:r>
        <w:rPr>
          <w:sz w:val="24"/>
        </w:rPr>
        <w:t>u zgradi Trgovačkog suda u Zagrebu, Petrinjska 8, soba broj 92/II – stari dio</w:t>
      </w:r>
      <w:r w:rsidR="005119EC">
        <w:rPr>
          <w:sz w:val="24"/>
        </w:rPr>
        <w:t xml:space="preserve">, </w:t>
      </w:r>
      <w:r w:rsidR="005119EC" w:rsidRPr="008361DE">
        <w:rPr>
          <w:b/>
          <w:sz w:val="24"/>
        </w:rPr>
        <w:t xml:space="preserve"> neće se održati</w:t>
      </w:r>
      <w:r w:rsidR="005119EC">
        <w:rPr>
          <w:sz w:val="24"/>
        </w:rPr>
        <w:t xml:space="preserve"> </w:t>
      </w:r>
    </w:p>
    <w:p w:rsidRDefault="0098461A" w:rsidP="003B14B6" w:rsidR="0098461A">
      <w:pPr>
        <w:ind w:firstLine="709"/>
        <w:jc w:val="both"/>
      </w:pPr>
    </w:p>
    <w:p w:rsidRDefault="00983E5A" w:rsidP="003B14B6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 w:rsidR="00820683">
        <w:rPr>
          <w:sz w:val="24"/>
          <w:szCs w:val="24"/>
        </w:rPr>
        <w:t xml:space="preserve">prijedlog </w:t>
      </w:r>
      <w:r>
        <w:rPr>
          <w:sz w:val="24"/>
          <w:szCs w:val="24"/>
        </w:rPr>
        <w:t xml:space="preserve"> za provedbu stečajnog postupka.</w:t>
      </w:r>
    </w:p>
    <w:p w:rsidRDefault="00820683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</w:t>
      </w:r>
      <w:r w:rsidR="00D16AFA">
        <w:rPr>
          <w:sz w:val="24"/>
          <w:szCs w:val="24"/>
        </w:rPr>
        <w:t xml:space="preserve"> je pod</w:t>
      </w:r>
      <w:r w:rsidR="00CF3AC6">
        <w:rPr>
          <w:sz w:val="24"/>
          <w:szCs w:val="24"/>
        </w:rPr>
        <w:t xml:space="preserve">nesen temeljem odredbe članka </w:t>
      </w:r>
      <w:r w:rsidR="00B170E5">
        <w:rPr>
          <w:sz w:val="24"/>
          <w:szCs w:val="24"/>
        </w:rPr>
        <w:t xml:space="preserve">444. stavak 2. u vezi članka </w:t>
      </w:r>
      <w:r w:rsidR="00086CAC">
        <w:rPr>
          <w:sz w:val="24"/>
          <w:szCs w:val="24"/>
        </w:rPr>
        <w:t>110</w:t>
      </w:r>
      <w:r w:rsidR="00D16AFA"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 w:rsidR="00D16AFA">
        <w:rPr>
          <w:sz w:val="24"/>
          <w:szCs w:val="24"/>
        </w:rPr>
        <w:t>. Stečajnog zakona (N.N. 71/15</w:t>
      </w:r>
      <w:r>
        <w:rPr>
          <w:sz w:val="24"/>
          <w:szCs w:val="24"/>
        </w:rPr>
        <w:t xml:space="preserve"> i 104/15</w:t>
      </w:r>
      <w:r w:rsidR="00D16AFA">
        <w:rPr>
          <w:sz w:val="24"/>
          <w:szCs w:val="24"/>
        </w:rPr>
        <w:t>, dalje: SZ).</w:t>
      </w:r>
    </w:p>
    <w:p w:rsidRDefault="00B170E5" w:rsidP="00417D97" w:rsidR="00B170E5">
      <w:pPr>
        <w:ind w:firstLine="708"/>
        <w:jc w:val="both"/>
        <w:rPr>
          <w:sz w:val="24"/>
          <w:szCs w:val="24"/>
        </w:rPr>
      </w:pP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FA2A1A">
        <w:rPr>
          <w:sz w:val="24"/>
          <w:szCs w:val="24"/>
        </w:rPr>
        <w:t>26.veljače 2019</w:t>
      </w:r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>nu</w:t>
      </w:r>
      <w:r w:rsidR="00820683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760FA6">
        <w:rPr>
          <w:sz w:val="24"/>
          <w:szCs w:val="24"/>
        </w:rPr>
        <w:t>15. veljače 2019</w:t>
      </w:r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128.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SZ-a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>potvrde</w:t>
      </w:r>
      <w:r w:rsidR="00B349D4">
        <w:rPr>
          <w:sz w:val="24"/>
          <w:szCs w:val="24"/>
        </w:rPr>
        <w:t xml:space="preserve"> 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FINA-a od </w:t>
      </w:r>
      <w:r w:rsidR="00760FA6">
        <w:rPr>
          <w:sz w:val="24"/>
          <w:szCs w:val="24"/>
        </w:rPr>
        <w:t>15. veljače 2019</w:t>
      </w:r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128. st. 9 SZ-a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654581">
        <w:rPr>
          <w:sz w:val="24"/>
        </w:rPr>
        <w:t xml:space="preserve">28. </w:t>
      </w:r>
      <w:r w:rsidR="00760FA6">
        <w:rPr>
          <w:sz w:val="24"/>
        </w:rPr>
        <w:t xml:space="preserve">veljače </w:t>
      </w:r>
      <w:r w:rsidR="00B349D4">
        <w:rPr>
          <w:sz w:val="24"/>
        </w:rPr>
        <w:t xml:space="preserve"> 201</w:t>
      </w:r>
      <w:r w:rsidR="0011482C">
        <w:rPr>
          <w:sz w:val="24"/>
        </w:rPr>
        <w:t>9</w:t>
      </w:r>
      <w:r w:rsidR="00B349D4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277311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654581" w:rsidP="00654581" w:rsidR="00654581">
      <w:pPr>
        <w:jc w:val="both"/>
        <w:rPr>
          <w:sz w:val="24"/>
        </w:rPr>
      </w:pPr>
      <w:r>
        <w:rPr>
          <w:sz w:val="24"/>
        </w:rPr>
        <w:t>Protiv zaključka žalba nije dopuštena (članak 19. stavak 7.SZ-a)</w:t>
      </w:r>
    </w:p>
    <w:p w:rsidRDefault="002203EC" w:rsidP="001E5C11" w:rsidR="002203EC">
      <w:pPr>
        <w:jc w:val="both"/>
      </w:pPr>
    </w:p>
    <w:p w:rsidRDefault="00277311" w:rsidP="00277311" w:rsidR="00277311">
      <w:pPr>
        <w:ind w:firstLine="720" w:left="2880"/>
        <w:jc w:val="both"/>
      </w:pPr>
      <w:r>
        <w:t>Za točnost otpravka, ovlašteni službenik:</w:t>
      </w:r>
    </w:p>
    <w:p w:rsidRDefault="00277311" w:rsidP="00422EE0" w:rsidR="0027731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54581" w:rsidP="00277311" w:rsidR="00654581" w:rsidRPr="00E92F63">
      <w:pPr>
        <w:ind w:left="1363"/>
        <w:jc w:val="both"/>
        <w:rPr>
          <w:sz w:val="24"/>
        </w:rPr>
      </w:pPr>
    </w:p>
    <w:sectPr w:rsidR="00654581" w:rsidRPr="00E92F63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BA1" w:rsidR="00071BA1">
      <w:r>
        <w:separator/>
      </w:r>
    </w:p>
  </w:endnote>
  <w:endnote w:id="0" w:type="continuationSeparator">
    <w:p w:rsidRDefault="00071BA1" w:rsidR="00071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BA1" w:rsidR="00071BA1">
      <w:r>
        <w:separator/>
      </w:r>
    </w:p>
  </w:footnote>
  <w:footnote w:id="0" w:type="continuationSeparator">
    <w:p w:rsidRDefault="00071BA1" w:rsidR="00071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3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4581" w:rsidR="00DD058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 w:rsidR="009F03CD">
      <w:rPr>
        <w:sz w:val="24"/>
      </w:rPr>
      <w:t>1985</w:t>
    </w:r>
    <w:r w:rsidR="00DD058A">
      <w:rPr>
        <w:sz w:val="24"/>
      </w:rPr>
      <w:t>/</w:t>
    </w:r>
    <w:r w:rsidR="00FC4923">
      <w:rPr>
        <w:sz w:val="24"/>
      </w:rPr>
      <w:t>20</w:t>
    </w:r>
    <w:r w:rsidR="00DD058A">
      <w:rPr>
        <w:sz w:val="24"/>
      </w:rPr>
      <w:t>1</w:t>
    </w:r>
    <w:r w:rsidR="009F03CD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71BA1"/>
    <w:rsid w:val="00086CAC"/>
    <w:rsid w:val="00095D88"/>
    <w:rsid w:val="000D0788"/>
    <w:rsid w:val="000D7644"/>
    <w:rsid w:val="000E41A8"/>
    <w:rsid w:val="000E6B8C"/>
    <w:rsid w:val="000F00A8"/>
    <w:rsid w:val="0011482C"/>
    <w:rsid w:val="00134CDB"/>
    <w:rsid w:val="00134DAF"/>
    <w:rsid w:val="00137A98"/>
    <w:rsid w:val="00160292"/>
    <w:rsid w:val="00162DB5"/>
    <w:rsid w:val="00167933"/>
    <w:rsid w:val="00183C93"/>
    <w:rsid w:val="001962F8"/>
    <w:rsid w:val="001C5681"/>
    <w:rsid w:val="00212617"/>
    <w:rsid w:val="002156FA"/>
    <w:rsid w:val="002203EC"/>
    <w:rsid w:val="00220DAD"/>
    <w:rsid w:val="00234A79"/>
    <w:rsid w:val="0023760C"/>
    <w:rsid w:val="00243B08"/>
    <w:rsid w:val="00260B99"/>
    <w:rsid w:val="00277311"/>
    <w:rsid w:val="00291F16"/>
    <w:rsid w:val="00294459"/>
    <w:rsid w:val="002D296B"/>
    <w:rsid w:val="002D5086"/>
    <w:rsid w:val="002F0823"/>
    <w:rsid w:val="002F5E79"/>
    <w:rsid w:val="002F7C80"/>
    <w:rsid w:val="00332D96"/>
    <w:rsid w:val="00345C71"/>
    <w:rsid w:val="003B14B6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02D7"/>
    <w:rsid w:val="00492EB1"/>
    <w:rsid w:val="004A25F7"/>
    <w:rsid w:val="004A6E0C"/>
    <w:rsid w:val="004B26A3"/>
    <w:rsid w:val="004B410E"/>
    <w:rsid w:val="004B7172"/>
    <w:rsid w:val="004D0D7F"/>
    <w:rsid w:val="004E16CF"/>
    <w:rsid w:val="00503E0C"/>
    <w:rsid w:val="0050671E"/>
    <w:rsid w:val="005119EC"/>
    <w:rsid w:val="0051526E"/>
    <w:rsid w:val="00542552"/>
    <w:rsid w:val="00555266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51A23"/>
    <w:rsid w:val="00654581"/>
    <w:rsid w:val="00654600"/>
    <w:rsid w:val="00664710"/>
    <w:rsid w:val="006679A4"/>
    <w:rsid w:val="00680DB6"/>
    <w:rsid w:val="00681E60"/>
    <w:rsid w:val="006912BE"/>
    <w:rsid w:val="006A1064"/>
    <w:rsid w:val="006A235E"/>
    <w:rsid w:val="006A276E"/>
    <w:rsid w:val="00700550"/>
    <w:rsid w:val="00720A5A"/>
    <w:rsid w:val="00737229"/>
    <w:rsid w:val="00756FC8"/>
    <w:rsid w:val="00760FA6"/>
    <w:rsid w:val="00766A2A"/>
    <w:rsid w:val="007965E4"/>
    <w:rsid w:val="007B59FE"/>
    <w:rsid w:val="007E1DC0"/>
    <w:rsid w:val="007F6BA1"/>
    <w:rsid w:val="0081003E"/>
    <w:rsid w:val="008119D3"/>
    <w:rsid w:val="008166B4"/>
    <w:rsid w:val="00817164"/>
    <w:rsid w:val="00820683"/>
    <w:rsid w:val="00845591"/>
    <w:rsid w:val="00873F34"/>
    <w:rsid w:val="008907A5"/>
    <w:rsid w:val="00894632"/>
    <w:rsid w:val="008A469F"/>
    <w:rsid w:val="008C65D5"/>
    <w:rsid w:val="008D48A7"/>
    <w:rsid w:val="008F49AE"/>
    <w:rsid w:val="00900EF3"/>
    <w:rsid w:val="00903204"/>
    <w:rsid w:val="0091572F"/>
    <w:rsid w:val="00920A4C"/>
    <w:rsid w:val="0092593B"/>
    <w:rsid w:val="009454B4"/>
    <w:rsid w:val="00956527"/>
    <w:rsid w:val="00966CAC"/>
    <w:rsid w:val="00973847"/>
    <w:rsid w:val="00976CFE"/>
    <w:rsid w:val="00977AE2"/>
    <w:rsid w:val="009820E8"/>
    <w:rsid w:val="00983E5A"/>
    <w:rsid w:val="0098461A"/>
    <w:rsid w:val="009866F0"/>
    <w:rsid w:val="009E57C7"/>
    <w:rsid w:val="009F03CD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588"/>
    <w:rsid w:val="00B170E5"/>
    <w:rsid w:val="00B250CC"/>
    <w:rsid w:val="00B349D4"/>
    <w:rsid w:val="00B45A04"/>
    <w:rsid w:val="00B472C7"/>
    <w:rsid w:val="00B55E61"/>
    <w:rsid w:val="00B63F93"/>
    <w:rsid w:val="00B74B9C"/>
    <w:rsid w:val="00B93457"/>
    <w:rsid w:val="00B94792"/>
    <w:rsid w:val="00BA2903"/>
    <w:rsid w:val="00BB615D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44C81"/>
    <w:rsid w:val="00E5425A"/>
    <w:rsid w:val="00ED1B77"/>
    <w:rsid w:val="00ED7085"/>
    <w:rsid w:val="00EE7835"/>
    <w:rsid w:val="00EF640C"/>
    <w:rsid w:val="00F14277"/>
    <w:rsid w:val="00F3746E"/>
    <w:rsid w:val="00F835DD"/>
    <w:rsid w:val="00FA2A1A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31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31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St-1985/2016</izvorni_sadrzaj>
    <derivirana_varijabla naziv="DomainObject.Predmet.OznakaBroj_1">St-1985/2016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SVEMIR d.o.o.</izvorni_sadrzaj>
    <derivirana_varijabla naziv="DomainObject.Predmet.ProtustrankaFormated_1">  STUDIO SVEMIR d.o.o.</derivirana_varijabla>
  </DomainObject.Predmet.ProtustrankaFormated>
  <DomainObject.Predmet.ProtustrankaFormatedOIB>
    <izvorni_sadrzaj>  STUDIO SVEMIR d.o.o., OIB 02929283834</izvorni_sadrzaj>
    <derivirana_varijabla naziv="DomainObject.Predmet.ProtustrankaFormatedOIB_1">  STUDIO SVEMIR d.o.o., OIB 02929283834</derivirana_varijabla>
  </DomainObject.Predmet.ProtustrankaFormatedOIB>
  <DomainObject.Predmet.ProtustrankaFormatedWithAdress>
    <izvorni_sadrzaj> STUDIO SVEMIR d.o.o., Radobojska cesta 6, 49000 Krapina</izvorni_sadrzaj>
    <derivirana_varijabla naziv="DomainObject.Predmet.ProtustrankaFormatedWithAdress_1"> STUDIO SVEMIR d.o.o., Radobojska cesta 6, 49000 Krapina</derivirana_varijabla>
  </DomainObject.Predmet.ProtustrankaFormatedWithAdress>
  <DomainObject.Predmet.ProtustrankaFormatedWithAdressOIB>
    <izvorni_sadrzaj> STUDIO SVEMIR d.o.o., OIB 02929283834, Radobojska cesta 6, 49000 Krapina</izvorni_sadrzaj>
    <derivirana_varijabla naziv="DomainObject.Predmet.ProtustrankaFormatedWithAdressOIB_1"> STUDIO SVEMIR d.o.o., OIB 02929283834, Radobojska cesta 6, 49000 Krapina</derivirana_varijabla>
  </DomainObject.Predmet.ProtustrankaFormatedWithAdressOIB>
  <DomainObject.Predmet.ProtustrankaWithAdress>
    <izvorni_sadrzaj>STUDIO SVEMIR d.o.o. Radobojska cesta 6, 49000 Krapina</izvorni_sadrzaj>
    <derivirana_varijabla naziv="DomainObject.Predmet.ProtustrankaWithAdress_1">STUDIO SVEMIR d.o.o. Radobojska cesta 6, 49000 Krapina</derivirana_varijabla>
  </DomainObject.Predmet.ProtustrankaWithAdress>
  <DomainObject.Predmet.ProtustrankaWithAdressOIB>
    <izvorni_sadrzaj>STUDIO SVEMIR d.o.o., OIB 02929283834, Radobojska cesta 6, 49000 Krapina</izvorni_sadrzaj>
    <derivirana_varijabla naziv="DomainObject.Predmet.ProtustrankaWithAdressOIB_1">STUDIO SVEMIR d.o.o., OIB 02929283834, Radobojska cesta 6, 49000 Krapina</derivirana_varijabla>
  </DomainObject.Predmet.ProtustrankaWithAdressOIB>
  <DomainObject.Predmet.ProtustrankaNazivFormated>
    <izvorni_sadrzaj>STUDIO SVEMIR d.o.o.</izvorni_sadrzaj>
    <derivirana_varijabla naziv="DomainObject.Predmet.ProtustrankaNazivFormated_1">STUDIO SVEMIR d.o.o.</derivirana_varijabla>
  </DomainObject.Predmet.ProtustrankaNazivFormated>
  <DomainObject.Predmet.ProtustrankaNazivFormatedOIB>
    <izvorni_sadrzaj>STUDIO SVEMIR d.o.o., OIB 02929283834</izvorni_sadrzaj>
    <derivirana_varijabla naziv="DomainObject.Predmet.ProtustrankaNazivFormatedOIB_1">STUDIO SVEMIR d.o.o., OIB 02929283834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SVEMIR d.o.o.</item>
    </izvorni_sadrzaj>
    <derivirana_varijabla naziv="DomainObject.Predmet.ProtuStrankaListFormated_1">
      <item>STUDIO SVEMIR d.o.o.</item>
    </derivirana_varijabla>
  </DomainObject.Predmet.ProtuStrankaListFormated>
  <DomainObject.Predmet.ProtuStrankaListFormatedOIB>
    <izvorni_sadrzaj>
      <item>STUDIO SVEMIR d.o.o., OIB 02929283834</item>
    </izvorni_sadrzaj>
    <derivirana_varijabla naziv="DomainObject.Predmet.ProtuStrankaListFormatedOIB_1">
      <item>STUDIO SVEMIR d.o.o., OIB 02929283834</item>
    </derivirana_varijabla>
  </DomainObject.Predmet.ProtuStrankaListFormatedOIB>
  <DomainObject.Predmet.ProtuStrankaListFormatedWithAdress>
    <izvorni_sadrzaj>
      <item>STUDIO SVEMIR d.o.o., Radobojska cesta 6, 49000 Krapina</item>
    </izvorni_sadrzaj>
    <derivirana_varijabla naziv="DomainObject.Predmet.ProtuStrankaListFormatedWithAdress_1">
      <item>STUDIO SVEMIR d.o.o., Radobojska cesta 6, 49000 Krapina</item>
    </derivirana_varijabla>
  </DomainObject.Predmet.ProtuStrankaListFormatedWithAdress>
  <DomainObject.Predmet.ProtuStrankaListFormatedWithAdressOIB>
    <izvorni_sadrzaj>
      <item>STUDIO SVEMIR d.o.o., OIB 02929283834, Radobojska cesta 6, 49000 Krapina</item>
    </izvorni_sadrzaj>
    <derivirana_varijabla naziv="DomainObject.Predmet.ProtuStrankaListFormatedWithAdressOIB_1">
      <item>STUDIO SVEMIR d.o.o., OIB 02929283834, Radobojska cesta 6, 49000 Krapina</item>
    </derivirana_varijabla>
  </DomainObject.Predmet.ProtuStrankaListFormatedWithAdressOIB>
  <DomainObject.Predmet.ProtuStrankaListNazivFormated>
    <izvorni_sadrzaj>
      <item>STUDIO SVEMIR d.o.o.</item>
    </izvorni_sadrzaj>
    <derivirana_varijabla naziv="DomainObject.Predmet.ProtuStrankaListNazivFormated_1">
      <item>STUDIO SVEMIR d.o.o.</item>
    </derivirana_varijabla>
  </DomainObject.Predmet.ProtuStrankaListNazivFormated>
  <DomainObject.Predmet.ProtuStrankaListNazivFormatedOIB>
    <izvorni_sadrzaj>
      <item>STUDIO SVEMIR d.o.o., OIB 02929283834</item>
    </izvorni_sadrzaj>
    <derivirana_varijabla naziv="DomainObject.Predmet.ProtuStrankaListNazivFormatedOIB_1">
      <item>STUDIO SVEMIR d.o.o., OIB 02929283834</item>
    </derivirana_varijabla>
  </DomainObject.Predmet.ProtuStrankaListNazivFormatedOIB>
  <DomainObject.Predmet.OstaliListFormated>
    <izvorni_sadrzaj>
      <item>Gordan Petanjek</item>
    </izvorni_sadrzaj>
    <derivirana_varijabla naziv="DomainObject.Predmet.OstaliListFormated_1">
      <item>Gordan Petanjek</item>
    </derivirana_varijabla>
  </DomainObject.Predmet.OstaliListFormated>
  <DomainObject.Predmet.OstaliListFormatedOIB>
    <izvorni_sadrzaj>
      <item>Gordan Petanjek, OIB 56528203049</item>
    </izvorni_sadrzaj>
    <derivirana_varijabla naziv="DomainObject.Predmet.OstaliListFormatedOIB_1">
      <item>Gordan Petanjek, OIB 56528203049</item>
    </derivirana_varijabla>
  </DomainObject.Predmet.OstaliListFormatedOIB>
  <DomainObject.Predmet.OstaliListFormatedWithAdress>
    <izvorni_sadrzaj>
      <item>Gordan Petanjek, Radobojska cesta 1, 49000 Krapina</item>
    </izvorni_sadrzaj>
    <derivirana_varijabla naziv="DomainObject.Predmet.OstaliListFormatedWithAdress_1">
      <item>Gordan Petanjek, Radobojska cesta 1, 49000 Krapina</item>
    </derivirana_varijabla>
  </DomainObject.Predmet.OstaliListFormatedWithAdress>
  <DomainObject.Predmet.OstaliListFormatedWithAdressOIB>
    <izvorni_sadrzaj>
      <item>Gordan Petanjek, OIB 56528203049, Radobojska cesta 1, 49000 Krapina</item>
    </izvorni_sadrzaj>
    <derivirana_varijabla naziv="DomainObject.Predmet.OstaliListFormatedWithAdressOIB_1">
      <item>Gordan Petanjek, OIB 56528203049, Radobojska cesta 1, 49000 Krapina</item>
    </derivirana_varijabla>
  </DomainObject.Predmet.OstaliListFormatedWithAdressOIB>
  <DomainObject.Predmet.OstaliListNazivFormated>
    <izvorni_sadrzaj>
      <item>Gordan Petanjek</item>
    </izvorni_sadrzaj>
    <derivirana_varijabla naziv="DomainObject.Predmet.OstaliListNazivFormated_1">
      <item>Gordan Petanjek</item>
    </derivirana_varijabla>
  </DomainObject.Predmet.OstaliListNazivFormated>
  <DomainObject.Predmet.OstaliListNazivFormatedOIB>
    <izvorni_sadrzaj>
      <item>Gordan Petanjek, OIB 56528203049</item>
    </izvorni_sadrzaj>
    <derivirana_varijabla naziv="DomainObject.Predmet.OstaliListNazivFormatedOIB_1">
      <item>Gordan Petanjek, OIB 56528203049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SVEMIR d.o.o.</izvorni_sadrzaj>
    <derivirana_varijabla naziv="DomainObject.Predmet.ProtustrankaIDrugi_1">STUDIO SVEMIR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SVEMIR d.o.o., OIB 02929283834, Radobojska cesta 6, 49000 Krapina</izvorni_sadrzaj>
    <derivirana_varijabla naziv="DomainObject.Predmet.ProtustrankaIDrugiAdressOIB_1">STUDIO SVEMIR d.o.o., OIB 02929283834, Radobojska cesta 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SVEMIR d.o.o.</item>
      <item>Gordan Petanjek</item>
    </izvorni_sadrzaj>
    <derivirana_varijabla naziv="DomainObject.Predmet.SudioniciListNaziv_1">
      <item>FINA Regionalni centar Zagreb</item>
      <item>STUDIO SVEMIR d.o.o.</item>
      <item>Gordan Petanjek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SVEMIR d.o.o., OIB 02929283834, Radobojska cesta 6,49000 Krapina</item>
      <item>Gordan Petanjek, OIB 56528203049, Radobojska cesta 1,49000 Krapina</item>
    </izvorni_sadrzaj>
    <derivirana_varijabla naziv="DomainObject.Predmet.SudioniciListAdressOIB_1">
      <item>FINA Regionalni centar Zagreb, OIB 85821130368, Trg svibanjskih žrtava 1995. 1,10000 Zagreb</item>
      <item>STUDIO SVEMIR d.o.o., OIB 02929283834, Radobojska cesta 6,49000 Krapina</item>
      <item>Gordan Petanjek, OIB 56528203049, Radobojska cesta 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02929283834</item>
      <item>, OIB 56528203049</item>
    </izvorni_sadrzaj>
    <derivirana_varijabla naziv="DomainObject.Predmet.SudioniciListNazivOIB_1">
      <item>, OIB 85821130368</item>
      <item>, OIB 02929283834</item>
      <item>, OIB 56528203049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St-1985/2016-3</izvorni_sadrzaj>
    <derivirana_varijabla naziv="DomainObject.PredzadnjaOdlukaIzPredmeta.Oznaka_1">St-1985/2016-3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362</properties:Words>
  <properties:Characters>1801</properties:Characters>
  <properties:Lines>61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2019-02-28T13:00:00Z</dcterms:created>
  <dc:creator>Ante</dc:creator>
  <cp:lastModifiedBy>Valentina Delač</cp:lastModifiedBy>
  <cp:lastPrinted>2019-02-28T13:01:00Z</cp:lastPrinted>
  <dcterms:modified xmlns:xsi="http://www.w3.org/2001/XMLSchema-instance" xsi:type="dcterms:W3CDTF">2019-02-28T13:01:00Z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(SVEMIR-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