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e3ba" w14:paraId="78ce3b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5C608E">
        <w:t>686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3838ED" w:rsidP="00102927" w:rsidR="003838ED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5C608E">
        <w:t>Apolo</w:t>
      </w:r>
      <w:proofErr w:type="spellEnd"/>
      <w:r w:rsidR="005C608E">
        <w:t xml:space="preserve"> usluge jednostavno društvo s ograničenom odgovornošću za trgovinu Zaprešić, Josipa bana Jelačića 36, </w:t>
      </w:r>
      <w:proofErr w:type="spellStart"/>
      <w:r w:rsidR="005C608E">
        <w:t>MBS</w:t>
      </w:r>
      <w:proofErr w:type="spellEnd"/>
      <w:r w:rsidR="005C608E">
        <w:t xml:space="preserve">: 080889897, </w:t>
      </w:r>
      <w:proofErr w:type="spellStart"/>
      <w:r w:rsidR="005C608E">
        <w:t>OIB</w:t>
      </w:r>
      <w:proofErr w:type="spellEnd"/>
      <w:r w:rsidR="005C608E">
        <w:t xml:space="preserve">: 80561289710, </w:t>
      </w:r>
      <w:r w:rsidR="0079713C">
        <w:t xml:space="preserve">dana </w:t>
      </w:r>
      <w:r w:rsidR="0008315C">
        <w:t>2</w:t>
      </w:r>
      <w:r w:rsidR="005C608E">
        <w:t>7</w:t>
      </w:r>
      <w:r w:rsidR="0079713C">
        <w:t>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5C608E">
        <w:t>Apolo</w:t>
      </w:r>
      <w:proofErr w:type="spellEnd"/>
      <w:r w:rsidR="005C608E">
        <w:t xml:space="preserve"> usluge jednostavno društvo s ograničenom odgovornošću za trgovinu Zaprešić, Josipa bana Jelačića 36, </w:t>
      </w:r>
      <w:proofErr w:type="spellStart"/>
      <w:r w:rsidR="005C608E">
        <w:t>MBS</w:t>
      </w:r>
      <w:proofErr w:type="spellEnd"/>
      <w:r w:rsidR="005C608E">
        <w:t xml:space="preserve">: 080889897, </w:t>
      </w:r>
      <w:proofErr w:type="spellStart"/>
      <w:r w:rsidR="005C608E">
        <w:t>OIB</w:t>
      </w:r>
      <w:proofErr w:type="spellEnd"/>
      <w:r w:rsidR="005C608E">
        <w:t>: 80561289710.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838ED">
        <w:t xml:space="preserve">Nikola Bojanić, </w:t>
      </w:r>
      <w:proofErr w:type="spellStart"/>
      <w:r w:rsidR="003838ED">
        <w:t>OIB</w:t>
      </w:r>
      <w:proofErr w:type="spellEnd"/>
      <w:r w:rsidR="003838ED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5C608E">
        <w:t>Apolo</w:t>
      </w:r>
      <w:proofErr w:type="spellEnd"/>
      <w:r w:rsidR="005C608E">
        <w:t xml:space="preserve"> usluge jednostavno društvo s ograničenom odgovornošću za trgovinu Zaprešić, Josipa bana Jelačića 36, </w:t>
      </w:r>
      <w:proofErr w:type="spellStart"/>
      <w:r w:rsidR="005C608E">
        <w:t>MBS</w:t>
      </w:r>
      <w:proofErr w:type="spellEnd"/>
      <w:r w:rsidR="005C608E">
        <w:t xml:space="preserve">: 080889897, </w:t>
      </w:r>
      <w:proofErr w:type="spellStart"/>
      <w:r w:rsidR="005C608E">
        <w:t>OIB</w:t>
      </w:r>
      <w:proofErr w:type="spellEnd"/>
      <w:r w:rsidR="005C608E">
        <w:t xml:space="preserve">: 80561289710.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5C608E">
        <w:rPr>
          <w:bCs/>
        </w:rPr>
        <w:t>16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</w:t>
      </w:r>
      <w:r w:rsidR="003838ED">
        <w:rPr>
          <w:bCs/>
        </w:rPr>
        <w:t>1</w:t>
      </w:r>
      <w:r w:rsidR="005C608E">
        <w:rPr>
          <w:bCs/>
        </w:rPr>
        <w:t>433</w:t>
      </w:r>
      <w:r>
        <w:rPr>
          <w:bCs/>
        </w:rPr>
        <w:t xml:space="preserve"> od </w:t>
      </w:r>
      <w:r w:rsidR="005C608E">
        <w:rPr>
          <w:bCs/>
        </w:rPr>
        <w:t>15</w:t>
      </w:r>
      <w:r>
        <w:rPr>
          <w:bCs/>
        </w:rPr>
        <w:t>. ožujka 2017. nad stečajnim dužnikom</w:t>
      </w:r>
      <w:r w:rsidR="003838ED">
        <w:rPr>
          <w:bCs/>
        </w:rPr>
        <w:t xml:space="preserve"> </w:t>
      </w:r>
      <w:proofErr w:type="spellStart"/>
      <w:r w:rsidR="005C608E">
        <w:t>Apolo</w:t>
      </w:r>
      <w:proofErr w:type="spellEnd"/>
      <w:r w:rsidR="005C608E">
        <w:t xml:space="preserve"> usluge jednostavno društvo s ograničenom odgovornošću za trgovinu Zaprešić, Josipa bana Jelačića 36, </w:t>
      </w:r>
      <w:proofErr w:type="spellStart"/>
      <w:r w:rsidR="005C608E">
        <w:t>MBS</w:t>
      </w:r>
      <w:proofErr w:type="spellEnd"/>
      <w:r w:rsidR="005C608E">
        <w:t xml:space="preserve">: 080889897, </w:t>
      </w:r>
      <w:proofErr w:type="spellStart"/>
      <w:r w:rsidR="005C608E">
        <w:t>OIB</w:t>
      </w:r>
      <w:proofErr w:type="spellEnd"/>
      <w:r w:rsidR="005C608E">
        <w:t>: 80561289710.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3838ED" w:rsidP="000231A8" w:rsidR="003838ED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5C608E">
        <w:t>686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47F47">
        <w:t>2</w:t>
      </w:r>
      <w:r w:rsidR="005C608E">
        <w:t>4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5C608E">
        <w:t>686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8315C">
        <w:t>2</w:t>
      </w:r>
      <w:r w:rsidR="005C608E">
        <w:t>7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5C608E">
        <w:t>4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04D8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804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04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4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4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804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04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4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4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St-686/2017</izvorni_sadrzaj>
    <derivirana_varijabla naziv="DomainObject.Predmet.OznakaBroj_1">St-686/2017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Apolo usluge jednostavno društvo s ograničenom odgovornošću za trgovinu</izvorni_sadrzaj>
    <derivirana_varijabla naziv="DomainObject.Predmet.ProtustrankaFormated_1">  Apolo usluge jednostavno društvo s ograničenom odgovornošću za trgovinu</derivirana_varijabla>
  </DomainObject.Predmet.ProtustrankaFormated>
  <DomainObject.Predmet.ProtustrankaFormatedOIB>
    <izvorni_sadrzaj>  Apolo usluge jednostavno društvo s ograničenom odgovornošću za trgovinu, OIB 80561289710</izvorni_sadrzaj>
    <derivirana_varijabla naziv="DomainObject.Predmet.ProtustrankaFormatedOIB_1">  Apolo usluge jednostavno društvo s ograničenom odgovornošću za trgovinu, OIB 80561289710</derivirana_varijabla>
  </DomainObject.Predmet.ProtustrankaFormatedOIB>
  <DomainObject.Predmet.ProtustrankaFormatedWithAdress>
    <izvorni_sadrzaj> Apolo usluge jednostavno društvo s ograničenom odgovornošću za trgovinu, Josipa bana Jelačića 36, 10290 Zaprešić</izvorni_sadrzaj>
    <derivirana_varijabla naziv="DomainObject.Predmet.ProtustrankaFormatedWithAdress_1"> Apolo usluge jednostavno društvo s ograničenom odgovornošću za trgovinu, Josipa bana Jelačića 36, 10290 Zaprešić</derivirana_varijabla>
  </DomainObject.Predmet.ProtustrankaFormatedWithAdress>
  <DomainObject.Predmet.ProtustrankaFormatedWithAdressOIB>
    <izvorni_sadrzaj> Apolo usluge jednostavno društvo s ograničenom odgovornošću za trgovinu, OIB 80561289710, Josipa bana Jelačića 36, 10290 Zaprešić</izvorni_sadrzaj>
    <derivirana_varijabla naziv="DomainObject.Predmet.ProtustrankaFormatedWithAdressOIB_1"> Apolo usluge jednostavno društvo s ograničenom odgovornošću za trgovinu, OIB 80561289710, Josipa bana Jelačića 36, 10290 Zaprešić</derivirana_varijabla>
  </DomainObject.Predmet.ProtustrankaFormatedWithAdressOIB>
  <DomainObject.Predmet.ProtustrankaWithAdress>
    <izvorni_sadrzaj>Apolo usluge jednostavno društvo s ograničenom odgovornošću za trgovinu Josipa bana Jelačića 36, 10290 Zaprešić</izvorni_sadrzaj>
    <derivirana_varijabla naziv="DomainObject.Predmet.ProtustrankaWithAdress_1">Apolo usluge jednostavno društvo s ograničenom odgovornošću za trgovinu Josipa bana Jelačića 36, 10290 Zaprešić</derivirana_varijabla>
  </DomainObject.Predmet.ProtustrankaWithAdress>
  <DomainObject.Predmet.ProtustrankaWithAdressOIB>
    <izvorni_sadrzaj>Apolo usluge jednostavno društvo s ograničenom odgovornošću za trgovinu, OIB 80561289710, Josipa bana Jelačića 36, 10290 Zaprešić</izvorni_sadrzaj>
    <derivirana_varijabla naziv="DomainObject.Predmet.ProtustrankaWithAdressOIB_1">Apolo usluge jednostavno društvo s ograničenom odgovornošću za trgovinu, OIB 80561289710, Josipa bana Jelačića 36, 10290 Zaprešić</derivirana_varijabla>
  </DomainObject.Predmet.ProtustrankaWithAdressOIB>
  <DomainObject.Predmet.ProtustrankaNazivFormated>
    <izvorni_sadrzaj>Apolo usluge jednostavno društvo s ograničenom odgovornošću za trgovinu</izvorni_sadrzaj>
    <derivirana_varijabla naziv="DomainObject.Predmet.ProtustrankaNazivFormated_1">Apolo usluge jednostavno društvo s ograničenom odgovornošću za trgovinu</derivirana_varijabla>
  </DomainObject.Predmet.ProtustrankaNazivFormated>
  <DomainObject.Predmet.ProtustrankaNazivFormatedOIB>
    <izvorni_sadrzaj>Apolo usluge jednostavno društvo s ograničenom odgovornošću za trgovinu, OIB 80561289710</izvorni_sadrzaj>
    <derivirana_varijabla naziv="DomainObject.Predmet.ProtustrankaNazivFormatedOIB_1">Apolo usluge jednostavno društvo s ograničenom odgovornošću za trgovinu, OIB 80561289710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Apolo usluge jednostavno društvo s ograničenom odgovornošću za trgovinu</item>
    </izvorni_sadrzaj>
    <derivirana_varijabla naziv="DomainObject.Predmet.ProtuStrankaListFormated_1">
      <item>Apolo usluge jednostavno društvo s ograničenom odgovornošću za trgovinu</item>
    </derivirana_varijabla>
  </DomainObject.Predmet.ProtuStrankaListFormated>
  <DomainObject.Predmet.ProtuStrankaListFormatedOIB>
    <izvorni_sadrzaj>
      <item>Apolo usluge jednostavno društvo s ograničenom odgovornošću za trgovinu, OIB 80561289710</item>
    </izvorni_sadrzaj>
    <derivirana_varijabla naziv="DomainObject.Predmet.ProtuStrankaListFormatedOIB_1">
      <item>Apolo usluge jednostavno društvo s ograničenom odgovornošću za trgovinu, OIB 80561289710</item>
    </derivirana_varijabla>
  </DomainObject.Predmet.ProtuStrankaListFormatedOIB>
  <DomainObject.Predmet.ProtuStrankaListFormatedWithAdress>
    <izvorni_sadrzaj>
      <item>Apolo usluge jednostavno društvo s ograničenom odgovornošću za trgovinu, Josipa bana Jelačića 36, 10290 Zaprešić</item>
    </izvorni_sadrzaj>
    <derivirana_varijabla naziv="DomainObject.Predmet.ProtuStrankaListFormatedWithAdress_1">
      <item>Apolo usluge jednostavno društvo s ograničenom odgovornošću za trgovinu, Josipa bana Jelačića 36, 10290 Zaprešić</item>
    </derivirana_varijabla>
  </DomainObject.Predmet.ProtuStrankaListFormatedWithAdress>
  <DomainObject.Predmet.ProtuStrankaListFormatedWithAdressOIB>
    <izvorni_sadrzaj>
      <item>Apolo usluge jednostavno društvo s ograničenom odgovornošću za trgovinu, OIB 80561289710, Josipa bana Jelačića 36, 10290 Zaprešić</item>
    </izvorni_sadrzaj>
    <derivirana_varijabla naziv="DomainObject.Predmet.ProtuStrankaListFormatedWithAdressOIB_1">
      <item>Apolo usluge jednostavno društvo s ograničenom odgovornošću za trgovinu, OIB 80561289710, Josipa bana Jelačića 36, 10290 Zaprešić</item>
    </derivirana_varijabla>
  </DomainObject.Predmet.ProtuStrankaListFormatedWithAdressOIB>
  <DomainObject.Predmet.ProtuStrankaListNazivFormated>
    <izvorni_sadrzaj>
      <item>Apolo usluge jednostavno društvo s ograničenom odgovornošću za trgovinu</item>
    </izvorni_sadrzaj>
    <derivirana_varijabla naziv="DomainObject.Predmet.ProtuStrankaListNazivFormated_1">
      <item>Apolo usluge jednostavno društvo s ograničenom odgovornošću za trgovinu</item>
    </derivirana_varijabla>
  </DomainObject.Predmet.ProtuStrankaListNazivFormated>
  <DomainObject.Predmet.ProtuStrankaListNazivFormatedOIB>
    <izvorni_sadrzaj>
      <item>Apolo usluge jednostavno društvo s ograničenom odgovornošću za trgovinu, OIB 80561289710</item>
    </izvorni_sadrzaj>
    <derivirana_varijabla naziv="DomainObject.Predmet.ProtuStrankaListNazivFormatedOIB_1">
      <item>Apolo usluge jednostavno društvo s ograničenom odgovornošću za trgovinu, OIB 80561289710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Apolo usluge jednostavno društvo s ograničenom odgovornošću za trgovinu</izvorni_sadrzaj>
    <derivirana_varijabla naziv="DomainObject.Predmet.ProtustrankaIDrugi_1">Apolo usluge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Apolo usluge jednostavno društvo s ograničenom odgovornošću za trgovinu, OIB 80561289710, Josipa bana Jelačića 36, 10290 Zaprešić</izvorni_sadrzaj>
    <derivirana_varijabla naziv="DomainObject.Predmet.ProtustrankaIDrugiAdressOIB_1">Apolo usluge jednostavno društvo s ograničenom odgovornošću za trgovinu, OIB 80561289710, Josipa bana Jelačića 36,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Apolo usluge jednostavno društvo s ograničenom odgovornošću za trgovinu</item>
      <item>FINA Regionalni centar Zagreb</item>
    </izvorni_sadrzaj>
    <derivirana_varijabla naziv="DomainObject.Predmet.SudioniciListNaziv_1">
      <item>Apolo usluge jednostavno društvo s ograničenom odgovornošću za trgovinu</item>
      <item>FINA Regionalni centar Zagreb</item>
    </derivirana_varijabla>
  </DomainObject.Predmet.SudioniciListNaziv>
  <DomainObject.Predmet.SudioniciListAdressOIB>
    <izvorni_sadrzaj>
      <item>Apolo usluge jednostavno društvo s ograničenom odgovornošću za trgovinu, OIB 80561289710, Josipa bana Jelačića 36,10290 Zaprešić</item>
      <item>FINA Regionalni centar Zagreb, OIB 85821130368, Trg svibanjskih žrtava 1995. br. 1,10000 Zagreb</item>
    </izvorni_sadrzaj>
    <derivirana_varijabla naziv="DomainObject.Predmet.SudioniciListAdressOIB_1">
      <item>Apolo usluge jednostavno društvo s ograničenom odgovornošću za trgovinu, OIB 80561289710, Josipa bana Jelačića 36,10290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80561289710</item>
      <item>, OIB 85821130368</item>
    </izvorni_sadrzaj>
    <derivirana_varijabla naziv="DomainObject.Predmet.SudioniciListNazivOIB_1">
      <item>, OIB 80561289710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08596-1677-42F8-A631-24C6A3CE8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3296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2017-10-27T06:38:00Z</dcterms:created>
  <dc:creator>Korisnik</dc:creator>
  <cp:lastModifiedBy>Ljiljana Floršić</cp:lastModifiedBy>
  <cp:lastPrinted>2017-10-27T06:39:00Z</cp:lastPrinted>
  <dcterms:modified xmlns:xsi="http://www.w3.org/2001/XMLSchema-instance" xsi:type="dcterms:W3CDTF">2017-10-27T06:53:00Z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