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2634d3" w14:paraId="72634d3" w:rsidRDefault="000A5CAD" w:rsidR="000A5CAD" w:rsidRPr="00887916">
      <w:pPr>
        <w15:collapsed w:val="false"/>
      </w:pPr>
    </w:p>
    <w:p w:rsidRDefault="00BD1BDC" w:rsidP="00ED30AF" w:rsidR="00BD1BDC" w:rsidRPr="00887916">
      <w:pPr>
        <w:jc w:val="both"/>
      </w:pPr>
    </w:p>
    <w:p w:rsidRDefault="00DD5B83" w:rsidP="00DD5B83" w:rsidR="00DD5B83" w:rsidRPr="00DD5B83">
      <w:pPr>
        <w:spacing w:lineRule="auto" w:line="276" w:after="200"/>
        <w:ind w:firstLine="708"/>
        <w:jc w:val="both"/>
        <w:rPr>
          <w:bCs/>
          <w:sz w:val="20"/>
          <w:szCs w:val="20"/>
        </w:rPr>
      </w:pPr>
      <w:r w:rsidRPr="00DD5B83">
        <w:rPr>
          <w:bCs/>
          <w:noProof/>
          <w:sz w:val="20"/>
          <w:szCs w:val="20"/>
        </w:rPr>
        <w:drawing>
          <wp:inline distR="0" distL="0" distB="0" distT="0">
            <wp:extent cy="647700" cx="523875"/>
            <wp:effectExtent b="0" r="952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6847" cx="523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5B83" w:rsidP="00DD5B83" w:rsidR="00DD5B83" w:rsidRPr="00DD5B83">
      <w:pPr>
        <w:jc w:val="both"/>
        <w:rPr>
          <w:bCs/>
          <w:sz w:val="20"/>
          <w:szCs w:val="20"/>
        </w:rPr>
      </w:pPr>
      <w:r w:rsidRPr="00DD5B83">
        <w:rPr>
          <w:rFonts w:eastAsia="MS Mincho"/>
          <w:bCs/>
        </w:rPr>
        <w:t>REPUBLIKA HRVATSKA</w:t>
      </w:r>
    </w:p>
    <w:p w:rsidRDefault="00DD5B83" w:rsidP="00DD5B83" w:rsidR="00DD5B83" w:rsidRPr="00DD5B83">
      <w:pPr>
        <w:jc w:val="both"/>
        <w:rPr>
          <w:bCs/>
          <w:sz w:val="20"/>
          <w:szCs w:val="20"/>
        </w:rPr>
      </w:pPr>
      <w:r w:rsidRPr="00DD5B83">
        <w:rPr>
          <w:rFonts w:eastAsia="MS Mincho"/>
          <w:bCs/>
        </w:rPr>
        <w:t>TRGOVAČKI SUD U RIJECI</w:t>
      </w:r>
    </w:p>
    <w:p w:rsidRDefault="00DD5B83" w:rsidP="00DD5B83" w:rsidR="00DD5B83" w:rsidRPr="00DD5B83">
      <w:pPr>
        <w:jc w:val="both"/>
        <w:rPr>
          <w:bCs/>
          <w:sz w:val="20"/>
          <w:szCs w:val="20"/>
        </w:rPr>
      </w:pPr>
      <w:r w:rsidRPr="00DD5B83">
        <w:rPr>
          <w:rFonts w:eastAsia="MS Mincho"/>
          <w:bCs/>
        </w:rPr>
        <w:t xml:space="preserve">      Rijeka, Zadarska 1 i 3</w:t>
      </w:r>
    </w:p>
    <w:p w:rsidRDefault="00B077B4" w:rsidP="00BD1BDC" w:rsidR="00B077B4">
      <w:pPr>
        <w:jc w:val="center"/>
      </w:pPr>
    </w:p>
    <w:p w:rsidRDefault="00DD5B83" w:rsidP="00BD1BDC" w:rsidR="00DD5B83">
      <w:pPr>
        <w:jc w:val="center"/>
      </w:pPr>
    </w:p>
    <w:p w:rsidRDefault="00B077B4" w:rsidP="00BD1BDC" w:rsidR="00B077B4" w:rsidRPr="00887916">
      <w:pPr>
        <w:jc w:val="center"/>
      </w:pPr>
    </w:p>
    <w:p w:rsidRDefault="00B077B4" w:rsidP="00BD1BDC" w:rsidR="00B077B4">
      <w:pPr>
        <w:jc w:val="center"/>
      </w:pPr>
      <w:r>
        <w:t>R E P U B L I K A   H R V A T S K A</w:t>
      </w:r>
    </w:p>
    <w:p w:rsidRDefault="00B077B4" w:rsidP="00BD1BDC" w:rsidR="00B077B4">
      <w:pPr>
        <w:jc w:val="center"/>
      </w:pPr>
    </w:p>
    <w:p w:rsidRDefault="002D2DB3" w:rsidP="002D2DB3" w:rsidR="002D2DB3" w:rsidRPr="00EC0DDE">
      <w:pPr>
        <w:jc w:val="center"/>
        <w:rPr>
          <w:rFonts w:eastAsia="MS Mincho"/>
        </w:rPr>
      </w:pPr>
      <w:r w:rsidRPr="00EC0DDE">
        <w:rPr>
          <w:rFonts w:eastAsia="MS Mincho"/>
        </w:rPr>
        <w:t>R J E Š E N J E</w:t>
      </w:r>
    </w:p>
    <w:p w:rsidRDefault="002D2DB3" w:rsidP="002D2DB3" w:rsidR="002D2DB3" w:rsidRPr="00EC0DDE">
      <w:pPr>
        <w:jc w:val="both"/>
        <w:rPr>
          <w:rFonts w:eastAsia="MS Mincho"/>
        </w:rPr>
      </w:pPr>
    </w:p>
    <w:p w:rsidRDefault="002D2DB3" w:rsidP="002D2DB3" w:rsidR="002D2DB3">
      <w:pPr>
        <w:jc w:val="both"/>
        <w:rPr>
          <w:rFonts w:eastAsia="MS Mincho"/>
        </w:rPr>
      </w:pPr>
      <w:r w:rsidRPr="00EC0DDE">
        <w:rPr>
          <w:rFonts w:eastAsia="MS Mincho"/>
        </w:rPr>
        <w:t xml:space="preserve"> </w:t>
      </w:r>
    </w:p>
    <w:p w:rsidRDefault="00DD5B83" w:rsidP="002D2DB3" w:rsidR="00DD5B83" w:rsidRPr="00EC0DDE">
      <w:pPr>
        <w:jc w:val="both"/>
        <w:rPr>
          <w:rFonts w:eastAsia="MS Mincho"/>
        </w:rPr>
      </w:pPr>
    </w:p>
    <w:p w:rsidRDefault="002D2DB3" w:rsidP="002D2DB3" w:rsidR="00196B21" w:rsidRPr="00B077B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  <w:r w:rsidRPr="00EC0DDE">
        <w:rPr>
          <w:rFonts w:eastAsia="MS Mincho" w:hAnsi="Times New Roman" w:ascii="Times New Roman"/>
        </w:rPr>
        <w:tab/>
      </w:r>
      <w:r w:rsidRPr="00B077B4">
        <w:rPr>
          <w:rFonts w:eastAsia="MS Mincho" w:hAnsi="Times New Roman" w:ascii="Times New Roman"/>
          <w:sz w:val="24"/>
          <w:szCs w:val="24"/>
        </w:rPr>
        <w:t>Trgovački sud u Rijeci, po Liljan</w:t>
      </w:r>
      <w:r w:rsidR="00B077B4">
        <w:rPr>
          <w:rFonts w:eastAsia="MS Mincho" w:hAnsi="Times New Roman" w:ascii="Times New Roman"/>
          <w:sz w:val="24"/>
          <w:szCs w:val="24"/>
        </w:rPr>
        <w:t>i</w:t>
      </w:r>
      <w:r w:rsidRPr="00B077B4">
        <w:rPr>
          <w:rFonts w:eastAsia="MS Mincho" w:hAnsi="Times New Roman" w:ascii="Times New Roman"/>
          <w:sz w:val="24"/>
          <w:szCs w:val="24"/>
        </w:rPr>
        <w:t xml:space="preserve"> Ugrin</w:t>
      </w:r>
      <w:r w:rsidR="005A7F93">
        <w:rPr>
          <w:rFonts w:eastAsia="MS Mincho" w:hAnsi="Times New Roman" w:ascii="Times New Roman"/>
          <w:sz w:val="24"/>
          <w:szCs w:val="24"/>
        </w:rPr>
        <w:t xml:space="preserve">, </w:t>
      </w:r>
      <w:r w:rsidRPr="00B077B4">
        <w:rPr>
          <w:rFonts w:eastAsia="MS Mincho" w:hAnsi="Times New Roman" w:ascii="Times New Roman"/>
          <w:sz w:val="24"/>
          <w:szCs w:val="24"/>
        </w:rPr>
        <w:t>stečajnom sucu</w:t>
      </w:r>
      <w:r w:rsidR="005A7F93">
        <w:rPr>
          <w:rFonts w:eastAsia="MS Mincho" w:hAnsi="Times New Roman" w:ascii="Times New Roman"/>
          <w:sz w:val="24"/>
          <w:szCs w:val="24"/>
        </w:rPr>
        <w:t xml:space="preserve"> </w:t>
      </w:r>
      <w:r w:rsidRPr="00B077B4">
        <w:rPr>
          <w:rFonts w:eastAsia="MS Mincho" w:hAnsi="Times New Roman" w:ascii="Times New Roman"/>
          <w:sz w:val="24"/>
          <w:szCs w:val="24"/>
        </w:rPr>
        <w:t xml:space="preserve"> u predmetu provođenja stečajnog  postupka nad dužnikom </w:t>
      </w:r>
      <w:r w:rsidR="00D32E09" w:rsidRPr="00B077B4">
        <w:rPr>
          <w:rFonts w:cs="Times New Roman" w:hAnsi="Times New Roman" w:ascii="Times New Roman"/>
          <w:sz w:val="24"/>
          <w:szCs w:val="24"/>
        </w:rPr>
        <w:t>DINA-Petrokemija d.d. proizvodnja, terminali i servisi</w:t>
      </w:r>
      <w:r w:rsidR="00D32E09"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 </w:t>
      </w:r>
      <w:r w:rsidR="00D32E09" w:rsidRPr="00B077B4">
        <w:rPr>
          <w:rFonts w:cs="Times New Roman" w:hAnsi="Times New Roman" w:ascii="Times New Roman"/>
          <w:sz w:val="24"/>
          <w:szCs w:val="24"/>
        </w:rPr>
        <w:t>Omišalj, Poje 1</w:t>
      </w:r>
      <w:r w:rsidR="00D32E09"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( MBS: </w:t>
      </w:r>
      <w:r w:rsidR="00D32E09" w:rsidRPr="00B077B4">
        <w:rPr>
          <w:rFonts w:cs="Times New Roman" w:hAnsi="Times New Roman" w:ascii="Times New Roman"/>
          <w:sz w:val="24"/>
          <w:szCs w:val="24"/>
        </w:rPr>
        <w:t>080448438</w:t>
      </w:r>
      <w:r w:rsidR="00D32E09"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– OIB: </w:t>
      </w:r>
      <w:r w:rsidR="00D32E09" w:rsidRPr="00B077B4">
        <w:rPr>
          <w:rFonts w:cs="Times New Roman" w:hAnsi="Times New Roman" w:ascii="Times New Roman"/>
          <w:sz w:val="24"/>
          <w:szCs w:val="24"/>
        </w:rPr>
        <w:t>89209113164</w:t>
      </w:r>
      <w:r w:rsidR="00D32E09" w:rsidRPr="00B077B4">
        <w:rPr>
          <w:rFonts w:cs="Times New Roman" w:hAnsi="Times New Roman" w:ascii="Times New Roman"/>
          <w:sz w:val="24"/>
          <w:szCs w:val="24"/>
          <w:lang w:eastAsia="en-US"/>
        </w:rPr>
        <w:t xml:space="preserve"> )</w:t>
      </w:r>
      <w:r w:rsidR="00196B21" w:rsidRPr="00B077B4">
        <w:rPr>
          <w:rFonts w:cs="Times New Roman" w:hAnsi="Times New Roman" w:ascii="Times New Roman"/>
          <w:sz w:val="24"/>
          <w:szCs w:val="24"/>
        </w:rPr>
        <w:t xml:space="preserve"> na ispitnom ročištu održanom dana </w:t>
      </w:r>
      <w:r w:rsidR="00D32E09" w:rsidRPr="00B077B4">
        <w:rPr>
          <w:rFonts w:cs="Times New Roman" w:hAnsi="Times New Roman" w:ascii="Times New Roman"/>
          <w:sz w:val="24"/>
          <w:szCs w:val="24"/>
        </w:rPr>
        <w:t>7. listopada 2015</w:t>
      </w:r>
      <w:r w:rsidR="00196B21" w:rsidRPr="00B077B4">
        <w:rPr>
          <w:rFonts w:cs="Times New Roman" w:hAnsi="Times New Roman" w:ascii="Times New Roman"/>
          <w:sz w:val="24"/>
          <w:szCs w:val="24"/>
        </w:rPr>
        <w:t xml:space="preserve">. u </w:t>
      </w:r>
      <w:r w:rsidRPr="00B077B4">
        <w:rPr>
          <w:rFonts w:cs="Times New Roman" w:hAnsi="Times New Roman" w:ascii="Times New Roman"/>
          <w:sz w:val="24"/>
          <w:szCs w:val="24"/>
        </w:rPr>
        <w:t>prisutnosti</w:t>
      </w:r>
      <w:r w:rsidR="005A7F93">
        <w:rPr>
          <w:rFonts w:cs="Times New Roman" w:hAnsi="Times New Roman" w:ascii="Times New Roman"/>
          <w:sz w:val="24"/>
          <w:szCs w:val="24"/>
        </w:rPr>
        <w:t xml:space="preserve"> </w:t>
      </w:r>
      <w:r w:rsidRPr="00B077B4">
        <w:rPr>
          <w:rFonts w:cs="Times New Roman" w:hAnsi="Times New Roman" w:ascii="Times New Roman"/>
          <w:sz w:val="24"/>
          <w:szCs w:val="24"/>
        </w:rPr>
        <w:t>stečajn</w:t>
      </w:r>
      <w:r w:rsidR="00B077B4" w:rsidRPr="00B077B4">
        <w:rPr>
          <w:rFonts w:cs="Times New Roman" w:hAnsi="Times New Roman" w:ascii="Times New Roman"/>
          <w:sz w:val="24"/>
          <w:szCs w:val="24"/>
        </w:rPr>
        <w:t xml:space="preserve">og upravitelja, stečajnih vjerovnika, </w:t>
      </w:r>
      <w:r w:rsidRPr="00B077B4">
        <w:rPr>
          <w:rFonts w:cs="Times New Roman" w:hAnsi="Times New Roman" w:ascii="Times New Roman"/>
          <w:sz w:val="24"/>
          <w:szCs w:val="24"/>
        </w:rPr>
        <w:t xml:space="preserve"> punomoćnika i zastupnika  stečajnih i razlučnih vjerovnika  </w:t>
      </w:r>
    </w:p>
    <w:p w:rsidRDefault="00B077B4" w:rsidP="002D2DB3" w:rsidR="00B077B4" w:rsidRPr="00B077B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077B4" w:rsidP="002D2DB3" w:rsidR="00B077B4">
      <w:pPr>
        <w:pStyle w:val="Obinitekst"/>
        <w:jc w:val="both"/>
        <w:rPr>
          <w:rFonts w:cs="Times New Roman" w:hAnsi="Times New Roman" w:ascii="Times New Roman"/>
          <w:sz w:val="24"/>
          <w:szCs w:val="24"/>
        </w:rPr>
      </w:pPr>
    </w:p>
    <w:p w:rsidRDefault="00B077B4" w:rsidP="00B077B4" w:rsidR="00B077B4" w:rsidRPr="00EC0DDE">
      <w:pPr>
        <w:jc w:val="center"/>
        <w:rPr>
          <w:rFonts w:eastAsia="MS Mincho"/>
        </w:rPr>
      </w:pPr>
      <w:r w:rsidRPr="00EC0DDE">
        <w:rPr>
          <w:rFonts w:eastAsia="MS Mincho"/>
        </w:rPr>
        <w:t>r i j e š i o   j e</w:t>
      </w:r>
    </w:p>
    <w:p w:rsidRDefault="00B077B4" w:rsidP="002D2DB3" w:rsidR="00B077B4" w:rsidRPr="00D32E09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</w:p>
    <w:p w:rsidRDefault="00196B21" w:rsidP="00196B21" w:rsidR="00196B21">
      <w:pPr>
        <w:jc w:val="both"/>
        <w:rPr>
          <w:rFonts w:eastAsia="MS Mincho"/>
        </w:rPr>
      </w:pPr>
    </w:p>
    <w:p w:rsidRDefault="00F44166" w:rsidP="00196B21" w:rsidR="002368D6">
      <w:pPr>
        <w:jc w:val="both"/>
        <w:rPr>
          <w:rFonts w:eastAsia="MS Mincho"/>
        </w:rPr>
      </w:pPr>
      <w:r>
        <w:rPr>
          <w:rFonts w:eastAsia="MS Mincho"/>
        </w:rPr>
        <w:t>I.</w:t>
      </w:r>
      <w:r>
        <w:rPr>
          <w:rFonts w:eastAsia="MS Mincho"/>
        </w:rPr>
        <w:tab/>
      </w:r>
      <w:r w:rsidR="002368D6">
        <w:rPr>
          <w:rFonts w:eastAsia="MS Mincho"/>
        </w:rPr>
        <w:t xml:space="preserve">Utvrđene tražbine </w:t>
      </w:r>
      <w:r w:rsidR="00ED19EB">
        <w:rPr>
          <w:rFonts w:eastAsia="MS Mincho"/>
        </w:rPr>
        <w:t>viših isplatnih redova</w:t>
      </w:r>
    </w:p>
    <w:p w:rsidRDefault="002368D6" w:rsidP="00196B21" w:rsidR="002368D6">
      <w:pPr>
        <w:jc w:val="both"/>
        <w:rPr>
          <w:rFonts w:eastAsia="MS Mincho"/>
        </w:rPr>
      </w:pPr>
    </w:p>
    <w:p w:rsidRDefault="002368D6" w:rsidP="00196B21" w:rsidR="002368D6" w:rsidRPr="00D32E09">
      <w:pPr>
        <w:jc w:val="both"/>
        <w:rPr>
          <w:rFonts w:eastAsia="MS Mincho"/>
        </w:rPr>
      </w:pPr>
      <w:r>
        <w:rPr>
          <w:rFonts w:eastAsia="MS Mincho"/>
        </w:rPr>
        <w:t xml:space="preserve">a) </w:t>
      </w:r>
      <w:r w:rsidR="00F44166">
        <w:rPr>
          <w:rFonts w:eastAsia="MS Mincho"/>
        </w:rPr>
        <w:tab/>
      </w:r>
      <w:r>
        <w:rPr>
          <w:rFonts w:eastAsia="MS Mincho"/>
        </w:rPr>
        <w:t xml:space="preserve">prvog višeg isplatnog reda </w:t>
      </w:r>
    </w:p>
    <w:p w:rsidRDefault="00BD1BDC" w:rsidR="00BD1BDC" w:rsidRPr="00887916"/>
    <w:tbl>
      <w:tblPr>
        <w:tblW w:type="dxa" w:w="9087"/>
        <w:tblInd w:type="dxa" w:w="93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1008"/>
        <w:gridCol w:w="6237"/>
        <w:gridCol w:w="1842"/>
      </w:tblGrid>
      <w:tr w:rsidTr="001F636B" w:rsidR="00E25C07" w:rsidRPr="00887916">
        <w:trPr>
          <w:trHeight w:val="794"/>
        </w:trPr>
        <w:tc>
          <w:tcPr>
            <w:tcW w:type="dxa" w:w="1008"/>
            <w:shd w:fill="auto" w:color="auto" w:val="clear"/>
            <w:noWrap/>
          </w:tcPr>
          <w:p w:rsidRDefault="00E25C07" w:rsidP="001F636B" w:rsidR="00E25C07" w:rsidRPr="00B35AB1">
            <w:pPr>
              <w:rPr>
                <w:bCs/>
                <w:color w:val="000000"/>
              </w:rPr>
            </w:pPr>
          </w:p>
          <w:p w:rsidRDefault="001F636B" w:rsidP="001F636B" w:rsidR="00E25C07" w:rsidRPr="00B35AB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red.br.</w:t>
            </w:r>
          </w:p>
        </w:tc>
        <w:tc>
          <w:tcPr>
            <w:tcW w:type="dxa" w:w="6237"/>
            <w:shd w:fill="auto" w:color="auto" w:val="clear"/>
          </w:tcPr>
          <w:p w:rsidRDefault="001F636B" w:rsidP="001F636B" w:rsidR="001F636B">
            <w:pPr>
              <w:tabs>
                <w:tab w:pos="4989" w:val="left"/>
              </w:tabs>
              <w:rPr>
                <w:bCs/>
                <w:color w:val="000000"/>
              </w:rPr>
            </w:pPr>
          </w:p>
          <w:p w:rsidRDefault="001F636B" w:rsidP="001F636B" w:rsidR="00E25C07" w:rsidRPr="00B35AB1">
            <w:pPr>
              <w:tabs>
                <w:tab w:pos="4989" w:val="left"/>
              </w:tabs>
              <w:rPr>
                <w:bCs/>
                <w:color w:val="000000"/>
              </w:rPr>
            </w:pPr>
            <w:r w:rsidRPr="00B35AB1">
              <w:rPr>
                <w:bCs/>
                <w:color w:val="000000"/>
              </w:rPr>
              <w:t>vjerovnik</w:t>
            </w:r>
          </w:p>
        </w:tc>
        <w:tc>
          <w:tcPr>
            <w:tcW w:type="dxa" w:w="1842"/>
            <w:shd w:fill="auto" w:color="auto" w:val="clear"/>
            <w:noWrap/>
          </w:tcPr>
          <w:p w:rsidRDefault="0050308A" w:rsidP="001F636B" w:rsidR="0050308A">
            <w:pPr>
              <w:rPr>
                <w:bCs/>
                <w:color w:val="000000"/>
              </w:rPr>
            </w:pPr>
          </w:p>
          <w:p w:rsidRDefault="001F636B" w:rsidP="00F44166" w:rsidR="00B35AB1" w:rsidRPr="00B35AB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iznos u kunama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A3016F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REPUBLIKA HRVATSKA </w:t>
            </w:r>
            <w:r w:rsidR="00A3016F">
              <w:rPr>
                <w:bCs/>
                <w:color w:val="000000"/>
              </w:rPr>
              <w:t>M</w:t>
            </w:r>
            <w:r w:rsidR="00A3016F" w:rsidRPr="00887916">
              <w:rPr>
                <w:bCs/>
                <w:color w:val="000000"/>
              </w:rPr>
              <w:t>inistarstvo financija</w:t>
            </w:r>
            <w:r w:rsidRPr="00887916">
              <w:rPr>
                <w:bCs/>
                <w:color w:val="000000"/>
              </w:rPr>
              <w:t>, Porezna uprava,</w:t>
            </w:r>
            <w:r w:rsidR="001F636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 xml:space="preserve">Područni ured Rijeka   ( 59 )  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21.496.576,05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  <w:noWrap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A3016F" w:rsidP="00A3016F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Željko Bacinger</w:t>
            </w:r>
            <w:r w:rsidR="00BD1BDC" w:rsidRPr="00887916">
              <w:rPr>
                <w:bCs/>
                <w:color w:val="000000"/>
              </w:rPr>
              <w:t xml:space="preserve">, Rijeka, D. Godine 8, OIB14157147030 ( 69) 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119.526,48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Anić Ivan, Šmrika, Dvori 6, OIB 28628715771 ( 80 )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75.575,96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Alešković Mile, Omišalj, Bjanižov 12,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76389628483 ( 81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253.720,43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Albaneže Vedran, Omišalj, Dubec 4, OIB 76538933017 (82 )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115.755,52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Albaneze Davor, Njivice, Gromačine 32,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58811787612 ( 83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316.907,66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Ajanović Mirsad, Rijeka, Jelićeva 11, OIB 97373796885 (84 )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330.047,45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Adamović Ana, Bjelovar, Petra Biškupa Vene 138,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64253627214 ( 85 )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50.690,60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Baksa Tomislav,  Belica, Radnička 23,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80695931696 ( 86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5.988,66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Bališ Željko,  Omišalj, Pušća 72, OIB 25516853501 ( 87 )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181.318,05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Baljak Loris, Kostrena, Žarka Pezelja 5,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55224121739 ( 88 )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68.403,83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Ban Milivoj, Rijeka, Zdravka Kučića 37,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62762544077  ( 89 )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146.480,56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Barić-Klobas Ksenija, Njivice, Trg ružmarina 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03633514676  ( 90 )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285.854,14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Bobuš Marino,  Bakarac, Bakarac 12,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23638753923   ( 91 )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6.956,61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Bonetić Osman,  Omišalj, Bjanižov 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26377318681   (  92 )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5.487,70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Bonetić Brozić Sonja,  Omišalj, Bjanižov 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91809529086   ( 93 )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2.813,65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Borčić Emil,  Hreljin, Meja Gaj 92, </w:t>
            </w:r>
            <w:r w:rsidR="00133F7D">
              <w:rPr>
                <w:bCs/>
                <w:color w:val="000000"/>
              </w:rPr>
              <w:t>1</w:t>
            </w:r>
            <w:r w:rsidRPr="00887916">
              <w:rPr>
                <w:bCs/>
                <w:color w:val="000000"/>
              </w:rPr>
              <w:t>OIB 49897455588 ( 94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3.760,28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Bradičić Ivan, Opatija, Ulica Skradinj 12,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60207531821   ( 95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186,42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Brajdić Sergio, Križišće, Križišće 25,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27293179837   ( 96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262.808,18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Brković Ninoslav, Bakar, Veberova 165,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14220424332   ( 97 )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460.321,89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Brnić Ivica, Jadranovo, Obala 49, OIB 42618116676   ( 98 )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121.446,36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Butković Ivan, Rijeka, Podmurvice 46,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87766631486   ( 99 )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1.657,98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Budinski Dražen, Omišalj, Bjanižov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31800160769   ( 100 )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778,19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Bjelobaba Jovica, Njivice, Trg ružmarina 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29391948788   ( 101 )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63.276,41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Brozić Jadranka,  Omišalj, Bjanižov 22,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72581302405   ( 102 )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231.936,17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Baričević Alen,  Rijeka, Petra Jurčića 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69863912009   ( 103 )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306.235,04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Dragosavljević Ljuban, Jadranovo, Šiljevica 30,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81973634857  ( 104 )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39.445,73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Dudić Branko, Rijeka, Ratka Petrovića 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98327075166   ( 105 )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283.193,70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Dujić Željko,  Grižane, Mavrići 15, OIB 77399038532  ( 106 )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221.632,72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Dukić Đuro, Njivice, Stube put Kijca 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63225211531   ( 107 )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269.239,88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Dunato Stanislav,  Šilo, Borča 35, OIB 82893571116   ( 108 )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259.051,45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Erceg Radoslav, Crikvenica, Matkovići 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11520799676   ( 109 )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187.203,37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Felinger Matija, Njivice, Trg Ante Starčevića 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50766268876   ( 110 )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46.581,88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Filić Vlado, Omišalj, Bjanižov 2, OIB 23553333288   ( 111 )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313.013,23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Franc Damir, Krk, Vrh 107, OIB 59858784078 ( 112 )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196.333,21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Fugošić Ivica, Dobrinj, Gostinjac 27,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32119685458 (113)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186.349,93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Fučić Zvjezdana, Njivice, Trg ružmarina 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18775587891   ( 114 )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174.205,69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Furjan Stjepan, Crikvenica, Pavla Radića 84,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78374662746   ( 115 )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94.261,24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Gašparović Zdenko,  Crikvenica, Braće dr. Sobol 42,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40262364930   ( 116 )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27.182,63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Grgić Franislav, Omišalj, Dvor 4, OIB 53418598275 ( 117 )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26.483,88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ED19EB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Grbčić Marijan,  Dramalj, Klanfari 6,</w:t>
            </w:r>
            <w:r w:rsidR="00ED19EB">
              <w:rPr>
                <w:bCs/>
                <w:color w:val="000000"/>
              </w:rPr>
              <w:t xml:space="preserve">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83441522813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118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370.518,46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Grgurić Borna, Rijeka, Moše Albaharija 14,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08466870338   ( 119 )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45.254,70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Grubić Damir, Rijeka, Antuna Barca 10,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17178452601 (120 )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55.068,66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Grudenić Klaudija, Rijeka, Omladinska 6,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66268294375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121 )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50.884,28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Gržetić Željko, Dobrinj, Gabonjin 37,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14533370316 ( 122 )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3.808,05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Gumbarević Darko, Rijeka, Pulska 27,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03754132948 (123 )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42.139,64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Guttman Željka,  Omišalj, Bjanižov 11,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41161511083 ( 124 )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3.573,13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Hajdinić Vedran,  Hreljin, Meja Gaj 92,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10174378009  ( 125 )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65.755,63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Horvat Miran,  Njivice, Cvjetni trg 11,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10178311429  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126 )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19.774,72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Hrga Zdenko, Split, Grge Novaka 18,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20862429168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127 )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365.408,28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Hujber Nikola,  Šmrika, Burići 2, OIB 16579787245 ( 128 )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252.503,63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Ivić Davor, Rijeka, Sveti Križ 10, OIB 53338325100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129 )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1.102.823,77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Ilijić Dalibor, Malinska, Bajčići 20,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27342356130 ( 130 )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194.691,88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Ilijić Mladen, Rijeka, Janka Polića Kamova 101,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79414626862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131 )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254.579,74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Davanzo Alfredo, Njivice, Cvjetni trg 6,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61451357719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132  )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236.557,22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Davanzo Franc, Matulji, Popovićev put 1,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OIB 50292460048 </w:t>
            </w:r>
            <w:r w:rsidR="00ED19EB">
              <w:rPr>
                <w:bCs/>
                <w:color w:val="000000"/>
              </w:rPr>
              <w:t>(</w:t>
            </w:r>
            <w:r w:rsidRPr="00887916">
              <w:rPr>
                <w:bCs/>
                <w:color w:val="000000"/>
              </w:rPr>
              <w:t xml:space="preserve"> 133 )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136.575,67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Del Vechio Zdravko, Rijeka, Vitomira Širole Paje 14, OIB 39428370844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134 )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5.105,62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Deša Romeo, Omišalj, Bjanižov 1, OIB 22773350708 (135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997.589,92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Deša Željka,  Omišalj, Bjanižov 1, OIB 07813450077 ( 136 )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209.211,37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Dešman Zoran, Selce, Maršala Tita 82,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73106261781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137 )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333.581,40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Dojčinović Ilija, Njivice, Trg Ante Starčevića 1,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53417550644  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138 )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201.298,14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Dorić Tomislav, Hreljin, Hreljin 180,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65226049296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 xml:space="preserve">139  ) 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234.987,33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Dražić Milivoj, Novi Vinodolski, Prisika 39,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37469026890 ( 140 )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88.015,46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Kalebić Jadran, Omišalj, Bjanižov 4, OIB 13386773242 (141)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145.194,10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Justinić Robert, Dobrinj, Kras 37, OIB 90863914298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142 )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220.812,76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Jugović Veljko, Njivice, Trg ružmarina 3,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84740711009 ( 143 )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250.987,15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Juretić Marko, Omišalj, Bjanižov 14,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40035750132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144  )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4.817,86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Jurčić Toni, Crikvenica, Viktora Finderlea 3,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89179957735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145 )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2.897,32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Jakšić Nikolina, Viškovo, Stupari 2, OIB 38804134018 (146 )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7.156,70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Jedriško Siniša, Kraljevica, Carovo 4,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80268885876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147 )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19.820,06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Jemrić Mata, Malinska, Dubašljanska 114,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59335599756 ( 148 )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5.078,16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Jerčinović Darko,  Drivenik, Plišići 6,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03311638498 ( 149 )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39.265,91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Jokić Siniša, Rijeka, Ante Kovačića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01006712894 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150  )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27.643,68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Jovanović Ivan, Ledenice, Donji Zagon 53,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83075601586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 xml:space="preserve">151 )  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116.564,24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Jurišić Damir,  Crikvenica, Miroslava Krleže 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07020560580 (152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122.350,18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Kalajžić Irena, Rijeka, Omladinska 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66005141179 ( 153 )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21.777,45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Kapš Eduard, Rijeka, Fiorella la Guardia 2,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07125153258  (154 )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253.219,18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Keresteš Mateo, Malinska, Oštrobradići 46,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16191875340 (155 )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212.495,21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Klačić Diana, Njivice, Cvjetni trg 7,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34204703597 (156 )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205.107,18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Klobas Zlatko, Njivice, Trg ružmarina 4,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83161883555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157 )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333.742,46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Kraljić Ivan, Vrbnik, Mala placa 3, OIB 88159732248  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158 )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23.245,22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Kremenić Nikola, Malinska, Sveti Anton 39,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62582137727  ( 159 )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18.805,74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Krivičić Žarko, Rijeka, Blaža Polića 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91779905538 ( 160 )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177.264,15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Košir Žarko, Rijeka, Janka Polića Kamova 46,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04406209370 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161  )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73.727,04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Krpan Darko, Njivice, Cvjetni trg 6, OIB 31823795058 ( 162)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652.258,73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Kučinić Gabrijel, Omišalj, Bjanižov 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92664373497  (163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132.677,25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Kučina Šomen Jasna, Omišalj, Bjanižov 6,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21155467775  ( 164 )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691.688,70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Lasić Branko, Hreljin, Hreljin 277, OIB 19114968018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165 )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292.112,04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Lautar Nino, Rijeka, Ivana Luppisa 15,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16697104340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166 )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48.150,84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ED19EB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Lesica Tonček, Malinska, Sveti Vid Miholjice 96,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94388097486 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167 )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208.564,34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Livić Ivan, Dobrinj, Kras 55,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49779381676 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168 )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263.105,75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Lovrić-Kontuš Sanja, Rijeka, Kalvarija 20,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40693469106  (169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777.647,51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Lulić Bojan, Malinska, Gabonjin 4, OIB 72736790692  ( 170 )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244.186,89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ED19EB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Majurec Ivan, Omišalj, Njivičina 13,</w:t>
            </w:r>
            <w:r w:rsidR="00ED19EB">
              <w:rPr>
                <w:bCs/>
                <w:color w:val="000000"/>
              </w:rPr>
              <w:t xml:space="preserve">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64322811911 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171 )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20.353,61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Manzoni Željko, Malinska, Sveti Vid Miholjice 93,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47463015721  ( 172 )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22.542,35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Malatestinić Zvonko,  Omišalj, Bjanižov 16,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24762464198  ( 173 )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223.305,30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Mandekić Hajdinić Maja,  Kraljevica, Rovina 11,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18652864201  ( 174 )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1.189,96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Mandekić Emil, Križišće, Mali Dol 41,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48232706915  ( 175 )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634.463,84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Martinović Vedran, Rijeka, Kvaternikova 70,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73402430408  ( 176 )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31.522,51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Matešić Arsen, Bakar, Kukuljanovo 23,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03160884122  ( 177 )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39.079,89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Matina Goran, Daruvar, Ljudevita Gaja 65,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36987858114  ( 178 )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27.807,50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Milevoj Martina, Šilo, Cancarovske 41,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13798138366  ( 179 )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147.598,29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Mavar Silvano,  Njivice, Cvjetni trg 12,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34236957535  ( 180 )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27.244,08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Meixner Jarolim,  Omišalj, Bjanižov 1,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54125264251  (  181 )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39.739,93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Mihelčić Igor,  Omišalj, Bjanižov 11,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68395017918  (182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176.454,13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Mrle Ljubomir,  Rijeka, Braće Hlača 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31245057529  (  183 )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23.215,09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Mudrić Milan,  Rijeka, Budičinova 20,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41610239181  (  184 )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230.206,06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Mulej Željka, Njivice, Cvjetni trg 11,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61925437727  (  185 )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250.711,84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Mavar Nereo, Njivice, Cvjetni trg 12,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18511767777  (  186 )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3.703,48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Mrakovčić Josip, Kornić, Lakmartin 39,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58069888848  (  187 )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940,31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Mršić Dean, Krk, Braće Linardić 32,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86549820790  (188 )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16.518,17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Mučnjak Silvio, Omišalj, Bjanižov 4,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31495241791  (189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160.595,89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Maras Baričević Barbara, Rijeka, Brig 13,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58146778276  (190 )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4.803,39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Malatestinić Bojan, Omišalj, Bjanižov 16,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63503957854  (191 )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2.627,38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Molnar Darko, Rijeka, Crnčićeva 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20116524614  (  192 )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40.827,75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Moreti Darko, Njivice, Trg ružmarina 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21749059990  (193 )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275.141,17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Morožin Adriano, Dramalj, Braće Car 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04733588579  (  194 )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169.127,34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Možnik Zoran,  Omišalj, Lokvica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70835999414  (195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194.979,59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Nikšić Saša,  Rijeka, Ludvetov breg 30,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24555323750  (  196 )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193.779,73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Nonković Davor, Kraljevica, Zrinski trg 4,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13572100454  (197 )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15.828,70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1F636B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Ninković Darko Robert,  Dramalj, Braće Košuljandić 23,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80323253631  (198 )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144.749,52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Nišler Dragan, Omišalj, Veli Kijec 53/1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74021160984  (  199 )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357.166,88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Ožanić Lorin, Omišalj, Bjanižov 8, OIB 45356469068  (200 )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68.249,65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Ožanić Vitomir, Rijeka, Jože Gabrovšeka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94929212575  (  201 )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75.993,99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Padavić Vjekoslav, Omišalj, Bjanižov 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08236210446  (202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246.997,99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Paravac Veljko,  Rijeka, Baretićevo 54,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38435206696  (  203 )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27.435,11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Parat Anton, Crikvenica, Kralja Tomislava 65,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85017829459  (204 )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156.418,53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Pasković Davor, Kraljevica, Frankopanska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56550134492  (205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176.514,24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Pavlić Vinko, Omišalj, Bjanižov 17,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56778449146 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206 )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290.471,94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Peer Sabina,  Krk, A. B. Šimića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34433956957 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207  )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291.863,49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Peloza Vilim,  Rijeka, Tuhobićki uspon 8,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05538381474  (  208 )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292.418,95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Perušić Eugen, Njivice, Cvjetni trg 10,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83286646042 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209  )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252.941,31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Perušić Realdo,  Kraljevica, Carovo 12,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96222780508  ( 210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248.885,81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Petek Darko,  Kraljevica, Homolićevo 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13740446410  (211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111.414,21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Piteša Marijan,  Njivice, Cvjetni trg 12,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19294306408  ( 212 )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194.374,49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Plahinek Goran,  Omišalj, Pušća 10, 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63137832183 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213 )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239.071,90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Polić Juraj, Rijeka, Bartola Kašića 18,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30237633772 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214 )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25.691,76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Pravdica Edo, Kraljevica, Sisačka 16,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51200943096 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215  )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294.185,59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Posarić Igor, Crikvenica, Glagoljaša 35,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57155377274  (</w:t>
            </w:r>
            <w:r w:rsidR="00ED19E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216  )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41.914,87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Ružić Nenad, Hreljin, Ružić selo 3,</w:t>
            </w:r>
          </w:p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64124293039  ( 217 )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241.827,87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Renka Marijo, Omišalj, Bjanižov 1, OIB 59647932267 (218)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273.765,25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ED19E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Romić Vlado, Rijeka, Dežmanova 6, OIB 18977594607 (219)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201.668,68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Rabak Edi,  Njivice, Trg Ante Starčevića 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68835220992  (  220 )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230.441,88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Ratković Bojana, Njivice, Cvjetni trg 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24975311288  (221 )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321.765,61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Sabljić Josip, Rijeka, Murini 7A, OIB 58011451466  (222 )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1.406,44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Savin Zlatko,  Omišalj, Bjanižov 15,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88689462485  (223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345.517,15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Selci Darko, Rijeka, Blažićevo 48,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16918390282  (224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17.619,12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Senkić Danijel, Dražice, Podkilavac 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46299265668  (  225 )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5.526,44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Skočić Denis, Kastav, Ćikovići 90,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92203874926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226  )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18.400,44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Slavuj Miroslav, Krk, Lovorik 5,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29472148982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227  )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264.907,92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Slavić Dario, Njivice, Cvjetni trg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51627218825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228  )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272.556,24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Supin Siniša, Rijeka, Jože Gabrovšeka 15,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38122556244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229  )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124.035,13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Škorić Nenad,  Viškovo, Marinići 140,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88272096301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33.323,30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Štefanac Zvonimir, Malinska, Sveti Vid Miholjice 111,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37814791879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232  )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290.283,77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Štic Zrinko, Njivice, Stube put Kijca 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33796854778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233  )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2.043,62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Turčić Danijel, Malinska, Oštrobradići 18,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30340619769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8.557,30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Tibljaš Inga, Njivice, Cvjetni trg 13,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15972024987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235  )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1.686,04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Tenžera Davor, Rijeka, Franje Matkovića 16,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79630971338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335.626,24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Večerina Bojan, Rijeka, Ede Starca 11,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88215176914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45.277,29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Večerina Boris, Rijeka, Tomašići 26,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61502908765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69.272,16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Veljačić Krunoslav, Selce, Maršala Tita 14,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14274397902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239  )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68.307,01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Vičić Denis, Crikvenica, Franje Cara 2,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 OIB 42985444495  ( 240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23.849,63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Vikalo Predrag, Omišalj, Bjanižov 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77064544939  (241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270.406,58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Volarić Petar, Vrbnik, Šipun 11, OIB 13478414431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242 )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129.634,19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Vražić Željko, Njivice, Stube put Kijca 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90394311146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243  )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43.508,68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Vrcelj Miša, Njivice, Cvjetni trg 2, OIB 74289569791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244 )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553.258,83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Vrkić Krešimir, Kostrena, Sveta Lucija 29,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34547565080  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245 )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12.956,78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Vuković Miho, Zadar, Ivana Gundulića 9,</w:t>
            </w:r>
          </w:p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 OIB 30199645480  ( 246 )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639.685,01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Zupčić Neven, Dobrinj, Rasopasno 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20603535771  ( 247 )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264.405,92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Zidanić Alen, Grižane, Kostelj 128, OIB 20807293315 ( 248 ) 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209.236,86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Zagorac Vedrana,  Jesenice, Poljička cesta - Krilo 34,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32832556373  ( 249 )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47.230,87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Zgombić Marko,  Križišće, Mali Dol 40,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64718860752  ( 250 )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143.070,49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Žestić Željko, Njivice, Cvjetni trg 6, OIB 04374105850  (251)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214.559,76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Žic Igor,  Šilo, Nova cesta 21,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23357401296  (  252 )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210.368,27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Podlogar Franc,  Rijeka, Aleksandra Mamića 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00548848653  (  253 )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262.553,38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Pleše Marijan,  Hreljin, Meja Gaj 139,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89749553846  (254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5.199,94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Pogorilić Alen,  Rijeka, Save Jugo Bujkove 42,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38970515199  (  255 )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46.998,72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Polonijo Nenad,  Kornić, 17. travnja 11,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25370327222  (256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87.588,80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Šikić Branko, Omišalj, Bjanižov 6, OIB 73086169093  (257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273.012,80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Šikić Dario,  Omišalj, Bjanižov 6, OIB 89305817771  (  258 )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132.057,81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Šikić Darko,  Omišalj, Bjanižov 6,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70961539192  (259 )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147.335,50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Škoda Marinko, Omišalj, Pušća 70, 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13319994948 (260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288.808,69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Kesić Jovan, Rijeka, Luki 28,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08754432198 ( 261 )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6.138,59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797D1D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Kondić Rade,  Omišalj, Veli Kijec 9, </w:t>
            </w:r>
          </w:p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50171391422  (  262 )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2.900,08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Lončar Saša,  Gomirje, Musulini 57,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70381762545 ( 263)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5.109,58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Đurđević Josip, Njivice, Trg Ante Starčevića 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07738637240  ( 264 )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242.280,19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Crnković Alan, Kraljevica, Strossmayerova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96610100761  ( 265 )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91.378,19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Crnković Renato, Kraljevica, Podfara 5,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51583991217  ( 266 )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88.036,68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Čutul Luka, Šilo, Braće Franolić 11, OIB 26573209064 (267 )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103.097,67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Cvetrežnik Milan, Lički Osik, Budak 83,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91326299928  ( 268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16.904,45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Colić Marko, Njivice, Trg ružmarina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45324132843  ( 269 )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17.995,27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Čiča Vladimir, Njivice, Trg ružmarina 2,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49086670539  ( 270 )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275.680,30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Petrović Tin, Kostrena, Glavani 78, OIB 41256765998 (271 )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3.324,79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Pilaš Jelena, Rijeka, Janka Polić Kamova 97,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80434980357  ( 272 )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19.472,76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Piljić Silvana, Rijeka, Becićeva 6,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59024333453  ( 273 )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19.875,01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Smirčić Škorlić Ivona, Čavle, Kačani 98 A,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53362624006  ( 274 )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317.144,99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Spicijarić Ivica, Omišalj, Bjanižov 14,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88744709362  ( 275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193.577,35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Stojanov Miroslav, Rijeka, Zvonimirova 20,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85282421384  ( 276 )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115.652,05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Šalić Nikola,  Rijeka, Franca Prešerna 34,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84507517595  ( 277 )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224.641,29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Šamanić Ksenija, Malinska, Lina Bolmarčića 15,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30537516256  ( 278 )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4.776,98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Tintor Dražen,  Omišalj, Bjanižov 4,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58713962357  ( 279 )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204.740,41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Radović Damir, Rijeka, Janka Polić Kamova 37,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97708125028  ( 280 )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42.625,19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Bogatec Ivan, Hreljin, Meja Gaj 120,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65488783628  ( 281 )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20.096,64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Popović Stanko, Njivice, Cvjetni trg 7,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92956952021  ( 282 )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140.385,19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Polić Dinko,  Hreljin, Hreljin 275,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63453975005  ( 283 )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8.074,44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Trubić Ivan,  Dobrinj, Soline 16, OIB 89527247026  ( 284 )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373,05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Popović Petar,  Rijeka, Kuzminački put 14,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28269994411  ( 285 )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1.262.678,15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Buljan Matko, Rijeka, Ratka Petrovića 6,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24013355552   ( 286 )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242.245,14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Jurić Zoran, Rijeka, Sadska 3, OIB 74797539051  ( 287 )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315.853,10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Čolaković Vlastimir, Križišće, Veli Dol 33,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27920455304  ( 288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29.869,23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Belošević Zdenko, Viškovo, Štefani 11/7,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38141150551  ( 289 )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1.127,57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Crnčić Željko, Šilo, Blatišće 6,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03673397819  ( 290 )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9.490,71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Dabo Tomislav, Njivice, Cvjetni trg 3,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20015068437  ( 291 )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287.659,71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Klačić Franjo, Njivice, Cvjetni trg 7,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60975905267 ( 292 )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228.835,65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Klarić Stanislav,  Baška, Jurandvor 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10922903548  ( 293 )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6.233,67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Mrakovčić Zlatko,  Kornić, Lokvić 13,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47609496908  ( 294 )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74.728,94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Radonjić Milić, Rijeka, Franca Prešerna 48,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06023591369  ( 295 )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8.237,96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Rukavina Ivica,  Njivice, Stube put Kijca 6,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00749833692  ( 296 )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28.993,41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Šimić Vedran, Njivice, Stube put Kijca 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67654262783,   ( 297 )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99.251,46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Jurić Alen,  Crikvenica, Hrusta 2 b,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35629947195  ( 298 )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70.851,89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Bacinger Željko, Omišalj, Bjanižov 6,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14157147030  ( 299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7.420,38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Vidović Dražen, Omišalj, Bjanižov 10,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35275637844  ( 301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5.965,65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Čalić Ivan, Rijeka, Nikole Cara 8, OIB 88932826628  ( 302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416.523,58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Čop Slavica, Hreljin, Hreljin 215,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20164621609  ( 303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374.627,96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Čubranić Andrea, Njivice, Cvjetni trg 8,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43762020411  ( 304 )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267.245,19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Alavanja Boro,  Kostrena, Glavani 49,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31317649099  ( 305 )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321.284,35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Antolović Boro, Bribir, Poduljin 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16920570135  ( 306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368.386,08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Ažić Nikola, Kraljevica, Kalina 3,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12297461726  ( 307 )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270.995,38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Babić Berislav, Rijeka, Ante Kovačića 22,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52865227706  ( 308 )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401.524,20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Bažadona Anton, Njivice, Cvjetni trg 10,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62125241533  (  309 )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689.961,18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Baždar Stevo, Bribir, Kričina 46, OIB 49850329793   ( 310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433.650,31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Benić Zlatan,  Crikvenica , Tončićevo 7, </w:t>
            </w:r>
          </w:p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03206826923  ( 311 )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395.424,52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Benja Josip,  Rijeka, Kvaternikova 36,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93271616241   (  312 )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321.487,80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797D1D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Bešlić Goran,  Kostrena, Glavani 47, </w:t>
            </w:r>
          </w:p>
          <w:p w:rsidRDefault="00797D1D" w:rsidP="00797D1D" w:rsidR="00BD1BDC" w:rsidRPr="008879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</w:t>
            </w:r>
            <w:r w:rsidR="00BD1BDC" w:rsidRPr="00887916">
              <w:rPr>
                <w:bCs/>
                <w:color w:val="000000"/>
              </w:rPr>
              <w:t>IB 00484799634</w:t>
            </w:r>
            <w:r>
              <w:rPr>
                <w:bCs/>
                <w:color w:val="000000"/>
              </w:rPr>
              <w:t xml:space="preserve"> (</w:t>
            </w:r>
            <w:r w:rsidR="00BD1BDC" w:rsidRPr="00887916">
              <w:rPr>
                <w:bCs/>
                <w:color w:val="000000"/>
              </w:rPr>
              <w:t xml:space="preserve"> 313 )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362.942,28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Bibulić Mauro, Rijeka, Marijana Stepčića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49948588147  ( 314 )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520.005,02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Bijelić Petar, Omišalj, Bjanižov 16, OIB 33637477618  ( 315)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373.518,60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Bilen Nikolas,  Kraljevica, Turkovićeva 2,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53505241050   ( 316 )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217.992,37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Bogatec Goran, Hreljin, Meja Gaj 120,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47885385112  ( 317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314.294,04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Božičević Siniša, Rijeka, Tizianova 32,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48380170873  ( 318 )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267.957,70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Bradarić Jozo,  Njivice, Cvjetni trg 9,</w:t>
            </w:r>
            <w:r w:rsidR="00797D1D">
              <w:rPr>
                <w:bCs/>
                <w:color w:val="000000"/>
              </w:rPr>
              <w:t xml:space="preserve">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60379832560  ( 319 )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370.961,30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Brdar Anton, Njivice, Cvjetni trg 5,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90589920624  (320 )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386.449,49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Brozić Milan, Krk, Brusići 30, OIB 95766936509  ( 321 )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263.679,41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Brus Dejan, Jadranovo, Vicići 2, OIB 53394352077  ( 322 )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458.147,33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Brusić Damir, Malinska, Sveti Anton 31,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54159563150  ( 323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332.764,46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Brusić Darko,  Malinska, Ošišće 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81733827268  ( 324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385.295,10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Brusić Marino,  Dobrinj, Čižići 312,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27439347368  ( 325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352.440,58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Budiselić Senija, Rijeka, Gustava Krkleca 6,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14282158769  ( 326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287.329,42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Bulat Naim, Njivice, Cvjetni trg 11,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84187446565  (  327 )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323.988,44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Buljan Kauzlarić Katarina,  Malinska,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Sveti Vid-Miholjice 1, OIB 52046906613  ( 328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252.659,97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Burgić Zihnija, Njivice, Stube put Kijca 4,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12530771959  ( 329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321.173,12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Burić Tomislav, Rijeka, Bože Vidasa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69627259764  ( 330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383.374,18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Buškulić Marin,  Kraljevica, Preradovićeva 2,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03993878545  ( 331 )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307.044,83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Car Damir, Njivice, Trg ružmarina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14568838225  ( 332 )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442.251,81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Caser Silva,  Rijeka, Ive Marinkovića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98770513496  ( 333 )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215.071,36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Colić Borislav, Njivice, Trg ružmarina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45813490547  ( 334 )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493.251,26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Dabanović Borislav,  Omišalj, Bjanižov 11,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27688198941  ( 335 )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415.883,18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Daljević Mile, Rijeka, Franje Matkovića 13,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70733793637  ( 336 )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376.700,14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Deiuri Elio,  Njivice, Stube put Kijca 6,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53527247217  ( 337 )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386.743,52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Deiuri Gordana, Njivice, Stube put Kijca 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23911284088  ( 338 )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680.117,39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Delić Marijo,  Omišalj, Pušća 80, OIB 39602006226  ( 339 )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293.971,15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Devčić Mladen,  Hreljin, Ružić Selo 175,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19291319061  ( 340 )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502.444,37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Dokić Danijel,  Rijeka, Gustava Krkleca 17,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91333614400  ( 341 )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354.692,53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Drljačić Alan, Rijeka, Nike Katunara 13,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01520062511  ( 342 )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396.020,13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Dujmović Stanko, Malinska, Porat 19,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16066331992  (  343 )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351.712,55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Dvorničić Eduard,  Malinska, Žgombić 12,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11643121260  ( 344 )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467.832,22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Fabrio Darko,  Čavle, Grad Grobnik 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65233799109  ( 345 )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329.521,35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Fejzić Isak, Njivice, Cvjetni trg 7 a,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87002058864  ( 346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464.371,75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Felinger Leonida, Njivice, Trg Ante Starčevića 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13152673738  ( 347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281.485,30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Ferenčak Miljenko, Viškovo, Marčelji 121,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62806229078  ( 348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320.263,30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Franjić Aiza, Rijeka, Simonettijeva 2,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95859784805  ( 349 )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599.109,10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Frančišković Radmil, Praputnjak, Praputnjak 165,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95247163142  (  350 )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400.706,77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D32E09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Frković Josip, Crikvenica, Franje Cara 15,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27524268800  ( 351 )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405.380,26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Galanto Ivica, Dobrinj, Sužan 13,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37581028713  ( 352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395.102,26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Galanto Miljenko,  Dobrinj, Sužan 4, OIB 46858702430 (353)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269.583,80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Galanto Ratko,  Šilo, Blatišće 4,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46139503426  ( 354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396.127,90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Galanto Zlatko,  Dobrinj, Sužan 11,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63729979740 (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355)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485.988,75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Gavrilović Jadranka,  Split, Kroz Smrdečac 29,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30508240790  ( 356 )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376.594,30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797D1D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Gašparović Mato, Bakar, Nautička 4,</w:t>
            </w:r>
          </w:p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12246722872  (  357 )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379.296,75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Giacometti Fabio, Kastav, Ćikovići 38,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19275386157  ( 358 )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1.990.182,29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Grabovica Mirko, Njivice, Gromačine 38,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50056305092  ( 359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328.890,56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Grandić Marija, Crikvenica, Žimider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32413524728  ( 360 )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487.881,91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Grbčić Željko,  Drivenik, Šimići 3, OIB 73047656396  ( 361 )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248.487,06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Grotić Igor, Rijeka, Zdravka Kučića 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18465449215  ( 362 )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406.279,11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Gržanić Gordana, Omišalj, Bjanižov 22,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86289266757  ( 363 )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425.836,05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Hodanić Marina,  Kraljevica, Strossmayerova 46,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48332621733  ( 364 )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452.177,89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Hržić Igor,  Malinska, Barušići 3, OIB 06520261003  ( 365 )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353.447,97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Huskić Jasmin,  Krk, Lukobran 7,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67455258581  ( 366 )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300.581,18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Ilijić Marijan,  Malinska, Bajčići 20,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50349621944  ( 367 )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344.581,65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Jakupec Ivan,  Lovran, Tuliševica 51,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34778630429  ( 368 )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321.953,89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Jauk Anton, Rijeka, Negrieva 12, OIB 82406968006  ( 369 )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409.359,06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Jerčinović Marinko, Bribir, Kičeri 31,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26172385220  ( 370 )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270.182,32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Juretić Ante, Šmrika, Grmani 5,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02102420055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300.861,18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Juretić Rino, Jadranovo, Trg palih boraca 13,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72042902376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449.470,15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Jurić Marijan, Njivice, Cvjetni trg 1,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40108949912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358.958,79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Jurotić Marinko, Jadranovo, Vladimira Nazora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11589665057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379.760,22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Kamberović Rifo,  Njivice, Cvjetni trg 10,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72909528359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497.375,49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Karamarko Anica, Njivice, Stube put Kijca 1,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71031990131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684.499,37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Katnić Tedi,  Crikvenica, Strossmayerovo šetalište 10,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63358409441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361.886,08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Katunar Darko,  Njivice, Trg Ante Starčevića 4,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99099737509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246.961,54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Kauzlarić Vida, Rijeka, Rikarda Benčića 11,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42266681544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367.642,86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Kašić Vladimir,  Hreljin, Hreljin 46,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74156249600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330.327,95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Kirinčić Dinko,  Malinska, Sv. Vid Miholjice 32,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27631837689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414.631,78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Komesarović Marko,  Njivice, Cvjetni trg 10,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99825274992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528.756,16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Kraljić Milica,  Omišalj, Medrmuniće 34,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32329694415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329.105,10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Kranjčec Zdenko,  Njivice, Ivana Gundulića 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33368795302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318.479,03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Krapić Biserka,  Rijeka, Josipa Mohorića 54,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45624706879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439.549,77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Kresić Drago, Njivice, Cvjetni trg 13,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23297008133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463.358,34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Krupić Enes, Njivice, Cvjetni trg 12, OIB 58642900976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>(387)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444.424,20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Kukić Borislav, Omišalj, Bjanižov 12,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90542368779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468.081,02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Kurelić Armin, Omišalj, Bjanižov 14,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09580176578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 389 )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470.926,14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797D1D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Kurka Branislav, 51000 Rijeka, Zdravka Kučića 13,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09062281528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607.893,39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Kurnoga Tihomir, Viškovo, Dovičići 17,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38410110337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( 391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357.942,84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Kuzmić Siniša, Crikvenica, Braće Buchoffer 11,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95251629263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270.666,22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Lazić Duško, Krk, Bartula Kašića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85940849387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( 393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336.774,58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Lekan Igor,  Kraljevica, Podfara 6, OIB 17657614456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490.782,56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Lekčević Josip, Njivice, Cvjetni trg 7,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52820559567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 395 )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550.517,02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Lončar Božidar, Rijeka, 1. Maja 58,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37419224825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>(396)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458.251,35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Lupčević Enver,  Kastav, Krajevac 42,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70687833632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406.377,84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Manestar Borislav,  Dramalj, Vukovarska 138,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55121126511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( 398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386.357,11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Manestar Ivica, Njivice, Trg ružmarina 1,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63230564168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 399 )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355.610,43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Margan Damir, Crikvenica, Kralja Tomislava 126,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84135220369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( 400 )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343.903,31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Marinković Dragomir, Dramalj, Vukovarska 89,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53029004829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 401 )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364.992,71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Matak Oriema, Rijeka, Pašac 55, OIB 08234448413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 402 )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553.488,83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Matić Željko, Omišalj, Bjanižov 22,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41047978707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 403 )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497.034,57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Matković Marinko, Rijeka, Kvaternikova 70,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30703280355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( 404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324.777,01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Mavrić Damir, Kraljevica, Randićeva ulica 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31354509490 ( 405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323.729,47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Mavrić Drago, Rijeka, Ratka Petrovića 26,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69119668726 (  406 )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404.010,98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Mavrić Velimir, Crikvenica, Glagoljaša 21,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77209910983 ( 407 )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378.710,14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Mihaljević Predrag, Njivice, Cvjetni trg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58830648619 ( 408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424.963,91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Mihelčić Jasnica, Omišalj, Bjanižov 11,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55434107220 (  409 )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406.876,93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Miletović Dragan, Njivice, Cvjetni trg 5,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 OIB 21645315859 ( 410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343.981,00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Miljević Mladen, Krasica, Krasica 43 B,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03149248066 ( 411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221.634,47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Milošević Boro, Čavle, Novo naselje 20,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62483637078 ( 412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450.036,75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Milčetić Damir, Malinska, Rova 26,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39360184921 ( 413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344.297,41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Morić Ružica,  Omišalj, Bjanižov 12,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87963955022 ( 414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887.870,75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Mravinac Ivica, Crikvenica, Goranska 14,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45317273310 ( 415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399.418,20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Mršić Josip, Njivice, Cvjetni trg 5, OIB 94855127823 ( 416 )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429.826,05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Nenadić Ivan, Malinska, Oštrobradići 5,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46755903832 ( 417 )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302.577,04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Ožanić Vladislav, Omišalj, Bjanižov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59808855512 ( 418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372.900,28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Paljaga Robert, Crikvenica, Basaričekova 27,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06139865363 ( 419 )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375.249,94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Parašćak Vladimir,</w:t>
            </w:r>
            <w:r w:rsidR="001F636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 xml:space="preserve">Selce, Rade Končara 53,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05497641630 ( 420 )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518.287,40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Perišić Željko, Kraljevica, Palih boraca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51020719462 ( 421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367.908,56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Petković Izabela,  Omišalj, Bjanižov 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04027628878 ( 422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554.905,73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Pešić Novica, Rijeka, Vukovarska 57,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85841897904 ( 423 )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257.877,30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Pečenković Muhamed, Omišalj, Bjanižov 18,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81156334767 ( 424 )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382.205,93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Pijevac Dario,  Jadranovo, Nikole Tesle 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58299760420 ( 425 )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312.709,92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Pilić Igor, Crikvenica, Zidarska 77,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78764344546 ( 426 )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411.444,29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Plavšić Mirjana, Omišalj, Bjanižov 3,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98212658744 ( 427 )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574.421,70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Pletenac Zoran</w:t>
            </w:r>
            <w:r w:rsidR="001F636B">
              <w:rPr>
                <w:bCs/>
                <w:color w:val="000000"/>
              </w:rPr>
              <w:t>,</w:t>
            </w:r>
            <w:r w:rsidRPr="00887916">
              <w:rPr>
                <w:bCs/>
                <w:color w:val="000000"/>
              </w:rPr>
              <w:t xml:space="preserve"> Rijeka, Radićeva 57,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17874768553 ( 428 )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438.993,48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Popović Rajko, Njivice, Cvjetni trg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26523835019 ( 429 )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456.340,49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Praštalo Branko,  Hreljin, Hreljin 218,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06933297509 ( 430 )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324.159,26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Prodan Milivoj,  Omišalj, Bjanižov 14,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OIB 56518694458 ( 431 )  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404.360,22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Puškarić Matija,  Hreljin, Hreljin 158,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07640309292 ( 434 )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483.723,02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Radović Zdravko, Omišalj, Med</w:t>
            </w:r>
            <w:r w:rsidR="00A3016F">
              <w:rPr>
                <w:bCs/>
                <w:color w:val="000000"/>
              </w:rPr>
              <w:t>e</w:t>
            </w:r>
            <w:r w:rsidRPr="00887916">
              <w:rPr>
                <w:bCs/>
                <w:color w:val="000000"/>
              </w:rPr>
              <w:t xml:space="preserve">rmuniće 40,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08012488110 ( 433 )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424.405,14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Ratković Želimir, Matulji, Put Brdo 6,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98272120593 ( 434 )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433.991,34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Rovčanin Sabahudin, Omišalj, Bjanižov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86593265648 ( 435 )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458.757,81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Rundić Petar, Dražice, Jelenje 34,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01513883527 (  436 )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375.343,57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Semjaniv Josip, Omišalj, Bjanižov 12,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79253333943 (  437 )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473.435,26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Slany Marinko, Kraljevica, Marijana Jurkovića 9,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30109179909 ( 438 )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379.494,78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Smoković Sršić Jadranka, Dobrinj, Čižići 22,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50946134088 ( 439 )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43.217,85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Sokolović-Krulić Jadranka, Njivice, Trg Ante Starčevića 6, OIB 33226036374 ( 440 )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476.178,12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Spicijarić Tonček, Njivice, Kala 6,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80760037964 ( 441 )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416.190,70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Strilčić Davor,  Malinska, Oštrobradići 45,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65992686672 ( 442 )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402.590,23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Tadić Niko, Omišalj, Bjanižov 8, OIB 78099732429 ( 443 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478.821,16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Tavčar Željko, Malinska, Sveti Anton 10,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02002721501 (  444 )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456.503,18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Terzić Adem,  Omišalj, Pušća 31, OIB 44544100658 (  445 )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444.738,14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Tomaić Anton,  Crikvenica, Židine 7,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22101145799 ( 446 )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494.616,73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Tonković Žarko,  Kostrena, Šodići 37,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94239070581 ( 447 )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338.496,83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Troha Ervin,  Omišalj, Bjanižov 9, OIB 85641924188 ( 448 )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323.047,46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Turčić Ivica, Dobrinj, Sveti Vid Dobrinjski 31 a, </w:t>
            </w:r>
          </w:p>
          <w:p w:rsidRDefault="00BD1BDC" w:rsidP="00D32E09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41914352915 ( 449 )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237.728,70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Turčić Petra, Dobrinj, Sveti Vid Dobrinjski 31 a,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35407960687 ( 450 )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300.359,94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Vitezić Ružić Dinka,  Vrbnik, Dragutina Parčića 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02909311355 ( 451 )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32.078,66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Vodopić Denis,  Čavle, Buzdohanj 134/4,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18288423285 ( 452 )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454.866,98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Vračar Gojko,  Omišalj, Brgučena 29,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17578925192 ( 453 )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364.033,46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Vrban Mirko, Njivice, Trg Ante Starčevića 3,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59473996884 ( 454 )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505.061,45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Vrhovski Nenad, Rijeka, Drage Gervaisa 41,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19166018041 ( 455 )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262.277,20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Vujnović Rajko,  Crikvenica, Sopaljska 22,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50953964738 ( 456 )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364.979,51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Šašek Laura, Rijeka, Mihovilići 16/2,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22699372049 ( 457 )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561.551,78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Šegović Nenad, Rijeka, Save Jugo Bujkove 21,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29545027053 ( 458 )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529.773,26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Šepčić Josip, Omišalj, Bjanižov 12,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27270040508 (  459 )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428.498,21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Ševerdija Nenad, Rijeka, Brajšina 11,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77432940459 ( 460 )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395.389,77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Šimičević Ivica, Crikvenica, Ladvić 10,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66855144743 ( 461 )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355.404,94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Škaron Darko, Čavle, Podrvanj 85, OIB 24327708129 ( 462 )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335.846,61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Škof Danko, Omišalj, Bjanižov 20,</w:t>
            </w:r>
            <w:r w:rsidR="00797D1D">
              <w:rPr>
                <w:bCs/>
                <w:color w:val="000000"/>
              </w:rPr>
              <w:t xml:space="preserve">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16882746648 (  463 )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393.053,22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Škorić Zoran, Viškovo, Marinići 140,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14786976926 ( 464 )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396.917,93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Šokec Igor,  Kraljevica, Carovo 7,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08081401096 ( 465 )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333.344,47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Špoljar Duško, Krasica, Krasica 139,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18145759687 ( 466 )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366.376,94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Štimac Franjo, Matulji, Rukavac 220,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73970012143 ( 467 )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262.982,68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Šunić Zoran, Omišalj, Medrmuniće 57,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46711232430 ( 468 )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450.983,19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Švaglić Dragan,  Križišće, Veli Dol 100,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68506427914 ( 469 )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295.580,19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Žagar Darko, Kostrena, Martinšćica 7,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68982696380 ( 470 )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368.392,22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797D1D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Žic Nikola, Njivice, Cvjetni trg 7,</w:t>
            </w:r>
            <w:r w:rsidR="00797D1D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 xml:space="preserve"> OIB 49251183861 ( 471 )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433.506,44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Žuvić Darko, Omišalj, Mestačini 14,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75527508953 ( 472 )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308.117,88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Ćosić Damir,  Omišalj, Brgučena 14,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89507825750 ( 473 )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384.996,76</w:t>
            </w:r>
          </w:p>
        </w:tc>
      </w:tr>
      <w:tr w:rsidTr="005714D1" w:rsidR="00BD1BDC" w:rsidRPr="00887916">
        <w:trPr>
          <w:trHeight w:val="20"/>
        </w:trPr>
        <w:tc>
          <w:tcPr>
            <w:tcW w:type="dxa" w:w="1008"/>
            <w:shd w:fill="auto" w:color="auto" w:val="clear"/>
          </w:tcPr>
          <w:p w:rsidRDefault="00BD1BDC" w:rsidP="001F636B" w:rsidR="00BD1BDC" w:rsidRPr="00887916">
            <w:pPr>
              <w:numPr>
                <w:ilvl w:val="0"/>
                <w:numId w:val="40"/>
              </w:numPr>
              <w:rPr>
                <w:bCs/>
                <w:color w:val="000000"/>
              </w:rPr>
            </w:pPr>
          </w:p>
        </w:tc>
        <w:tc>
          <w:tcPr>
            <w:tcW w:type="dxa" w:w="6237"/>
            <w:shd w:fill="auto" w:color="auto" w:val="clear"/>
            <w:hideMark/>
          </w:tcPr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Ćosić Vladimir, Omišalj, Bjanižov 8, </w:t>
            </w:r>
          </w:p>
          <w:p w:rsidRDefault="00BD1BDC" w:rsidP="001F636B" w:rsidR="00BD1BDC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78003430640 ( 474 )</w:t>
            </w:r>
          </w:p>
        </w:tc>
        <w:tc>
          <w:tcPr>
            <w:tcW w:type="dxa" w:w="1842"/>
            <w:shd w:fill="auto" w:color="auto" w:val="clear"/>
            <w:noWrap/>
            <w:hideMark/>
          </w:tcPr>
          <w:p w:rsidRDefault="00BD1BDC" w:rsidP="001F636B" w:rsidR="00BD1BDC" w:rsidRPr="00887916">
            <w:pPr>
              <w:jc w:val="right"/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294.469,03</w:t>
            </w:r>
          </w:p>
        </w:tc>
      </w:tr>
    </w:tbl>
    <w:p w:rsidRDefault="00BD1BDC" w:rsidR="00BD1BDC" w:rsidRPr="00887916"/>
    <w:p w:rsidRDefault="002368D6" w:rsidP="002368D6" w:rsidR="002368D6" w:rsidRPr="00D32E09">
      <w:pPr>
        <w:jc w:val="both"/>
        <w:rPr>
          <w:rFonts w:eastAsia="MS Mincho"/>
        </w:rPr>
      </w:pPr>
      <w:r>
        <w:rPr>
          <w:rFonts w:eastAsia="MS Mincho"/>
        </w:rPr>
        <w:t>b)</w:t>
      </w:r>
      <w:r w:rsidR="00F44166">
        <w:rPr>
          <w:rFonts w:eastAsia="MS Mincho"/>
        </w:rPr>
        <w:tab/>
      </w:r>
      <w:r w:rsidR="00537C3C">
        <w:rPr>
          <w:rFonts w:eastAsia="MS Mincho"/>
        </w:rPr>
        <w:t xml:space="preserve">drugog </w:t>
      </w:r>
      <w:r>
        <w:rPr>
          <w:rFonts w:eastAsia="MS Mincho"/>
        </w:rPr>
        <w:t xml:space="preserve">višeg isplatnog reda </w:t>
      </w:r>
    </w:p>
    <w:p w:rsidRDefault="00581810" w:rsidP="007D677A" w:rsidR="00581810" w:rsidRPr="00887916">
      <w:pPr>
        <w:ind w:firstLine="708"/>
        <w:jc w:val="both"/>
      </w:pPr>
    </w:p>
    <w:tbl>
      <w:tblPr>
        <w:tblStyle w:val="Reetkatablice"/>
        <w:tblW w:type="dxa" w:w="9180"/>
        <w:tblLook w:val="04A0" w:noVBand="1" w:noHBand="0" w:lastColumn="0" w:firstColumn="1" w:lastRow="0" w:firstRow="1"/>
      </w:tblPr>
      <w:tblGrid>
        <w:gridCol w:w="959"/>
        <w:gridCol w:w="6237"/>
        <w:gridCol w:w="1984"/>
      </w:tblGrid>
      <w:tr w:rsidTr="00D32E09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D32E09" w:rsidR="00B35AB1" w:rsidRPr="00B35AB1">
            <w:pPr>
              <w:rPr>
                <w:bCs/>
                <w:color w:val="000000"/>
              </w:rPr>
            </w:pPr>
          </w:p>
          <w:p w:rsidRDefault="00D32E09" w:rsidP="00D32E09" w:rsidR="00B35AB1" w:rsidRPr="00B35AB1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red.br.</w:t>
            </w:r>
          </w:p>
        </w:tc>
        <w:tc>
          <w:tcPr>
            <w:tcW w:type="dxa" w:w="6237"/>
          </w:tcPr>
          <w:p w:rsidRDefault="00D32E09" w:rsidP="00D32E09" w:rsidR="00D32E09">
            <w:pPr>
              <w:tabs>
                <w:tab w:pos="4989" w:val="left"/>
              </w:tabs>
              <w:rPr>
                <w:bCs/>
                <w:color w:val="000000"/>
              </w:rPr>
            </w:pPr>
          </w:p>
          <w:p w:rsidRDefault="00D32E09" w:rsidP="00D32E09" w:rsidR="00B35AB1" w:rsidRPr="00B35AB1">
            <w:pPr>
              <w:tabs>
                <w:tab w:pos="4989" w:val="left"/>
              </w:tabs>
              <w:rPr>
                <w:bCs/>
                <w:color w:val="000000"/>
              </w:rPr>
            </w:pPr>
            <w:r w:rsidRPr="00B35AB1">
              <w:rPr>
                <w:bCs/>
                <w:color w:val="000000"/>
              </w:rPr>
              <w:t>vjerovnik</w:t>
            </w:r>
          </w:p>
        </w:tc>
        <w:tc>
          <w:tcPr>
            <w:tcW w:type="dxa" w:w="1984"/>
            <w:noWrap/>
          </w:tcPr>
          <w:p w:rsidRDefault="0050308A" w:rsidP="00D32E09" w:rsidR="0050308A">
            <w:pPr>
              <w:jc w:val="right"/>
              <w:rPr>
                <w:bCs/>
                <w:color w:val="000000"/>
              </w:rPr>
            </w:pPr>
          </w:p>
          <w:p w:rsidRDefault="00D32E09" w:rsidP="00D32E09" w:rsidR="00B35AB1">
            <w:pPr>
              <w:jc w:val="right"/>
              <w:rPr>
                <w:bCs/>
                <w:color w:val="000000"/>
              </w:rPr>
            </w:pPr>
            <w:r w:rsidRPr="00B35AB1">
              <w:rPr>
                <w:bCs/>
                <w:color w:val="000000"/>
              </w:rPr>
              <w:t xml:space="preserve">iznos u </w:t>
            </w:r>
            <w:r>
              <w:rPr>
                <w:bCs/>
                <w:color w:val="000000"/>
              </w:rPr>
              <w:t>kunama</w:t>
            </w:r>
          </w:p>
          <w:p w:rsidRDefault="00D32E09" w:rsidP="00D32E09" w:rsidR="00D32E09" w:rsidRPr="00B35AB1">
            <w:pPr>
              <w:jc w:val="right"/>
              <w:rPr>
                <w:bCs/>
                <w:color w:val="000000"/>
              </w:rPr>
            </w:pP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DIOKI d.d. u stečaju, Zagreb</w:t>
            </w:r>
            <w:r w:rsidRPr="00887916">
              <w:rPr>
                <w:bCs/>
                <w:color w:val="000000"/>
              </w:rPr>
              <w:t>,</w:t>
            </w:r>
            <w:r w:rsidRPr="00887916">
              <w:rPr>
                <w:color w:val="000000"/>
              </w:rPr>
              <w:t xml:space="preserve"> Čulinečka cesta 252,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71451172026 ( 1 )</w:t>
            </w:r>
          </w:p>
        </w:tc>
        <w:tc>
          <w:tcPr>
            <w:tcW w:type="dxa" w:w="1984"/>
            <w:noWrap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153.100.447,89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INOCON d.o.o. Zagreb, Savezne Rep.</w:t>
            </w:r>
            <w:r w:rsidR="00D32E09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Njemačke 10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51512162241 ( 2 )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362.404,48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Kraljić Miljenko,  OIB 07862495058, vl. Zanatske radnje "IDA" čišćenje unutarnjeg i vanjskog prostora,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Omišalj,  Medermuniće 22, OIB 07862495058 ( 3 )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1.811.949,25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MESSER CROATIA PLIN d.o.o. Zaprešić, Industrijska 1, OIB 32179081874 ( 4 )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395.810,36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IZDAVAČKI CENTAR SUŠAK do.o. Rijeka, Milutina Barača 54, OIB 61977866817  ( 5 ) </w:t>
            </w:r>
          </w:p>
        </w:tc>
        <w:tc>
          <w:tcPr>
            <w:tcW w:type="dxa" w:w="1984"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770.580,12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STUDIO CONEX d.o.o. Zagreb, Frana Folnegovića 1/B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85574684527 ( 6 )</w:t>
            </w:r>
          </w:p>
        </w:tc>
        <w:tc>
          <w:tcPr>
            <w:tcW w:type="dxa" w:w="1984"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146.282,52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DLS d.o.o. Rijeka, Radmile Matejčić 10,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72954104541 (7 ) 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162.486,94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Ustanova za zdravstvenu skrb ADRIA MEDIC za medicinu rada, Pazin, Miroslava Bulešića 9, OIB 2015218503 ( 8 )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232.417,86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SINCRO d.o.o Rijeka,</w:t>
            </w:r>
            <w:r w:rsidR="00D32E09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 xml:space="preserve">Industrijska zona Kukuljanovo, 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91249431306 ( 9 )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19.753,48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REPUBLIKA HRVATSKA, Ministarstvo pomorstva, prometa i infrastrukture  ( 10 )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803.606,19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INDEL ZAŠTITA d.o.o. Rijeka, Janeza Trdine 7/IV,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99947716440 ( 11 )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91.934,61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AUTOTRANS d.o.o. Cres, Šetalište 20. travnja 18,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19819724166 ( 12 )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530.533,77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KEMIS TERMOCLEAN d.o.o. Zagreb,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Slavonska Avenija  26/4, OIB 47719259482 ( 13 )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211.615,45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DLS d.o.o. Rijeka, Milutina Baraća 19 ( 14 )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27.874,44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D52133" w:rsidP="007D677A" w:rsidR="00D32E09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HRVATSKE ŠUME </w:t>
            </w:r>
            <w:r w:rsidR="00B35AB1" w:rsidRPr="00887916">
              <w:rPr>
                <w:color w:val="000000"/>
              </w:rPr>
              <w:t>d.o.o. Zagreb,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Ljudevita Farkaša Vukotinovića 2, OIB 9693144506 ( 15 )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1.395.844,99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ATLAS COPCO d.o.o. Zagreb, Slavonska avenija 19,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80829168312 ( 16 )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1.247.533,53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D52133" w:rsidP="007D677A" w:rsidR="00D52133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HRVATSKI ZAVOD ZA TOKSIKOLOGIJU I </w:t>
            </w:r>
            <w:r w:rsidRPr="00887916">
              <w:rPr>
                <w:color w:val="000000"/>
              </w:rPr>
              <w:lastRenderedPageBreak/>
              <w:t>ANTIDOPING</w:t>
            </w:r>
            <w:r w:rsidR="00B35AB1" w:rsidRPr="00887916">
              <w:rPr>
                <w:color w:val="000000"/>
              </w:rPr>
              <w:t xml:space="preserve">, Zagreb, Borongajska cesta 83G,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236915227614 ( 17 )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105.803,48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CS COMPUTER SYSTEMS d.o.o. Zagreb, Prečko 1A,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07989965722 ( 18 )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265.675,80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D52133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TAPESS </w:t>
            </w:r>
            <w:r w:rsidR="00B35AB1" w:rsidRPr="00887916">
              <w:rPr>
                <w:color w:val="000000"/>
              </w:rPr>
              <w:t>d.o.o. Kastav, Radana zona Žegoti 5c,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22248533094 ( 19 )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18.771,43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1F636B" w:rsidR="001F636B">
            <w:pPr>
              <w:rPr>
                <w:color w:val="000000"/>
              </w:rPr>
            </w:pPr>
            <w:r w:rsidRPr="00887916">
              <w:rPr>
                <w:color w:val="000000"/>
              </w:rPr>
              <w:t>FINANCIJSKA AGENCIJA, Zagreb</w:t>
            </w:r>
            <w:r w:rsidR="001F636B">
              <w:rPr>
                <w:color w:val="000000"/>
              </w:rPr>
              <w:t>,</w:t>
            </w:r>
            <w:r w:rsidRPr="00887916">
              <w:rPr>
                <w:color w:val="000000"/>
              </w:rPr>
              <w:t xml:space="preserve"> </w:t>
            </w:r>
          </w:p>
          <w:p w:rsidRDefault="00B35AB1" w:rsidP="001F636B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Ulica grada Vukovara 70, OIB 85821130368 ( 20 )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1.225,88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PONIKVE VODA d.o.o. Krk, Vršanska 14,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64125437677 ( 21 )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4.445.914,51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D52133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HRVATSKI OPERATOR PRIJENOSNOG SUSTAVA </w:t>
            </w:r>
            <w:r w:rsidR="00B35AB1" w:rsidRPr="00887916">
              <w:rPr>
                <w:color w:val="000000"/>
              </w:rPr>
              <w:t xml:space="preserve">d.o.o.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Zagreb, Kupska 4, OIB 13148821633 ( 22 )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25.041.157,84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BIMONT d.o.o. Kukuljanovo, Kukuljanovo 317,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 OIB 03668783456 ( 23 )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831.493,34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1F636B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SREDIŠNJE KLIRINŠKO DEPOZITARNO DRUŠTVO </w:t>
            </w:r>
            <w:r w:rsidR="001F636B">
              <w:rPr>
                <w:color w:val="000000"/>
              </w:rPr>
              <w:t>d</w:t>
            </w:r>
            <w:r w:rsidRPr="00887916">
              <w:rPr>
                <w:color w:val="000000"/>
              </w:rPr>
              <w:t>.d. Zagreb, Heinzelova 62</w:t>
            </w:r>
            <w:r w:rsidR="001F636B">
              <w:rPr>
                <w:color w:val="000000"/>
              </w:rPr>
              <w:t>A</w:t>
            </w:r>
            <w:r w:rsidRPr="00887916">
              <w:rPr>
                <w:color w:val="000000"/>
              </w:rPr>
              <w:t>, OIB 64406809162 ( 24 )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50.399,79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HP-</w:t>
            </w:r>
            <w:r w:rsidR="00D52133" w:rsidRPr="00887916">
              <w:rPr>
                <w:color w:val="000000"/>
              </w:rPr>
              <w:t xml:space="preserve">HRVATSKA POŠTA </w:t>
            </w:r>
            <w:r w:rsidRPr="00887916">
              <w:rPr>
                <w:color w:val="000000"/>
              </w:rPr>
              <w:t>d.d. Zagreb, Jurišićeva 13,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87311810356 ( 25 )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3.927,32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TURBOMEHANIKA d.o.o. Kutina, Slavonska 1/A,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64671902706 ( 26 )   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747.067,97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D52133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JAMI OPREMA </w:t>
            </w:r>
            <w:r w:rsidR="00B35AB1" w:rsidRPr="00887916">
              <w:rPr>
                <w:color w:val="000000"/>
              </w:rPr>
              <w:t xml:space="preserve">d.o.o. Rijeka, Slaviše Vajnera Čiče 1a,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13534672609 ( 27 )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35.161,38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HRVATSKE VODE, Zagreb,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Ulica grada Vukovara 220, OIB 28921383001 ( 28 )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555.653,90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ENPRO-INŽENJERING d.o.o. Rijeka, Riva Boduli</w:t>
            </w:r>
            <w:r w:rsidR="001F636B">
              <w:rPr>
                <w:color w:val="000000"/>
              </w:rPr>
              <w:t xml:space="preserve"> 7</w:t>
            </w:r>
            <w:r w:rsidRPr="00887916">
              <w:rPr>
                <w:color w:val="000000"/>
              </w:rPr>
              <w:t xml:space="preserve">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93846287430  ( 29 )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903.885,41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REPUBLIKA HRVATSKA Ministarstvo financija, Carinska uprava, Područni carinski ured Zagreb ( 30 )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231.054,52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ZAVOD ZA ISPITIVANJE KVALITETE</w:t>
            </w:r>
            <w:r w:rsidR="00537C3C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 xml:space="preserve"> d.o.o.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Zagreb</w:t>
            </w:r>
            <w:r w:rsidR="00537C3C">
              <w:rPr>
                <w:color w:val="000000"/>
              </w:rPr>
              <w:t>,</w:t>
            </w:r>
            <w:r w:rsidRPr="00887916">
              <w:rPr>
                <w:color w:val="000000"/>
              </w:rPr>
              <w:t xml:space="preserve"> Ljudevita Gaja 17/III, OIB 74121470605 ( 31 )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11.452,06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HYPO ALPE-ADRIA-BANK d.d.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Zagreb, Slavonska avenija 6, OIB 14036333877 ( 32 )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11.404,70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D32E09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HRVATSKE VODE, Zagreb, Ulica grada Vukovara 220,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28921383001 ( 33 )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1.005.086,96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D32E09">
            <w:pPr>
              <w:rPr>
                <w:color w:val="000000"/>
              </w:rPr>
            </w:pPr>
            <w:r w:rsidRPr="00887916">
              <w:rPr>
                <w:color w:val="000000"/>
              </w:rPr>
              <w:t>HRVATSKE VODE, Zagreb, Ulica grada Vukovara 220,</w:t>
            </w:r>
          </w:p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28921383001 ( 34 )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1.693.301,38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1F636B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JADRAN-INFORMATIKA d.o.o. Rijeka, Tizianova 8,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34962390348 ( 35 )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15.951,59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797D1D" w:rsidP="00D32E09" w:rsidR="00797D1D">
            <w:pPr>
              <w:rPr>
                <w:color w:val="000000"/>
              </w:rPr>
            </w:pPr>
            <w:r w:rsidRPr="00887916">
              <w:rPr>
                <w:color w:val="000000"/>
              </w:rPr>
              <w:t>NASTAVNI ZAVOD ZA JAVNO ZDRAVSTVO</w:t>
            </w:r>
          </w:p>
          <w:p w:rsidRDefault="00B35AB1" w:rsidP="00D32E09" w:rsidR="00797D1D">
            <w:pPr>
              <w:rPr>
                <w:color w:val="000000"/>
              </w:rPr>
            </w:pPr>
            <w:r w:rsidRPr="00887916">
              <w:rPr>
                <w:color w:val="000000"/>
              </w:rPr>
              <w:t>Primorsko-goranske županije, Rijeka,  Krešimirova 52/a,</w:t>
            </w:r>
          </w:p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45613787772 ( 36 )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88.151,74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OPĆINA OMIŠALJ, Prikešte 13, Omišalj,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72908368249 ( 37 )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11.158.628,89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D52133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KIJAC NEKRETNINE </w:t>
            </w:r>
            <w:r w:rsidR="00B35AB1" w:rsidRPr="00887916">
              <w:rPr>
                <w:color w:val="000000"/>
              </w:rPr>
              <w:t>d.d. Omišalj</w:t>
            </w:r>
            <w:r w:rsidR="00797D1D">
              <w:rPr>
                <w:color w:val="000000"/>
              </w:rPr>
              <w:t xml:space="preserve">, </w:t>
            </w:r>
            <w:r w:rsidR="00B35AB1" w:rsidRPr="00887916">
              <w:rPr>
                <w:color w:val="000000"/>
              </w:rPr>
              <w:t>Poje 1,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36063948499 ( 38 )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377.994,71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97D1D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Vesna Pataran, Zagreb, Rujanska 5, OIB 586277523684 ( 39 )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39.598,47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VIG d.d. Zagreb, Rakitnica 2, OIB 80499543406 ( 40 )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353.630,89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97D1D" w:rsidR="00797D1D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CHROMOS-COMMERCE d.o.o. </w:t>
            </w:r>
            <w:r w:rsidR="00797D1D">
              <w:rPr>
                <w:color w:val="000000"/>
              </w:rPr>
              <w:t>Zagreb,</w:t>
            </w:r>
          </w:p>
          <w:p w:rsidRDefault="00B35AB1" w:rsidP="00797D1D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Ul. grada Vukovara 271OIB 97054443739 ( 41 )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63.775,50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GEOPROJEKT d.d. Opatija, Nova cesta 224/2,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90505898082 ( 42 )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35.884,68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LAGERMAX AED Croatia d.o.o. Zagreb, Franje Lučića 23, OIB 06465158978 ( 43 )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15.804,09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TPK OROMETAL d.d. Oroslavje,  Milana Prpića 118,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59467867961 ( 44 )  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5.083.911,66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INO-INŽENJERING d.o.o. Krk, V. Tomašića 24,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66534698408 ( 45 )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1.023.445,47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STEČAJNA MASA PRIMORJE TRANS d.o.o. Rijeka,  Kampanjska 15 ( 46 )   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484.983,50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D52133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HRVATSKI TELEKOM </w:t>
            </w:r>
            <w:r w:rsidR="00B35AB1" w:rsidRPr="00887916">
              <w:rPr>
                <w:color w:val="000000"/>
              </w:rPr>
              <w:t xml:space="preserve">d.d. Zagreb,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Roberta Frangeša Mihanovića 9, OIB 81793146560 ( 47 )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586.433,58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BILSA d.o.o. Križišće, Križišće 33, OIB 59863066027 ( 48 )  </w:t>
            </w:r>
          </w:p>
        </w:tc>
        <w:tc>
          <w:tcPr>
            <w:tcW w:type="dxa" w:w="1984"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10.273,92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REPUBLIKA HRVATSKA Ministarstvo financija,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Carinska uprava, Carinarnica Rijeka ( 49 ) 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11.945.190,75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1F636B" w:rsidR="001F636B">
            <w:pPr>
              <w:rPr>
                <w:color w:val="000000"/>
              </w:rPr>
            </w:pPr>
            <w:r w:rsidRPr="00887916">
              <w:rPr>
                <w:color w:val="000000"/>
              </w:rPr>
              <w:t>REPUBLIKA HRVATSKA, Fond za zaštitu okoliša i energetsku učinkovitost, Zagreb, Radnička cesta 80,</w:t>
            </w:r>
          </w:p>
          <w:p w:rsidRDefault="00B35AB1" w:rsidP="001F636B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85828625994 ( 50 )</w:t>
            </w:r>
          </w:p>
        </w:tc>
        <w:tc>
          <w:tcPr>
            <w:tcW w:type="dxa" w:w="1984"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6.108.964,24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IND-EKO d.o.o.</w:t>
            </w:r>
            <w:r w:rsidR="00D32E09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Rijeka, Korzo 40/2, OIB 60067885527 ( 51 )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1.382.327,44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HEP-Opskrba d.o.o. Zagreb,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Ulica grada Vukovara 37, OIB 63073332379 ( 52 ) </w:t>
            </w:r>
          </w:p>
        </w:tc>
        <w:tc>
          <w:tcPr>
            <w:tcW w:type="dxa" w:w="1984"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87.774.862,62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D32E09">
            <w:pPr>
              <w:rPr>
                <w:color w:val="000000"/>
              </w:rPr>
            </w:pPr>
            <w:r w:rsidRPr="00887916">
              <w:rPr>
                <w:color w:val="000000"/>
              </w:rPr>
              <w:t>ADRIAINSPEKT d.o.o. Rijeka, Ciottina 17b,</w:t>
            </w:r>
          </w:p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05740146347 ( 53 )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552.757,04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D32E09">
            <w:pPr>
              <w:rPr>
                <w:color w:val="000000"/>
              </w:rPr>
            </w:pPr>
            <w:r w:rsidRPr="00887916">
              <w:rPr>
                <w:color w:val="000000"/>
              </w:rPr>
              <w:t>GRAFOKOR d.o.o. Zagreb,</w:t>
            </w:r>
            <w:r w:rsidR="00D32E09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Josipa Mokrovića 6,</w:t>
            </w:r>
          </w:p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03774142644 ( 54 )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18.330,69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D32E09">
            <w:pPr>
              <w:rPr>
                <w:color w:val="000000"/>
              </w:rPr>
            </w:pPr>
            <w:r w:rsidRPr="00887916">
              <w:rPr>
                <w:color w:val="000000"/>
              </w:rPr>
              <w:t>NOVI LIST d.d. Rijeka,</w:t>
            </w:r>
            <w:r w:rsidR="00D32E09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Zvonimirova 20/a,</w:t>
            </w:r>
          </w:p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44110106406  ( 55 )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5.366,88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97D1D" w:rsidR="00797D1D">
            <w:pPr>
              <w:rPr>
                <w:color w:val="000000"/>
              </w:rPr>
            </w:pPr>
            <w:r w:rsidRPr="00887916">
              <w:rPr>
                <w:color w:val="000000"/>
              </w:rPr>
              <w:t>RAM d.o.o. Rijeka,</w:t>
            </w:r>
            <w:r w:rsidR="00797D1D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Braće Monjaca 8,</w:t>
            </w:r>
          </w:p>
          <w:p w:rsidRDefault="00B35AB1" w:rsidP="00797D1D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18003528964 ( 56 )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20.354,21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D32E09">
            <w:pPr>
              <w:rPr>
                <w:color w:val="000000"/>
              </w:rPr>
            </w:pPr>
            <w:r w:rsidRPr="00887916">
              <w:rPr>
                <w:color w:val="000000"/>
              </w:rPr>
              <w:t>TRANSADRIA d.d. u stečaju Rijeka, Riva Boduli 1,</w:t>
            </w:r>
          </w:p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47965841018 ( 57 )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2.051,19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REPUBLIKA HRVATSKA Ministarstvo financija, Porezna uprava, Područni ured Rijeka ( 59 )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1.648.166,04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Hep-Operator distribucijskog sustava d.o.o.</w:t>
            </w:r>
          </w:p>
          <w:p w:rsidRDefault="00B35AB1" w:rsidP="00797D1D" w:rsidR="00797D1D">
            <w:pPr>
              <w:rPr>
                <w:color w:val="000000"/>
              </w:rPr>
            </w:pPr>
            <w:r w:rsidRPr="00887916">
              <w:rPr>
                <w:color w:val="000000"/>
              </w:rPr>
              <w:t>Elektroprimorje Rijeka, V. C. Emina 2,</w:t>
            </w:r>
          </w:p>
          <w:p w:rsidRDefault="00B35AB1" w:rsidP="00797D1D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46830600751 ( 60 )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45.656.259,87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D32E09">
            <w:pPr>
              <w:rPr>
                <w:color w:val="000000"/>
              </w:rPr>
            </w:pPr>
            <w:r w:rsidRPr="00887916">
              <w:rPr>
                <w:color w:val="000000"/>
              </w:rPr>
              <w:t>PLOVPUT d.o.o. Split,</w:t>
            </w:r>
            <w:r w:rsidR="00D32E09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Obala Lazareta 1,</w:t>
            </w:r>
          </w:p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14480721492 ( 61 )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540.947,31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CROATIA OSIGURANJE d.d. Zagreb, Miramarska 22, Podružnica Rijeka,  Korzo 39, OIB 26187994862 ( 62 )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10.754.738,91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PETKIM Petrokimiya Holding A.S. PK 12, Aliaga/Izmir/Turska, OIB 84529836368 ( 63 )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38.642.005,88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Košćal d.o.o. Popovača, Rudnička 7, Gornja Jelenska,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43246125384 ( 64 )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69.342,07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HRVATSKA BANKA ZA OBNOVU I RAZVITAK, Zagreb, Strossmayerov trg 9, u ime i za račun Republike Hrvatske, OIB 26702280390 ( 65 )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992.198,83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DHL International d.o.o. Zagreb, Utinjska 40,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79069474349 ( 66 )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98.819,95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1F636B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INA-INDUSTRIJA NAFTE d.d. Zagreb,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Avenija V. Holjevca 10, OIB 27759560625 ( 67 )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2.974.640,62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HRVATSKA BANKA ZA OBNOVU I RAZVITAK, Zagreb 10000, Strossmayerov trg 9,</w:t>
            </w:r>
            <w:r w:rsidR="00D32E09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OIB  26702280390 ( 68 )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50.255.174,78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1F636B">
            <w:pPr>
              <w:rPr>
                <w:color w:val="000000"/>
              </w:rPr>
            </w:pPr>
            <w:r w:rsidRPr="00887916">
              <w:rPr>
                <w:color w:val="000000"/>
              </w:rPr>
              <w:t>KLIMA MARINE d.o.o. Rijeka, Ciotina 26,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77498128663 ( 70 )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495.268,72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797D1D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HRVATSKA REGULATORNA AGENCIJA ZA MREŽNE DJELATNOSTI</w:t>
            </w:r>
            <w:r w:rsidR="00B35AB1" w:rsidRPr="00887916">
              <w:rPr>
                <w:color w:val="000000"/>
              </w:rPr>
              <w:t>, Zagreb, Roberta Frangeša Mihanovića 9, OIB 87950783661 ( 71 )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95.261,57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D32E09">
            <w:pPr>
              <w:rPr>
                <w:color w:val="000000"/>
              </w:rPr>
            </w:pPr>
            <w:r w:rsidRPr="00887916">
              <w:rPr>
                <w:color w:val="000000"/>
              </w:rPr>
              <w:t>IN-INŽENJERING RIJEKA d.o.o.</w:t>
            </w:r>
            <w:r w:rsidR="00D32E09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Kostrena, Urinj bb,</w:t>
            </w:r>
          </w:p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66320076566 ( 72 )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1.607.771,04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PHB AUTOMATIZACIJA d.o.o.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Zagreb, Slavonska Avenija 20H, OIB 06838324425 ( 73 )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413.445,29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F44166" w:rsidR="00F44166">
            <w:pPr>
              <w:rPr>
                <w:color w:val="000000"/>
              </w:rPr>
            </w:pPr>
            <w:r w:rsidRPr="00887916">
              <w:rPr>
                <w:color w:val="000000"/>
              </w:rPr>
              <w:t>INA MAZIVA d.o.o. Zagreb, Radnička cesta 175,</w:t>
            </w:r>
          </w:p>
          <w:p w:rsidRDefault="00B35AB1" w:rsidP="00F4416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63988426425 ( 74 )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75.597,33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1F636B">
            <w:pPr>
              <w:rPr>
                <w:color w:val="000000"/>
              </w:rPr>
            </w:pPr>
            <w:r w:rsidRPr="00887916">
              <w:rPr>
                <w:color w:val="000000"/>
              </w:rPr>
              <w:t>INTERCHIM AUSTRIA Gmbh, Brixentaler Strase 67,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A-6300 Worgl, Austrija ( 75 )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2.733.897,24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TERRA Uluslararasi Tasimacilik ve Dis Tic.Ltd.Sti, Buyukcekmece, Istanbul, OIB 84529836368 ( 76 )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23.151,72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307716" w:rsidP="00D32E09" w:rsidR="003077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CENTAR ZA VOZILA HRVATSKE </w:t>
            </w:r>
            <w:r w:rsidR="00B35AB1" w:rsidRPr="00887916">
              <w:rPr>
                <w:color w:val="000000"/>
              </w:rPr>
              <w:t xml:space="preserve">d.d. </w:t>
            </w:r>
          </w:p>
          <w:p w:rsidRDefault="00B35AB1" w:rsidP="0030771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Zagreb, Capraška 6,</w:t>
            </w:r>
            <w:r w:rsidR="00307716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OIB 73294314024 ( 77 )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2.537,72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1F636B">
            <w:pPr>
              <w:rPr>
                <w:color w:val="000000"/>
              </w:rPr>
            </w:pPr>
            <w:r w:rsidRPr="00887916">
              <w:rPr>
                <w:color w:val="000000"/>
              </w:rPr>
              <w:t>MIREL TRADING a.s. Vratimov, Maurova 114/7,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Češka Republika, OIB 81326807018 ( 78 )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394.635,17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D32E09">
            <w:pPr>
              <w:rPr>
                <w:color w:val="000000"/>
              </w:rPr>
            </w:pPr>
            <w:r w:rsidRPr="00887916">
              <w:rPr>
                <w:color w:val="000000"/>
              </w:rPr>
              <w:t>IAUDIT d.o.o. Rijeka,</w:t>
            </w:r>
            <w:r w:rsidR="00D32E09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 xml:space="preserve">Slavka Krautzeka 83/a, </w:t>
            </w:r>
          </w:p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94315988508 ( 79 )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25.000,00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Anić Ivan, Šmrika, Dvori 6, OIB 28628715771 ( 80 )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6.348,42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1F636B" w:rsidR="001F636B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Alešković Mile, Omišalj, Bjanižov 12, </w:t>
            </w:r>
          </w:p>
          <w:p w:rsidRDefault="00B35AB1" w:rsidP="001F636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76389628483 ( 81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8.429,92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1F636B" w:rsidR="001F636B">
            <w:pPr>
              <w:rPr>
                <w:color w:val="000000"/>
              </w:rPr>
            </w:pPr>
            <w:r w:rsidRPr="00887916">
              <w:rPr>
                <w:color w:val="000000"/>
              </w:rPr>
              <w:t>Albaneze Davor, Njivice, Gromačine 32,</w:t>
            </w:r>
          </w:p>
          <w:p w:rsidRDefault="00B35AB1" w:rsidP="001F636B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58811787612 (83 )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2E09" w:rsidR="00D32E09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Ajanović Mirsad, Rijeka, Jelićeva 11,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OIB 97373796885 ( 84 </w:t>
            </w:r>
            <w:r w:rsidR="00D32E09">
              <w:rPr>
                <w:bCs/>
                <w:color w:val="000000"/>
              </w:rPr>
              <w:t>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11.192,78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Adamović Ana, Bjelovar, Petra Biškupa Vene 138,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64253627214 ( 85 )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3077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Baksa Tomislav,  Belica, Radnička 23, 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80695931696 ( 86 )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Bališ Željko,  Omišalj, Pušća 72, OIB 25516853501 ( 87 )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Baljak Loris, Kostrena, Žarka Pezelja 5,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55224121739 ( 88 )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Ban Milivoj, Rijeka, Zdravka Kučića 37,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62762544077 ( 89 )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Barić-Klobas Ksenija, Njivice, Trg ružmarina 4,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03633514676 ( 90 )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Bobuš Marino,  Bakarac, Bakarac 12,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23638753923 ( 91 )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Bonetić Osman,  Omišalj, Bjanižov 6,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26377318681 (  92 )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Bonetić Brozić Sonja, Omišalj, Bjanižov 6,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91809529086 ( 93 )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Brajdić Sergio, Križišće, Križišće 25, </w:t>
            </w:r>
          </w:p>
          <w:p w:rsidRDefault="00B35AB1" w:rsidP="00D32E09" w:rsidR="00B35AB1" w:rsidRPr="00887916">
            <w:pPr>
              <w:rPr>
                <w:color w:val="000000"/>
              </w:rPr>
            </w:pPr>
            <w:r w:rsidRPr="00887916">
              <w:rPr>
                <w:bCs/>
                <w:color w:val="000000"/>
              </w:rPr>
              <w:t>OIB 27293179837 ( 96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Brković Ninoslav, Bakar, Veberova 165,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14220424332 ( 97 )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16.146,63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Brnić Ivica, Jadranovo, Obala 49, OIB 42618116676 ( 98 )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Bjelobaba Jovica, Njivice, Trg ružmarina 1,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29391948788 ( 101 )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Brozić Jadranka,  Omišalj, Bjanižov 22,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72581302405 ( 102 )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Baričević Alen,  Rijeka, Petra Jurčića 4,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69863912009  ( 103 )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Dragosavljević Ljuban, Jadranovo, Šiljevica 30,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81973634857  ( 104 )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Dudić Branko, Rijeka, Ratka Petrovića 1,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98327075166 ( 105 )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Dujić Željko,  Grižane, Mavrići 15, OIB 77399038532 ( 106 )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9.640,71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Dukić Đuro, Njivice, Stube put Kijca 4,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63225211531 ( 107 )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8.310,52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Dunato Stanislav,  Šilo, Borča 35, OIB 82893571116 ( 108 )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11.358,24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Erceg Radoslav, Crikvenica, Matkovići 6,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11520799676  ( 109 )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12.234,07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Felinger Matija, Njivice, Trg Ante Starčevića 4,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50766268876 ( 110 )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Filić Vlado, Omišalj, Bjanižov 2, OIB 23553333288 ( 111 )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8.276,00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Franc Damir, Krk, Vrh 107, OIB 59858784078 ( 112 )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8.764,55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Fugošić Ivica, Dobrinj, Gostinjac 27,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32119685458 ( 113 )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Fučić Zvjezdana, Njivice, Trg ružmarina 3,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18775587891 ( 114 )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Furjan Stjepan, Crikvenica, Pavla Radića 84,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78374662746 ( 115 )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Gašparović Zdenko,  Crikvenica, Braće dr. Sobol 42,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40262364930 ( 116 )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Grgić Franislav, Omišalj, Dvor 4,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53418598275 ( 117 )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Grbčić Marijan, Dramalj, Klanfari 6,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83441522813 (118)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8.977,92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Grgurić Borna, Rijeka, Moše Albaharija 14,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08466870338 ( 119 )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Grubić Damir, Rijeka, Antuna Barca 10, </w:t>
            </w:r>
          </w:p>
          <w:p w:rsidRDefault="00B35AB1" w:rsidP="00D32E09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17178452601 (120 )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2.635,33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Grudenić Klaudija, Rijeka, Omladinska 6,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66268294375 (121 )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3077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Gržetić Željko, Dobrinj, Gabonjin 37, 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14533370316 ( 122 )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Gumbarević Darko, Rijeka, Pulska 27,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03754132948 (</w:t>
            </w:r>
            <w:r w:rsidR="002368D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123 )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Hajdinić Vedran,  Hreljin, Meja Gaj 92,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10174378009   ( 125 )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2.635,33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Horvat Miran,  Njivice, Cvjetni trg 11,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10178311429 (126 )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Hrga Zdenko, Split, Grge Novaka 18,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20862429168 (127 )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Hujber Nikola,  Šmrika, Burići 2, OIB 16579787245 ( 128 )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7.504,98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Ivić Davor, Rijeka, Sveti Križ 10, OIB 53338325100 (</w:t>
            </w:r>
            <w:r w:rsidR="002368D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129  )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8.520,45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Ilijić Dalibor, Malinska, Bajčići 20, OIB 27342356130 ( 130 )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Ilijić Mladen, Rijeka, Janka Polića Kamova 101,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79414626862 (</w:t>
            </w:r>
            <w:r w:rsidR="002368D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131 )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Davanzo Alfredo, Njivice, Cvjetni trg 6,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61451357719  (</w:t>
            </w:r>
            <w:r w:rsidR="002368D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132  )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Davanzo Franc, Matulji, Popovićev put 1,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50292460048 ( 133 )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1F636B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Del Vechio Zdravko, Rijeka, Vitomira Širole Paje 14,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39428370844 (</w:t>
            </w:r>
            <w:r w:rsidR="001F636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134  )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Deša Romeo, Omišalj, Bjanižov 1, OIB 22773350708 (135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8.977,92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Deša Željka,  Omišalj, Bjanižov 1, OIB 07813450077 ( 136 )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Dešman Zoran, Selce, Maršala Tita 82,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73106261781 (</w:t>
            </w:r>
            <w:r w:rsidR="001F636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137 )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6.239,50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Dojčinović Ilija, Njivice, Trg Ante Starčevića 1,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53417550644 (</w:t>
            </w:r>
            <w:r w:rsidR="001F636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138  )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9.255,95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Dorić Tomislav, Hreljin, Hreljin 180,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65226049296 (</w:t>
            </w:r>
            <w:r w:rsidR="001F636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 xml:space="preserve">139  )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7.389,48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Dražić Milivoj, Novi Vinodolski, Prisika 39,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37469026890 ( 140 )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4.411,95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Kalebić Jadran, Omišalj, Bjanižov 4,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13386773242 (141 )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6.773,26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Justinić Robert, Dobrinj, Kras 37, OIB 90863914298 (142 )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Jugović Veljko, Njivice, Trg ružmarina 3,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84740711009 ( 143 )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8.906,57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Jurčić Toni, Crikvenica, Viktora Finderlea 3,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89179957735 (145 )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Jakšić Nikolina, Viškovo, Stupari 2,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38804134018 (146 )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Jedriško Siniša, Kraljevica, Carovo 4,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80268885876 (147 )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Jemrić Mata, Malinska, Dubašljanska 114,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59335599756 ( 148 )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Jerčinović Darko,  Drivenik, Plišići 6,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03311638498 ( 149 )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Jokić Siniša, Rijeka, Ante Kovačića 8,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01006712894 (</w:t>
            </w:r>
            <w:r w:rsidR="001F636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150 )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Jovanović Ivan, Ledenice, Donji Zagon 53,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83075601586 (</w:t>
            </w:r>
            <w:r w:rsidR="001F636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 xml:space="preserve">151 ) 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6.289,28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Jurišić Damir,  Crikvenica, Miroslava Krleže 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07020560580 (</w:t>
            </w:r>
            <w:r w:rsidR="001F636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152  )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8.069,92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Kalajžić Irena, Rijeka, Omladinska 4,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66005141179 ( 153 )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1.970,08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Kapš Eduard, Rijeka, Fiorella la Guardia 2,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07125153258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154 )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Keresteš Mateo, Malinska, Oštrobradići 46,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16191875340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155 )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Klačić Diana, Njivice, Cvjetni trg 7,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34204703597 ( 156 )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Klobas Zlatko, Njivice, Trg ružmarina 4,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83161883555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157 )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9.750,79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Kraljić Ivan, Vrbnik, Mala placa 3, OIB 88159732248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158 )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Kremenić Nikola, Malinska, Sveti Anton 39,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62582137727 ( 159 )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Krivičić Žarko, Rijeka, Blaža Polića 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91779905538 ( 160 )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Košir Žarko, Rijeka, Janka Polića Kamova 46, 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bCs/>
                <w:color w:val="000000"/>
              </w:rPr>
              <w:t>OIB 04406209370 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161  )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Krpan Darko, Njivice, Cvjetni trg 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31823795058  ( 162 )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10.797,04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Kučinić Gabrijel, Omišalj, Bjanižov 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92664373497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163  )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6.592,99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Kučina Šomen Jasna, Omišalj, Bjanižov 6,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21155467775  ( 164 )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8.311,56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Lasić Branko, Hreljin, Hreljin 277, OIB 19114968018 ( 165 )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5.612,86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Lautar Nino, Rijeka, Ivana Luppisa 15, 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16697104340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166  )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21737B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Lesica Tonček, Malinska, Sveti Vid Miholjice 96,</w:t>
            </w:r>
          </w:p>
          <w:p w:rsidRDefault="00B35AB1" w:rsidP="002368D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94388097486 (167 )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7.305,26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Livić Ivan, Dobrinj, Kras 55,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49779381676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168  )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8.977,92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Lovrić-Kontuš Sanja, Rijeka, Kalvarija 20,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40693469106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169  )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Lulić Bojan, Malinska, Gabonjin 4,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72736790692  ( 170 )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7.305,26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Majurec Ivan, Omišalj, Njivičina 13,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64322811911  ( 171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Manzoni Željko, Malinska, Sveti Vid Miholjice 93,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47463015721  ( 172 )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Malatestinić Zvonko,  Omišalj, Bjanižov 16,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24762464198  ( 173 )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9.464,80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Mandekić Hajdinić Maja,  Kraljevica, Rovina 11,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18652864201  ( 174 )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7.380,87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Mandekić Emil, Križišće, Mali Dol 41,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48232706915  ( 175 )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6.723,17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Martinović Vedran, Rijeka, Kvaternikova 70,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73402430408  ( 176 )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Matešić Arsen, Bakar, Kukuljanovo 23,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03160884122  ( 177 )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5.842,96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Matina Goran, Daruvar, Ljudevita Gaja 65,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36987858114  ( 178 )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1.252,20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Milevoj Martina, Šilo, Cancarovske 41,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13798138366  ( 179 )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Mavar Silvano,  Njivice, Cvjetni trg 12,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34236957535  ( 180 )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5.753,41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Meixner Jarolim,  Omišalj, Bjanižov 1,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54125264251  ( 181 )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4.431,67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Mihelčić Igor,  Omišalj, Bjanižov 11,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68395017918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182  )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Mrle Ljubomir,  Rijeka, Braće Hlača 9,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31245057529  ( 183 )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Mudrić Milan,  Rijeka, Budičinova 20,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41610239181  ( 184 )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9.081,31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Mulej Željka, Njivice, Cvjetni trg 11,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61925437727  ( 185 )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Mavar Nereo, Njivice, Cvjetni trg 12, </w:t>
            </w:r>
          </w:p>
          <w:p w:rsidRDefault="00B35AB1" w:rsidP="0021737B" w:rsidR="00B35AB1" w:rsidRPr="00887916">
            <w:pPr>
              <w:rPr>
                <w:color w:val="000000"/>
              </w:rPr>
            </w:pPr>
            <w:r w:rsidRPr="00887916">
              <w:rPr>
                <w:bCs/>
                <w:color w:val="000000"/>
              </w:rPr>
              <w:t>OIB 18511767777  ( 186 )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Mršić Dean, Krk, Braće Linardić 32,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86549820790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188 )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Mučnjak Silvio, Omišalj, Bjanižov 4,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31495241791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189  )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Molnar Darko, Rijeka, Crnčićeva 1,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20116524614  ( 192 )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Moreti Darko, Njivice, Trg ružmarina 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21749059990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193 )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9.570,52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Morožin Adriano, Dramalj, Braće Car 9,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04733588579  ( 194 )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Možnik Zoran,  Omišalj, Lokvica 7, OIB 70835999414 (195 )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Nikšić Saša,  Rijeka, Ludvetov breg 30,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24555323750  ( 196 )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4.272,25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Nonković Davor, Kraljevica, Zrinski trg 4,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13572100454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197 )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2368D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Ninković Darko Robert,  Dramalj, Braće Košuljandić 23,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80323253631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198 )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Nišler Dragan, Omišalj, Veli Kijec 53/1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74021160984  ( 199 )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7.742,65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Ožanić Lorin, Omišalj, Bjanižov 8, OIB 45356469068 ( 200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Ožanić Vitomir, Rijeka, Jože Gabrovšeka 8,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94929212575  ( 201 )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Padavić Vjekoslav, Omišalj, Bjanižov 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08236210446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202  )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8.610,94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Paravac Veljko,  Rijeka, Baretićevo 54,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38435206696  ( 203 )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Parat Anton, Crikvenica, Kralja Tomislava 65,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85017829459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204 )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Pasković Davor, Kraljevica, Frankopanska 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56550134492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205  )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Pavlić Vinko, Omišalj, Bjanižov 17,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56778449146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206 )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8.486,57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Peer Sabina,  Krk, A. B. Šimića 7, OIB 34433956957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207  )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6.434,79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Peloza Vilim,  Rijeka, Tuhobićki uspon 8,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05538381474  (  208 )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Perušić Eugen, Njivice, Cvjetni trg 10,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83286646042  (209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8.906,57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Perušić Realdo,  Kraljevica, Carovo 12,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96222780508  ( 210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7.490,08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Petek Darko,  Kraljevica, Homolićevo 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13740446410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211  )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Piteša Marijan,  Njivice, Cvjetni trg 12,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19294306408  ( 212 )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8.660,33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Plahinek Goran,  Omišalj, Pušća 10, OIB 63137832183 (213 )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Polić Juraj, Rijeka, Bartola Kašića 18,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30237633772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214  )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Pravdica Edo, Kraljevica, Sisačka 16,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51200943096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215  )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8.836,38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Posarić Igor, Crikvenica, Glagoljaša 35,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57155377274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216  )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Ružić Nenad, Hreljin, Ružić selo 3,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64124293039  ( 217 )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5.612,86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Renka Marijo, Omišalj, Bjanižov 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59647932267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218  )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Romić Vlado, Rijeka, Dežmanova 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18977594607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219 )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Rabak Edi,  Njivice, Trg Ante Starčevića 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68835220992  (  220 )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Ratković Bojana, Njivice, Cvjetni trg 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24975311288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9.750,79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Sabljić Josip, Rijeka, Murini 7A,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58011451466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22.000,00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Savin Zlatko,  Omišalj, Bjanižov 15,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88689462485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223  )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9.750,79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Selci Darko, Rijeka, Blažićevo 48,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16918390282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224  )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Senkić Danijel, Dražice, Podkilavac 4,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46299265668  ( 225 )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Skočić Denis, Kastav, Ćikovići 90,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92203874926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226  )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Slavuj Miroslav, Krk, Lovorik 5,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29472148982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227  )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Slavić Dario, Njivice, Cvjetni trg 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51627218825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228  )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9.431,52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Supin Siniša, Rijeka, Jože Gabrovšeka 15,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38122556244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229  )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Šimunović Kosić Ines, Zagreb - Novi Zagreb,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Ul. Ivana Lackovića Croate 7, OIB 25156150855 ( 230 )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Škorić Nenad,  Viškovo, Marinići 140,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88272096301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Štefanac Zvonimir, Malinska, Sveti Vid Miholjice 111,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37814791879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232  )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8.460,45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Turčić Danijel, Malinska, Oštrobradići 18,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bCs/>
                <w:color w:val="000000"/>
              </w:rPr>
              <w:t>OIB 30340619769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Tenžera Davor, Rijeka, Franje Matkovića 16,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79630971338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Večerina Bojan, Rijeka, Ede Starca 11,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88215176914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3077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Večerina Boris, Rijeka, Tomašići 26, </w:t>
            </w:r>
          </w:p>
          <w:p w:rsidRDefault="00307716" w:rsidP="00307716" w:rsidR="00B35AB1" w:rsidRPr="00887916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O</w:t>
            </w:r>
            <w:r w:rsidR="00B35AB1" w:rsidRPr="00887916">
              <w:rPr>
                <w:bCs/>
                <w:color w:val="000000"/>
              </w:rPr>
              <w:t>IB 61502908765  (</w:t>
            </w:r>
            <w:r w:rsidR="0021737B">
              <w:rPr>
                <w:bCs/>
                <w:color w:val="000000"/>
              </w:rPr>
              <w:t xml:space="preserve"> </w:t>
            </w:r>
            <w:r w:rsidR="00B35AB1" w:rsidRPr="00887916">
              <w:rPr>
                <w:bCs/>
                <w:color w:val="000000"/>
              </w:rPr>
              <w:t>238 )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Veljačić Krunoslav, Selce, Maršala Tita 14,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14274397902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239  )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Vičić Denis, Crikvenica, Franje Cara 2,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42985444495  ( 240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Vikalo Predrag, Omišalj, Bjanižov 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77064544939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241  )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8.880,66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Volarić Petar, Vrbnik, Šipun 11,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13478414431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242 )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Vražić Željko, Njivice, Stube put Kijca 4,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90394311146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243  )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Vrcelj Miša, Njivice, Cvjetni trg 2, OIB 74289569791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244 )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8.872,05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Vrkić Krešimir, Kostrena, Sveta Lucija 29,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34547565080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245 )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Vuković Miho, Zadar, Ivana Gundulića 9,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 OIB 30199645480  ( 246 )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Zupčić Neven, Dobrinj, Rasopasno 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20603535771  ( 247 )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Zidanić Alen, Grižane, Kostelj 128,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OIB 20807293315 ( 248 )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Zagorac Vedrana,  Jesenice, Poljička cesta - Krilo 34,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32832556373  ( 249 )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Zgombić Marko,  Križišće, Mali Dol 40,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64718860752  ( 250 )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Žestić Željko, Njivice, Cvjetni trg 6, OIB 04374105850 (251)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8.011,72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Žic Igor,  Šilo, Nova cesta 21,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23357401296  ( 252 )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4.813,48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Podlogar Franc,  Rijeka, Aleksandra Mamića 4,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00548848653  (  253 )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8.220,82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Pogorilić Alen,  Rijeka, Save Jugo Bujkove 42,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38970515199  ( 255 )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Polonijo Nenad,  Kornić, 17. travnja 11,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25370327222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256  )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3.154,44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Šikić Branko, Omišalj, Bjanižov 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73086169093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257  )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8.836,38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Šikić Dario,  Omišalj, Bjanižov 6,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89305817771  ( 258 )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Šikić Darko,  Omišalj, Bjanižov 6,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70961539192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 xml:space="preserve"> (259  )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Škoda Marinko, Omišalj, Pušća 70,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13319994948 ( 260 )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7.330,74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Kesić Jovan, Rijeka, Luki 28,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08754432198 ( 261 )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Lončar Saša,  Gomirje, Musulini 57,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70381762545  ( 263 )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Đurđević Josip, Njivice, Trg Ante Starčevića 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07738637240  ( 264 )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8.906,57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Crnković Alan, Kraljevica, Strossmayerova 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96610100761  ( 265 )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4.852,01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Crnković Renato, Kraljevica, Podfara 5,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51583991217  ( 266 )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Čutul Luka, Šilo, Braće Franolić 11,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26573209064  ( 267 )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Colić Marko, Njivice, Trg ružmarina 8,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45324132843 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269 )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Čiča Vladimir, Njivice, Trg ružmarina 2,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49086670539  ( 270 )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8.977,92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Pilaš Jelena, Rijeka, Janka Polić Kamova 97,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80434980357  ( 272 )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Piljić Silvana, Rijeka, Becićeva 6,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59024333453  ( 273 )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Smirčić Škorlić Ivona, Čavle, Kačani 98 A,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53362624006  ( 274 )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7.340,20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Spicijarić Ivica, Omišalj, Bjanižov 14,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88744709362  ( 275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8.880,66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Stojanov Miroslav, Rijeka, Zvonimirova 20,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85282421384  ( 276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5.482,92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Šalić Nikola,  Rijeka, Franca Prešerna 34,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84507517595  ( 277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Šamanić Ksenija, Malinska, Lina Bolmarčića 15,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30537516256  ( 278 )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Tintor Dražen,  Omišalj, Bjanižov 4,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58713962357  ( 279 )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Radović Damir, Rijeka, Janka Polić Kamova 37,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97708125028  ( 280 )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3077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Bogatec Ivan, Hreljin, Meja Gaj 120,</w:t>
            </w:r>
            <w:r w:rsidR="00307716">
              <w:rPr>
                <w:bCs/>
                <w:color w:val="000000"/>
              </w:rPr>
              <w:t xml:space="preserve"> 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65488783628  ( 281 )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Popović Stanko, Njivice, Cvjetni trg 7,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92956952021  ( 282 )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Polić Dinko,  Hreljin, Hreljin 275,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63453975005  ( 283 )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Popović Petar,  Rijeka, Kuzminački put 14,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28269994411  ( 285 )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8.190,24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Buljan Matko, Rijeka, Ratka Petrovića 6,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24013355552   ( 286 )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Jurić Zoran, Rijeka, Sadska 3, OIB 74797539051  ( 287 )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6.127,45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Čolaković Vlastimir, Križišće, Veli Dol 33,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27920455304  ( 288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Crnčić Željko, Šilo, Blatišće 6,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03673397819  ( 290 )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Dabo Tomislav, Njivice, Cvjetni trg 3,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20015068437  ( 291 )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Klačić Franjo, Njivice, Cvjetni trg 7,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60975905267 ( 292 )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8.977,92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Klarić Stanislav,  Baška, Jurandvor 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10922903548  ( 293 )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Mrakovčić Zlatko,  Kornić, Lokvić 13,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47609496908  ( 294 )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7.829,54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Rukavina Ivica,  Njivice, Stube put Kijca 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00749833692  ( 296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Šimić Vedran, Njivice, Stube put Kijca 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67654262783,   ( 297 )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3.501,15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Jurić Alen,  Crikvenica, Hrusta 2 b,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35629947195  ( 298 )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Matković Davorin,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Krasica, Krasica 275, OIB 69400118409 ( 300 )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Čalić Ivan, Rijeka, Nikole Cara 8, OIB 88932826628  ( 302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Čop Slavica, Hreljin, Hreljin 215,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20164621609  ( 303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Čubranić Andrea, Njivice, Cvjetni trg 8,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43762020411  ( 304 )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Alavanja Boro,  Kostrena, Glavani 49,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31317649099  ( 305 )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F4416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Antolović Boro, Bribir, Poduljin 1, OIB 16920570135 ( 306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8.100,49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Ažić Nikola, Kraljevica, Kalina 3,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12297461726  ( 307 )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Babić Berislav, Rijeka, Ante Kovačića 22,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52865227706  ( 308 )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Bažadona Anton, Njivice, Cvjetni trg 10,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62125241533  (  309 )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8.836,38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Baždar Stevo, Bribir, Kričina 46, OIB 49850329793   ( 310 )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7.860,82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Benić Zlatan,  Crikvenica , Tončićevo 7,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03206826923   ( 311 )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7.504,98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Benja Josip,  Rijeka, Kvaternikova 36,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93271616241   ( 312 )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8.066,57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Bešlić Goran,  Kostrena, Glavani 47,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00484799634  ( 313 )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Bibulić Mauro, Rijeka, Marijana Stepčića 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49948588147  ( 314 )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8.836,38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Bijelić Petar, Omišalj, Bjanižov 16,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33637477618  ( 315 )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8.880,66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Bilen Nikolas,  Kraljevica, Turkovićeva 2,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53505241050   ( 316 )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Bogatec Goran, Hreljin, Meja Gaj 120,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47885385112  ( 317 )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5.612,86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Božičević Siniša, Rijeka, Tizianova 32,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48380170873  ( 318 )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Bradarić Jozo,  Njivice, Cvjetni trg 9,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60379832560  ( 319 )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8.172,44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Brdar Anton, Njivice, Cvjetni trg 5,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90589920624 ( 320 )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8.977,92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Brozić Milan, Krk, Brusići 30,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95766936509  ( 321 )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8.610,94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Brus Dejan, Jadranovo, Vicići 2, OIB 53394352077  ( 322 )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8.640,45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Brusić Damir, Malinska, Sveti Anton 31,</w:t>
            </w:r>
            <w:r w:rsidR="00307716">
              <w:rPr>
                <w:bCs/>
                <w:color w:val="000000"/>
              </w:rPr>
              <w:t xml:space="preserve">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54159563150  ( 323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10.133,56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Brusić Darko,  Malinska, Ošišće 2, OIB 81733827268 ( 324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11.364,33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Brusić Marino,  Dobrinj, Čižići 312,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27439347368 (325 )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7.529,64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Budiselić Senija, Rijeka, Gustava Krkleca 6,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14282158769  ( 326 )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2.977,53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Bulat Naim, Njivice, Cvjetni trg 11,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84187446565  ( 327 )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16.420,76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Buljan Kauzlarić Katarina,  Malinska,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Sveti Vid-Miholjice 1, OIB 52046906613  ( 328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7.080,87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Burgić Zihnija, Njivice, Stube put Kijca 4,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12530771959  ( 329 )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Burić Tomislav, Rijeka, Bože Vidasa 7,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69627259764  ( 330 )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Buškulić Marin,  Kraljevica, Preradovićeva 2,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03993878545  ( 331 )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7.389,48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3077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Car Damir, Njivice, Trg ružmarina 8, 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14568838225  ( 332 )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8.766,19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Caser Silva,  Rijeka, Ive Marinkovića 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98770513496  ( 333 )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Colić Borislav, Njivice, Trg ružmarina 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45813490547  ( 334 )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8.766,19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Dabanović Borislav,  Omišalj, Bjanižov 11,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27688198941  ( 335 )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Daljević Mile, Rijeka, Franje Matkovića 13,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70733793637  ( 336 )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7.129,09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Deiuri Elio,  Njivice, Stube put Kijca 6,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53527247217  ( 337 )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8.977,92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Deiuri Gordana, Njivice, Stube put Kijca 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23911284088  ( 338 )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8.700,45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Delić Marijo,  Omišalj, Pušća 80, OIB 39602006226  ( 339 )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Devčić Mladen,  Hreljin, Ružić Selo 175,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19291319061  ( 340 )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8.486,57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Dokić Danijel,  Rijeka, Gustava Krkleca 17,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91333614400  ( 341 )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Drljačić Alan, Rijeka, Nike Katunara 13,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01520062511  ( 342 )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6.133,97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Dujmović Stanko, Malinska, Porat 19,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16066331992  (  343 )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7.529,64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Dvorničić Eduard,  Malinska, Žgombić 12,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11643121260  ( 344 )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8.906,57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Fabrio Darko,  Čavle, Grad Grobnik 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65233799109  ( 345 )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7.389,48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Fejzić Isak, Njivice, Cvjetni trg 7 a,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87002058864  ( 346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8.850,08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Felinger Leonida, Njivice, Trg Ante Starčevića 4,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13152673738  ( 347 )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Ferenčak Miljenko, Viškovo, Marčelji 121,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62806229078  ( 348 )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7.131,01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Franjić Aiza, Rijeka, Simonettijeva 2,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95859784805  ( 349 )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9.931,45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Frančišković Radmil, Praputnjak, Praputnjak 165,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95247163142  ( 350 )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8.906,57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Frković Josip, Crikvenica, Franje Cara 15, OIB 27524268800  ( 351 )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Galanto Ivica, Dobrinj, Sužan 13,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37581028713  ( 352 )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11.358,24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Galanto Miljenko,  Dobrinj, Sužan 4,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46858702430  ( 353 )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8.636,19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Galanto Ratko,  Šilo, Blatišće 4,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46139503426  ( 354 )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7.709,92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Galanto Zlatko,  Dobrinj, Sužan 11,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63729979740  ( 355 )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Gavrilović Jadranka,  Split, Kroz Smrdečac 29,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30508240790  ( 356 )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Gašparović Mato, Bakar, Nautička 4,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12246722872  ( 357 )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7.105,53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Giacometti Fabio, Kastav, Ćikovići 38,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19275386157  ( 358 )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Grabovica Mirko, Njivice, Gromačine 38,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50056305092  ( 359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8.610,94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Grandić Marija, Crikvenica, Žimider 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32413524728  ( 360 )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Grbčić Željko,  Drivenik, Šimići 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73047656396   ( 361 )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10.902,52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Grotić Igor, Rijeka, Zdravka Kučića 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18465449215  ( 362 )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8.880,66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Gržanić Gordana, Omišalj, Bjanižov 22,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86289266757  ( 363 )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7.250,79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Hodanić Marina,  Kraljevica, Strossmayerova 46,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48332621733  ( 364 )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7.055,40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Hržić Igor,  Malinska, Barušići 3, OIB 06520261003  ( 365 )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7.154,03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Huskić Jasmin,  Krk, Lukobran 7,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67455258581  ( 366 )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Ilijić Marijan,  Malinska, Bajčići 20,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50349621944  ( 367 )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8.066,57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Jakupec Ivan,  Lovran, Tuliševica 51,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34778630429  ( 368 )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5.271,52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Jauk Anton, Rijeka, Negrieva 12, OIB 82406968006  ( 369 )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8.011,72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Jerčinović Marinko, Bribir, Kičeri 31,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26172385220  ( 370 )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Juretić Ante, Šmrika, Grmani 5,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OIB 02102420055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7.305,26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Juretić Rino, Jadranovo, Trg palih boraca 13,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72042902376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8.789,96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Jurić Marijan, Njivice, Cvjetni trg 1,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40108949912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8.460,45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Jurotić Marinko, Jadranovo, Vladimira Nazora 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11589665057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8.789,96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Kamberović Rifo,  Njivice, Cvjetni trg 10,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72909528359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7.779,50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Karamarko Anica, Njivice, Stube put Kijca 1,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71031990131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8.346,19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Katnić Tedi,  Crikvenica, Strossmayerovo šetalište 10,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63358409441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7.504,98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Katunar Darko,  Njivice, Trg Ante Starčevića 4,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99099737509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Kauzlarić Vida, Rijeka, Rikarda Benčića 11,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42266681544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( 379 )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Kašić Vladimir,  Hreljin, Hreljin 46,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74156249600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7.149,45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Kirinčić Dinko,  Malinska, Sv. Vid Miholjice 32,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27631837689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Komesarović Marko,  Njivice, Cvjetni trg 10,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99825274992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7.920,98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Kraljić Milica,  Omišalj, Medrmuniće 34,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32329694415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Kranjčec Zdenko,  Njivice, Ivana Gundulića 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33368795302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7.591,56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Krapić Biserka,  Rijeka, Josipa Mohorića 54,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45624706879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2.977,53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Kresić Drago, Njivice, Cvjetni trg 13,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23297008133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7.679,34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Krupić Enes, Njivice, Cvjetni trg 12,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58642900976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8.906,57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Kukić Borislav, Omišalj, Bjanižov 12,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90542368779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Kurelić Armin, Omišalj, Bjanižov 14,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09580176578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( 389 )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8.522,24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21737B" w:rsidR="0021737B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Kurka Branislav, Rijeka, Zdravka Kučića 13,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09062281528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8.311,56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Kurnoga Tihomir, Viškovo, Dovičići 17,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38410110337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( 391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Kuzmić Siniša, Crikvenica, Braće Buchoffer 11,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95251629263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Lazić Duško, Krk, Bartula Kašića 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85940849387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( 393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8.230,74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Lekan Igor,  Kraljevica, Podfara 6, 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17657614456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Lekčević Josip, Njivice, Cvjetni trg 7,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52820559567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Lončar Božidar, Rijeka, 1. Maja 58,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37419224825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Lupčević Enver,  Kastav, Krajevac 42,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70687833632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7.129,09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Manestar Borislav,  Dramalj, Vukovarska 138, 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55121126511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8.836,38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Manestar Ivica, Njivice, Trg ružmarina 1,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63230564168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( 399 )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8.660,33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Margan Damir, Crikvenica, Kralja Tomislava 126, 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84135220369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400 )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Marinković Dragomir, Dramalj, Vukovarska 89,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53029004829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( 401 )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Matak Oriema, Rijeka, Pašac 55, OIB 08234448413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( 402 )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11.576,43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Matić Željko, Omišalj, Bjanižov 22,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41047978707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( 403 )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8.730,52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Matković Marinko, Rijeka, Kvaternikova 70,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30703280355</w:t>
            </w:r>
            <w:r w:rsidRPr="00887916">
              <w:rPr>
                <w:color w:val="000000"/>
              </w:rPr>
              <w:t> </w:t>
            </w:r>
            <w:r w:rsidRPr="00887916">
              <w:rPr>
                <w:bCs/>
                <w:color w:val="000000"/>
              </w:rPr>
              <w:t xml:space="preserve"> ( 404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11.220,82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Mavrić Damir, Kraljevica, Randićeva ulica 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31354509490 ( 405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Mavrić Drago, Rijeka, Ratka Petrovića 26,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69119668726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406 )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8.640,45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Mavrić Velimir, Crikvenica, Glagoljaša 21,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77209910983 ( 407 )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8.730,52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Mihaljević Predrag, Njivice, Cvjetni trg 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58830648619 ( 408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461.700,00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Mihelčić Jasnica, Omišalj, Bjanižov 11,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55434107220 ( 409 )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9.570,52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Miletović Dragan, Njivice, Cvjetni trg 5,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 OIB 21645315859 ( 410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7.406,35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Miljević Mladen, Krasica, Krasica 43 B,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03149248066 ( 411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5.612,86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Milošević Boro, Čavle, Novo naselje 20,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62483637078 ( 412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7.800,66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Milčetić Damir, Malinska, Rova 26,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39360184921 ( 413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8.580,45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Morić Ružica, Omišalj, Bjanižov 12,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87963955022 ( 414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8.572,16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Mravinac Ivica, Crikvenica, Goranska 14,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45317273310 ( 415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8.190,24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Mršić Josip, Njivice, Cvjetni trg 5, OIB 94855127823 ( 416 )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7.605,26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Nenadić Ivan, Malinska, Oštrobradići 5,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46755903832 (  417 )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Ožanić Vladislav, Omišalj, Bjanižov 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59808855512 ( 418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8.906,57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Paljaga Robert, Crikvenica, Basaričekova 27,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06139865363 ( 419 )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7.305,26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Parašćak Vladimir, Selce, Rade Končara 53,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05497641630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420 )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8.640,45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Perišić Željko, Kraljevica, Palih boraca 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51020719462 ( 421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7.129,09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Petković Izabela, Omišalj, Bjanižov 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04027628878 ( 422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8.429,92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Pešić Novica, Rijeka, Vukovarska 57,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85841897904 ( 423 )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Pečenković Muhamed, Omišalj, Bjanižov 18,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81156334767 ( 424 )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7.951,56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Pijevac Dario, Jadranovo, Nikole Tesle 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58299760420 ( 425 )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7.279,78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Pilić Igor, Crikvenica, Zidarska 77,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78764344546 ( 426 )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Plavšić Mirjana, Omišalj, Bjanižov 3,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98212658744 ( 427 )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8.100,49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Pletenac Zoran, Rijeka, Radićeva 57,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17874768553 ( 428 )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5.612,86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Popović Rajko, Njivice, Cvjetni trg 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26523835019 ( 429 )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8.880,66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Praštalo Branko, Hreljin, Hreljin 218,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06933297509 ( 430 )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Prodan Milivoj, Omišalj, Bjanižov 14,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OIB 56518694458 ( 431 ) 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8.486,57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Puškarić Matija, Hreljin, Hreljin 158,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07640309292 ( 434 )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Radović Zdravko, Omišalj, Medrmuniće 40,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08012488110 ( 433 )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14.477,92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Ratković Želimir, Matulji, Put Brdo 6,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98272120593 ( 434 )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6.395,46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Rovčanin Sabahudin, Omišalj, Bjanižov 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86593265648 ( 435 )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8.850,08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Rundić Petar, Dražice, Jelenje 34, OIB 01513883527 ( 436 )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8.880,66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Semjaniv Josip, Omišalj, Bjanižov 12,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79253333943 (  437 )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8.460,45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Slany Marinko, Kraljevica, Marijana Jurkovića 9,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30109179909 ( 438 )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Smoković Sršić Jadranka, Dobrinj, Čižići 22,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50946134088 ( 439 )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9.908,82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Sokolović-Krulić Jadranka, Njivice, Trg Ante Starčevića 6, OIB 33226036374 ( 440 )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7.422,02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Spicijarić Tonček, Njivice, Kala 6,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80760037964 ( 441 )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8.670,94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Strilčić Davor,  Malinska, Oštrobradići 45,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65992686672 ( 442 )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8.789,96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Tadić Niko, Omišalj, Bjanižov 8, OIB 78099732429 ( 443 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8.971,40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Tavčar Željko, Malinska, Sveti Anton 10,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02002721501 (  444 )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7.679,34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Terzić Adem,  Omišalj, Pušća 31, OIB 44544100658 (  445 )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8.836,38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Tomaić Anton,  Crikvenica, Židine 7,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22101145799 ( 446 )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8.522,24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Tonković Žarko,  Kostrena, Šodići 37,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94239070581 ( 447 )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Troha Ervin,  Omišalj, Bjanižov 9, OIB 85641924188 ( 448 )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7.305,26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Turčić Ivica, Dobrinj, Sveti Vid Dobrinjski 31 a,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41914352915 ( 449 )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13.436,18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Turčić Petra, Dobrinj, Sveti Vid Dobrinjski 31 a, </w:t>
            </w:r>
          </w:p>
          <w:p w:rsidRDefault="00B35AB1" w:rsidP="0021737B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35407960687 (</w:t>
            </w:r>
            <w:r w:rsidR="0021737B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>450 )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8.660,33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Vitezić Ružić Dinka,  Vrbnik, Dragutina Parčića 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02909311355 ( 451 )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1.549,92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Vodopić Denis,  Čavle, Buzdohanj 134/4,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18288423285 ( 452 )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8.640,45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Vračar Gojko,  Omišalj, Brgučena 29,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17578925192 ( 453 )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Vrban Mirko, Njivice, Trg Ante Starčevića 3,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59473996884 ( 454 )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8.880,66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Vrhovski Nenad, Rijeka, Drage Gervaisa 41,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19166018041 ( 455 )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Vujnović Rajko,  Crikvenica, Sopaljska 22,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50953964738 ( 456 )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Šašek Laura, Rijeka, Mihovilići 16/2,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22699372049 ( 457 )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10.223,17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Šegović Nenad, Rijeka, Save Jugo Bujkove 21,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lastRenderedPageBreak/>
              <w:t>OIB 29545027053 ( 458 )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7.920,98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Šepčić Josip, Omišalj, Bjanižov 12,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27270040508 (  459 )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Ševerdija Nenad, Rijeka, Brajšina 11,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77432940459 ( 460 )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Šimičević Ivica, Crikvenica, Ladvić 10,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66855144743 ( 461 )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Škaron Darko, Čavle, Podrvanj 85,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24327708129 ( 462 )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6.395,46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Škof Danko, Omišalj, Bjanižov 20,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16882746648 (  463 )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3077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Škorić Zoran, Viškovo, Marinići 140,</w:t>
            </w:r>
            <w:r w:rsidR="00307716">
              <w:rPr>
                <w:bCs/>
                <w:color w:val="000000"/>
              </w:rPr>
              <w:t xml:space="preserve"> </w:t>
            </w:r>
          </w:p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14786976926 ( 464 )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Šokec Igor,  Kraljevica, Carovo 7,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08081401096 ( 465 )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7.355,40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Špoljar Duško, Krasica, Krasica 139,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18145759687 ( 466 )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7.655,40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Štimac Franjo, Matulji, Rukavac 220,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73970012143 ( 467 )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Šunić Zoran, Omišalj, Medrmuniće 57,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46711232430 ( 468 )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8.039,34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Švaglić Dragan,  Križišće, Veli Dol 100,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68506427914 ( 469 )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5.612,86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Žagar Darko, Kostrena, Martinšćica 7,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68982696380 ( 470 )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8.610,94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307716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Žic Nikola, Njivice, Cvjetni trg 7,</w:t>
            </w:r>
            <w:r w:rsidR="00307716">
              <w:rPr>
                <w:bCs/>
                <w:color w:val="000000"/>
              </w:rPr>
              <w:t xml:space="preserve"> </w:t>
            </w:r>
            <w:r w:rsidRPr="00887916">
              <w:rPr>
                <w:bCs/>
                <w:color w:val="000000"/>
              </w:rPr>
              <w:t xml:space="preserve"> OIB 49251183861 ( 471 )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8.220,82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Žuvić Darko, Omišalj, Mestačini 14,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75527508953 ( 472 )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7.860,82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Ćosić Damir,  Omišalj, Brgučena 14,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89507825750 ( 473 )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8.880,66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 xml:space="preserve">Ćosić Vladimir, Omišalj, Bjanižov 8, </w:t>
            </w:r>
          </w:p>
          <w:p w:rsidRDefault="00B35AB1" w:rsidP="007D677A" w:rsidR="00B35AB1" w:rsidRPr="00887916">
            <w:pPr>
              <w:rPr>
                <w:bCs/>
                <w:color w:val="000000"/>
              </w:rPr>
            </w:pPr>
            <w:r w:rsidRPr="00887916">
              <w:rPr>
                <w:bCs/>
                <w:color w:val="000000"/>
              </w:rPr>
              <w:t>OIB 78003430640 ( 474 )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4.527,45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2368D6" w:rsidR="002368D6">
            <w:pPr>
              <w:rPr>
                <w:color w:val="000000"/>
              </w:rPr>
            </w:pPr>
            <w:r w:rsidRPr="00887916">
              <w:rPr>
                <w:color w:val="000000"/>
              </w:rPr>
              <w:t>GP KRK d.d.</w:t>
            </w:r>
            <w:r w:rsidR="002368D6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 xml:space="preserve">Krk, Stjepana Radića 31, 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05146274847 ( 475 )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1.282.081,99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2368D6" w:rsidR="002368D6">
            <w:pPr>
              <w:rPr>
                <w:color w:val="000000"/>
              </w:rPr>
            </w:pPr>
            <w:r w:rsidRPr="00887916">
              <w:rPr>
                <w:color w:val="000000"/>
              </w:rPr>
              <w:t>ISTRABENZ PLINI d.o.o. Bakar-dio, Senjska cesta bb,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98426608580 ( 476 )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202.253,24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FUCHS MAZIVA d.o.o.</w:t>
            </w:r>
            <w:r w:rsidR="00ED30AF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Samobor,</w:t>
            </w:r>
            <w:r w:rsidR="00D33398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I. Krmica 8, Domaslovec, OIB 99694525219 ( 477</w:t>
            </w:r>
            <w:r w:rsidR="00ED30AF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 xml:space="preserve">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8.665,19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307716" w:rsidP="002368D6" w:rsidR="002368D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POPRAVAK BRODSKIH MOTORA </w:t>
            </w:r>
            <w:r w:rsidR="00B35AB1" w:rsidRPr="00887916">
              <w:rPr>
                <w:color w:val="000000"/>
              </w:rPr>
              <w:t>d.o.o. Čavle, Svilno bb,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66602738511 ( 478 )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31.195,87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2368D6" w:rsidR="002368D6">
            <w:pPr>
              <w:rPr>
                <w:color w:val="000000"/>
              </w:rPr>
            </w:pPr>
            <w:r w:rsidRPr="00887916">
              <w:rPr>
                <w:color w:val="000000"/>
              </w:rPr>
              <w:t>OT-OPTIMA TELEKOM d.d. Zagreb, Bani 75/a,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36004425025 ( 479 )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29.929,11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307716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DRESSER RAND ITALIA </w:t>
            </w:r>
            <w:r w:rsidR="00B35AB1" w:rsidRPr="00887916">
              <w:rPr>
                <w:color w:val="000000"/>
              </w:rPr>
              <w:t>S.r.l.  Genova, Via Frugoni 11/6, Italija</w:t>
            </w:r>
            <w:r w:rsidR="00D33398">
              <w:rPr>
                <w:color w:val="000000"/>
              </w:rPr>
              <w:t>,</w:t>
            </w:r>
            <w:r w:rsidR="00B35AB1" w:rsidRPr="00887916">
              <w:rPr>
                <w:color w:val="000000"/>
              </w:rPr>
              <w:t xml:space="preserve"> OIB 21497223425 ( 480 ) 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1.504.386,84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D33398">
            <w:pPr>
              <w:rPr>
                <w:color w:val="000000"/>
              </w:rPr>
            </w:pPr>
            <w:r w:rsidRPr="00887916">
              <w:rPr>
                <w:color w:val="000000"/>
              </w:rPr>
              <w:t>BIA FLUITEN d.o.o.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Zenica, Školska 10, Bosna i Hercegovina ( 481 )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1.128.456,44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D33398">
            <w:pPr>
              <w:rPr>
                <w:color w:val="000000"/>
              </w:rPr>
            </w:pPr>
            <w:r w:rsidRPr="00887916">
              <w:rPr>
                <w:color w:val="000000"/>
              </w:rPr>
              <w:t>MEZRA d.o.o. Zagreb, Crnčićeva 19,</w:t>
            </w:r>
          </w:p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17563593340 ( 482 )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72.761,38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D33398">
            <w:pPr>
              <w:rPr>
                <w:color w:val="000000"/>
              </w:rPr>
            </w:pPr>
            <w:r w:rsidRPr="00887916">
              <w:rPr>
                <w:color w:val="000000"/>
              </w:rPr>
              <w:t>DVOKUT-ECRO d.o.o.</w:t>
            </w:r>
            <w:r w:rsidR="00D33398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Zagreb, Trnjanska 37,</w:t>
            </w:r>
          </w:p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OIB 29880496238 ( 483 )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119.155,63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D33398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LLOYD S REGISTER OF SHIPPING </w:t>
            </w:r>
            <w:r w:rsidR="00B35AB1" w:rsidRPr="00887916">
              <w:rPr>
                <w:color w:val="000000"/>
              </w:rPr>
              <w:t xml:space="preserve">Podružnica u Republici Hrvatskoj, Rijeka, Trpimirova ulica 61/II,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50018058554 ( 484 )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26.581,35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2368D6" w:rsidR="002368D6">
            <w:pPr>
              <w:rPr>
                <w:color w:val="000000"/>
              </w:rPr>
            </w:pPr>
            <w:r w:rsidRPr="00887916">
              <w:rPr>
                <w:color w:val="000000"/>
              </w:rPr>
              <w:t>TRANŠPED d.d. Zagreb,</w:t>
            </w:r>
            <w:r w:rsidR="002368D6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Kranjčevićeva 11,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65833706049 ( 485 ) 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10.612,28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2368D6" w:rsidR="002368D6">
            <w:pPr>
              <w:rPr>
                <w:color w:val="000000"/>
              </w:rPr>
            </w:pPr>
            <w:r w:rsidRPr="00887916">
              <w:rPr>
                <w:color w:val="000000"/>
              </w:rPr>
              <w:t>HANSA-FLEX CROATIA d.o.o. Zagreb, III Resnik 9,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60365429880 ( 486 )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49.274,00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D33398">
            <w:pPr>
              <w:rPr>
                <w:color w:val="000000"/>
              </w:rPr>
            </w:pPr>
            <w:r w:rsidRPr="00887916">
              <w:rPr>
                <w:color w:val="000000"/>
              </w:rPr>
              <w:t>SECURITAS HRVATSKA d.o.o.</w:t>
            </w:r>
            <w:r w:rsidR="00D33398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Zagreb, Zelinska 3,</w:t>
            </w:r>
          </w:p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33679708526 ( 487 )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1.083.974,86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DOMINELEKTRO d.o.o. Zagreb,</w:t>
            </w:r>
            <w:r w:rsidR="00D33398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Ivane B. Mažuranić 52, OIB 15059563928 ( 488 )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232.730,39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D33398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HRVATSKI ZAVOD ZA ZDRAVSTVENO OSIGURANJE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Rijeka, Slogin kula bb, OIB 02958272670 ( 489 )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2.301,66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D33398">
            <w:pPr>
              <w:rPr>
                <w:color w:val="000000"/>
              </w:rPr>
            </w:pPr>
            <w:r w:rsidRPr="00887916">
              <w:rPr>
                <w:color w:val="000000"/>
              </w:rPr>
              <w:t>INENCO d.o.o.</w:t>
            </w:r>
            <w:r w:rsidR="00ED30AF">
              <w:rPr>
                <w:color w:val="000000"/>
              </w:rPr>
              <w:t xml:space="preserve"> Z</w:t>
            </w:r>
            <w:r w:rsidRPr="00887916">
              <w:rPr>
                <w:color w:val="000000"/>
              </w:rPr>
              <w:t>agreb,</w:t>
            </w:r>
            <w:r w:rsidR="00D33398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Ul. V. Ruždjaka 11,</w:t>
            </w:r>
          </w:p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68399179147 ( 490 )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231.967,06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D33398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ZAGREBAČKA BANKA </w:t>
            </w:r>
            <w:r w:rsidR="00B35AB1" w:rsidRPr="00887916">
              <w:rPr>
                <w:color w:val="000000"/>
              </w:rPr>
              <w:t>d.d. Zagreb,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Trg bana Josipa Jelačića 10, OIB 92963223473 ( 491 )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125.589.557,48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D33398">
            <w:pPr>
              <w:rPr>
                <w:color w:val="000000"/>
              </w:rPr>
            </w:pPr>
            <w:r w:rsidRPr="00887916">
              <w:rPr>
                <w:color w:val="000000"/>
              </w:rPr>
              <w:t>SIEMENS d.d. Zagreb,</w:t>
            </w:r>
            <w:r w:rsidR="00D33398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 xml:space="preserve">Heinzelova 70a, </w:t>
            </w:r>
          </w:p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12673471493  ( 492 )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95.486.463,18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SEKUNDAR USLUGE d.o.o. Pazin, Šime Kurelića 20/4, OIB 71392384822 ( 493 )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191.542,90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ED30AF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HETA ASSET RESOLUTION HRVATSKA d.o.o.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(ranije Hypo-leasing Kroatian d.o.o.)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Zagreb, Koranska 16, OIB 87064273078 ( 494 )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101.678,54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2368D6" w:rsidR="002368D6">
            <w:pPr>
              <w:rPr>
                <w:color w:val="000000"/>
              </w:rPr>
            </w:pPr>
            <w:r w:rsidRPr="00887916">
              <w:rPr>
                <w:color w:val="000000"/>
              </w:rPr>
              <w:t>FRIGOMOTORS d.o.o. Dugopolje, Dugopoljska 35,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09191580513 ( 495 )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1.302.557,92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H-ABDUCO d.o.o. Zagreb, Slavonska Avenija 6a,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13667298928 ( 498 )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166.608.661,71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HETA ASSET RESOLUTION HRVATSKA d.o.o.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(ranije Hypo-Alpe-Adria-Bank International Ag),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Klagenfurt, Alpe-Adria-Platz 1</w:t>
            </w:r>
            <w:r w:rsidR="00D33398">
              <w:rPr>
                <w:color w:val="000000"/>
              </w:rPr>
              <w:t>,</w:t>
            </w:r>
            <w:r w:rsidRPr="00887916">
              <w:rPr>
                <w:color w:val="000000"/>
              </w:rPr>
              <w:t xml:space="preserve">  Republika Austrija,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90730821413 ( 499 )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185.560.345,42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2368D6" w:rsidR="002368D6">
            <w:pPr>
              <w:rPr>
                <w:color w:val="000000"/>
              </w:rPr>
            </w:pPr>
            <w:r w:rsidRPr="00887916">
              <w:rPr>
                <w:color w:val="000000"/>
              </w:rPr>
              <w:t>TERMA HGK d.o.o.</w:t>
            </w:r>
            <w:r w:rsidR="002368D6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Sesvete, Rimski put 11c,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OIB 22186352722  ( 500 )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87.694,99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ERSTE&amp;STEIERMARKISCHE BANK d.d. </w:t>
            </w:r>
          </w:p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Rijeka,  Jadranski Trg 3a, OIB 23057039320 ( 501 )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15.129.809,48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D33398">
            <w:pPr>
              <w:rPr>
                <w:color w:val="000000"/>
              </w:rPr>
            </w:pPr>
            <w:r w:rsidRPr="00887916">
              <w:rPr>
                <w:color w:val="000000"/>
              </w:rPr>
              <w:t>Brodogradilište C.E.S.A.R. d.o.o.</w:t>
            </w:r>
            <w:r w:rsidR="00D33398">
              <w:rPr>
                <w:color w:val="000000"/>
              </w:rPr>
              <w:t xml:space="preserve"> </w:t>
            </w:r>
            <w:r w:rsidRPr="00887916">
              <w:rPr>
                <w:color w:val="000000"/>
              </w:rPr>
              <w:t>Rijeka, Nikole Tesle 2,</w:t>
            </w:r>
          </w:p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56646830672 ( 502 )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184.464,44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ELBANA DI NAVIGACIONE Spa, V.T. Tesei n5,  Portoferario, OIB 00102800497 ( 503 )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378.898,00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REPUBLIKA HRVATSKA, Ministarstvo pomorstva, prometa i infrastrukture ( 504 )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99.621,70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ZAGREBAČKI HOLDING d.o.o. Zagreb, Šubićeva 40/III, OIB 85584865987 ( 505 )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143,26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2368D6" w:rsidR="002368D6">
            <w:pPr>
              <w:rPr>
                <w:color w:val="000000"/>
              </w:rPr>
            </w:pPr>
            <w:r w:rsidRPr="00887916">
              <w:rPr>
                <w:color w:val="000000"/>
              </w:rPr>
              <w:t>STRAGA TRANS d.o.o. Lipik, Tabor 63,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33759398213 ( 506 )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9.865,43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7D677A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WORLD PETROCHEM HOLDING S.A. Company number 1808989 Akara Building 24, De Castro Street, Wickhams Cay </w:t>
            </w:r>
            <w:r w:rsidRPr="00887916">
              <w:rPr>
                <w:color w:val="000000"/>
              </w:rPr>
              <w:lastRenderedPageBreak/>
              <w:t>I Tortola, Road TOWN, British Virgin Islands, OIB 00773375726 ( 507 )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lastRenderedPageBreak/>
              <w:t>280.992.339,81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B35AB1" w:rsidP="007D677A" w:rsidR="00B35AB1" w:rsidRPr="00887916">
            <w:pPr>
              <w:pStyle w:val="Odlomakpopisa"/>
              <w:numPr>
                <w:ilvl w:val="0"/>
                <w:numId w:val="41"/>
              </w:numPr>
              <w:spacing w:lineRule="auto" w:line="240" w:after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type="dxa" w:w="6237"/>
            <w:hideMark/>
          </w:tcPr>
          <w:p w:rsidRDefault="00B35AB1" w:rsidP="00D33398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EXPLAST, spol.s.r.o., Všestarska 577, Praha 9-Klanovice, Češka Republika ( 509 )</w:t>
            </w:r>
            <w:r w:rsidR="002368D6">
              <w:rPr>
                <w:color w:val="000000"/>
              </w:rPr>
              <w:t xml:space="preserve"> 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3.565.832,23</w:t>
            </w:r>
          </w:p>
        </w:tc>
      </w:tr>
      <w:tr w:rsidTr="007D677A" w:rsidR="00B35AB1" w:rsidRPr="00887916">
        <w:trPr>
          <w:trHeight w:val="20"/>
        </w:trPr>
        <w:tc>
          <w:tcPr>
            <w:tcW w:type="dxa" w:w="959"/>
            <w:noWrap/>
          </w:tcPr>
          <w:p w:rsidRDefault="004044B8" w:rsidP="004044B8" w:rsidR="00B35AB1" w:rsidRPr="00887916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  </w:t>
            </w:r>
            <w:r w:rsidR="00B35AB1" w:rsidRPr="00887916">
              <w:rPr>
                <w:color w:val="000000"/>
              </w:rPr>
              <w:t>484.</w:t>
            </w:r>
          </w:p>
        </w:tc>
        <w:tc>
          <w:tcPr>
            <w:tcW w:type="dxa" w:w="6237"/>
            <w:hideMark/>
          </w:tcPr>
          <w:p w:rsidRDefault="00B35AB1" w:rsidP="002368D6" w:rsidR="002368D6">
            <w:pPr>
              <w:rPr>
                <w:color w:val="000000"/>
              </w:rPr>
            </w:pPr>
            <w:r w:rsidRPr="00887916">
              <w:rPr>
                <w:color w:val="000000"/>
              </w:rPr>
              <w:t xml:space="preserve">EKIMP d.o.o. Zagreb,  Trpimirova 11, </w:t>
            </w:r>
          </w:p>
          <w:p w:rsidRDefault="00B35AB1" w:rsidP="002368D6" w:rsidR="00B35AB1" w:rsidRPr="00887916">
            <w:pPr>
              <w:rPr>
                <w:color w:val="000000"/>
              </w:rPr>
            </w:pPr>
            <w:r w:rsidRPr="00887916">
              <w:rPr>
                <w:color w:val="000000"/>
              </w:rPr>
              <w:t>OIB 25596593116 ( 510 )</w:t>
            </w:r>
          </w:p>
        </w:tc>
        <w:tc>
          <w:tcPr>
            <w:tcW w:type="dxa" w:w="1984"/>
            <w:noWrap/>
            <w:hideMark/>
          </w:tcPr>
          <w:p w:rsidRDefault="00B35AB1" w:rsidP="007D677A" w:rsidR="00B35AB1" w:rsidRPr="00887916">
            <w:pPr>
              <w:jc w:val="right"/>
              <w:rPr>
                <w:color w:val="000000"/>
              </w:rPr>
            </w:pPr>
            <w:r w:rsidRPr="00887916">
              <w:rPr>
                <w:color w:val="000000"/>
              </w:rPr>
              <w:t>177.008,80</w:t>
            </w:r>
          </w:p>
        </w:tc>
      </w:tr>
    </w:tbl>
    <w:p w:rsidRDefault="005714D1" w:rsidR="005714D1"/>
    <w:p w:rsidRDefault="002368D6" w:rsidP="00F44166" w:rsidR="009C3C59">
      <w:pPr>
        <w:jc w:val="both"/>
        <w:rPr>
          <w:color w:val="000000"/>
        </w:rPr>
      </w:pPr>
      <w:r>
        <w:t>II.</w:t>
      </w:r>
      <w:r>
        <w:tab/>
        <w:t xml:space="preserve">Zahtjevi </w:t>
      </w:r>
      <w:r w:rsidR="009C3C59" w:rsidRPr="009C3C59">
        <w:rPr>
          <w:color w:val="000000"/>
        </w:rPr>
        <w:t>osiguranje iznosa osnovom budućih plaćanja</w:t>
      </w:r>
      <w:r>
        <w:rPr>
          <w:color w:val="000000"/>
        </w:rPr>
        <w:t xml:space="preserve">: </w:t>
      </w:r>
      <w:r w:rsidR="009C3C59" w:rsidRPr="009C3C59">
        <w:rPr>
          <w:color w:val="000000"/>
        </w:rPr>
        <w:t xml:space="preserve"> </w:t>
      </w:r>
    </w:p>
    <w:p w:rsidRDefault="00F44166" w:rsidP="00F44166" w:rsidR="00F44166">
      <w:pPr>
        <w:jc w:val="both"/>
      </w:pPr>
    </w:p>
    <w:tbl>
      <w:tblPr>
        <w:tblW w:type="dxa" w:w="9087"/>
        <w:tblInd w:type="dxa" w:w="93"/>
        <w:tblLook w:val="04A0" w:noVBand="1" w:noHBand="0" w:lastColumn="0" w:firstColumn="1" w:lastRow="0" w:firstRow="1"/>
      </w:tblPr>
      <w:tblGrid>
        <w:gridCol w:w="1008"/>
        <w:gridCol w:w="6095"/>
        <w:gridCol w:w="1984"/>
      </w:tblGrid>
      <w:tr w:rsidTr="009C3C59" w:rsidR="00F44166" w:rsidRPr="009C3C59">
        <w:trPr>
          <w:trHeight w:val="2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44166" w:rsidP="00DF6127" w:rsidR="00F44166" w:rsidRPr="00B35AB1">
            <w:pPr>
              <w:rPr>
                <w:bCs/>
                <w:color w:val="000000"/>
              </w:rPr>
            </w:pPr>
          </w:p>
          <w:p w:rsidRDefault="00F44166" w:rsidP="009C3C59" w:rsidR="00F44166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red.br.</w:t>
            </w:r>
          </w:p>
          <w:p w:rsidRDefault="00F44166" w:rsidP="009C3C59" w:rsidR="00F44166" w:rsidRPr="009C3C59">
            <w:pPr>
              <w:jc w:val="center"/>
              <w:rPr>
                <w:color w:val="000000"/>
              </w:rPr>
            </w:pPr>
          </w:p>
        </w:tc>
        <w:tc>
          <w:tcPr>
            <w:tcW w:type="dxa" w:w="60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44166" w:rsidP="00DF6127" w:rsidR="00F44166">
            <w:pPr>
              <w:tabs>
                <w:tab w:pos="4989" w:val="left"/>
              </w:tabs>
              <w:rPr>
                <w:bCs/>
                <w:color w:val="000000"/>
              </w:rPr>
            </w:pPr>
          </w:p>
          <w:p w:rsidRDefault="00F44166" w:rsidP="009C3C59" w:rsidR="00F44166" w:rsidRPr="009C3C59">
            <w:pPr>
              <w:rPr>
                <w:color w:val="000000"/>
              </w:rPr>
            </w:pPr>
            <w:r w:rsidRPr="00B35AB1">
              <w:rPr>
                <w:bCs/>
                <w:color w:val="000000"/>
              </w:rPr>
              <w:t>vjerovnik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</w:tcPr>
          <w:p w:rsidRDefault="00F44166" w:rsidP="00DF6127" w:rsidR="00F44166">
            <w:pPr>
              <w:rPr>
                <w:bCs/>
                <w:color w:val="000000"/>
              </w:rPr>
            </w:pPr>
          </w:p>
          <w:p w:rsidRDefault="00F44166" w:rsidP="009C3C59" w:rsidR="00F44166" w:rsidRPr="009C3C59">
            <w:pPr>
              <w:rPr>
                <w:color w:val="000000"/>
              </w:rPr>
            </w:pPr>
            <w:r>
              <w:rPr>
                <w:bCs/>
                <w:color w:val="000000"/>
              </w:rPr>
              <w:t>iznos u kunama</w:t>
            </w:r>
          </w:p>
        </w:tc>
      </w:tr>
      <w:tr w:rsidTr="009C3C59" w:rsidR="009C3C59" w:rsidRPr="009C3C59">
        <w:trPr>
          <w:trHeight w:val="20"/>
        </w:trPr>
        <w:tc>
          <w:tcPr>
            <w:tcW w:type="dxa" w:w="10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C3C59" w:rsidP="009C3C59" w:rsidR="009C3C59" w:rsidRPr="009C3C59">
            <w:pPr>
              <w:jc w:val="center"/>
              <w:rPr>
                <w:color w:val="000000"/>
              </w:rPr>
            </w:pPr>
            <w:r w:rsidRPr="009C3C59">
              <w:rPr>
                <w:color w:val="000000"/>
              </w:rPr>
              <w:t>1.</w:t>
            </w:r>
          </w:p>
        </w:tc>
        <w:tc>
          <w:tcPr>
            <w:tcW w:type="dxa" w:w="60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C3C59" w:rsidP="009C3C59" w:rsidR="009C3C59">
            <w:pPr>
              <w:rPr>
                <w:color w:val="000000"/>
              </w:rPr>
            </w:pPr>
            <w:r w:rsidRPr="009C3C59">
              <w:rPr>
                <w:color w:val="000000"/>
              </w:rPr>
              <w:t>DIOKI d.d.u stečaju</w:t>
            </w:r>
            <w:r>
              <w:rPr>
                <w:color w:val="000000"/>
              </w:rPr>
              <w:t xml:space="preserve"> </w:t>
            </w:r>
            <w:r w:rsidRPr="009C3C59">
              <w:rPr>
                <w:color w:val="000000"/>
              </w:rPr>
              <w:t xml:space="preserve"> Zagreb</w:t>
            </w:r>
            <w:r>
              <w:rPr>
                <w:color w:val="000000"/>
              </w:rPr>
              <w:t>,</w:t>
            </w:r>
            <w:r w:rsidRPr="009C3C59">
              <w:rPr>
                <w:color w:val="000000"/>
              </w:rPr>
              <w:t xml:space="preserve"> Čulinečka cesta 252, </w:t>
            </w:r>
          </w:p>
          <w:p w:rsidRDefault="009C3C59" w:rsidP="009C3C59" w:rsidR="009C3C59" w:rsidRPr="009C3C59">
            <w:pPr>
              <w:rPr>
                <w:color w:val="000000"/>
              </w:rPr>
            </w:pPr>
            <w:r w:rsidRPr="009C3C59">
              <w:rPr>
                <w:color w:val="000000"/>
              </w:rPr>
              <w:t xml:space="preserve">OIB 71451172026 ( 1 ) </w:t>
            </w:r>
          </w:p>
        </w:tc>
        <w:tc>
          <w:tcPr>
            <w:tcW w:type="dxa" w:w="198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C3C59" w:rsidP="009C3C59" w:rsidR="009C3C59" w:rsidRPr="009C3C59">
            <w:pPr>
              <w:rPr>
                <w:color w:val="000000"/>
              </w:rPr>
            </w:pPr>
            <w:r w:rsidRPr="009C3C59">
              <w:rPr>
                <w:color w:val="000000"/>
              </w:rPr>
              <w:t>474.300.576,13</w:t>
            </w:r>
          </w:p>
        </w:tc>
      </w:tr>
      <w:tr w:rsidTr="009C3C59" w:rsidR="009C3C59" w:rsidRPr="009C3C59">
        <w:trPr>
          <w:trHeight w:val="20"/>
        </w:trPr>
        <w:tc>
          <w:tcPr>
            <w:tcW w:type="dxa" w:w="10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C3C59" w:rsidP="009C3C59" w:rsidR="009C3C59" w:rsidRPr="009C3C59">
            <w:pPr>
              <w:jc w:val="center"/>
              <w:rPr>
                <w:color w:val="000000"/>
              </w:rPr>
            </w:pPr>
            <w:r w:rsidRPr="009C3C59">
              <w:rPr>
                <w:color w:val="000000"/>
              </w:rPr>
              <w:t>2.</w:t>
            </w:r>
          </w:p>
        </w:tc>
        <w:tc>
          <w:tcPr>
            <w:tcW w:type="dxa" w:w="60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D33398" w:rsidP="009C3C59" w:rsidR="009C3C59">
            <w:pPr>
              <w:rPr>
                <w:color w:val="000000"/>
              </w:rPr>
            </w:pPr>
            <w:r w:rsidRPr="009C3C59">
              <w:rPr>
                <w:color w:val="000000"/>
              </w:rPr>
              <w:t xml:space="preserve">KIJAC NEKRETNINE </w:t>
            </w:r>
            <w:r w:rsidR="009C3C59" w:rsidRPr="009C3C59">
              <w:rPr>
                <w:color w:val="000000"/>
              </w:rPr>
              <w:t xml:space="preserve">d.d., Omišalj 51513, Poje 1, </w:t>
            </w:r>
          </w:p>
          <w:p w:rsidRDefault="009C3C59" w:rsidP="009C3C59" w:rsidR="009C3C59" w:rsidRPr="009C3C59">
            <w:pPr>
              <w:rPr>
                <w:color w:val="000000"/>
              </w:rPr>
            </w:pPr>
            <w:r w:rsidRPr="009C3C59">
              <w:rPr>
                <w:color w:val="000000"/>
              </w:rPr>
              <w:t xml:space="preserve">OIB 36063948499 ( 38 )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C3C59" w:rsidP="009C3C59" w:rsidR="009C3C59" w:rsidRPr="009C3C59">
            <w:pPr>
              <w:rPr>
                <w:color w:val="000000"/>
              </w:rPr>
            </w:pPr>
            <w:r w:rsidRPr="009C3C59">
              <w:rPr>
                <w:color w:val="000000"/>
              </w:rPr>
              <w:t>342.930.041,40</w:t>
            </w:r>
          </w:p>
        </w:tc>
      </w:tr>
      <w:tr w:rsidTr="009C3C59" w:rsidR="009C3C59" w:rsidRPr="009C3C59">
        <w:trPr>
          <w:trHeight w:val="20"/>
        </w:trPr>
        <w:tc>
          <w:tcPr>
            <w:tcW w:type="dxa" w:w="1008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C3C59" w:rsidP="009C3C59" w:rsidR="009C3C59" w:rsidRPr="009C3C59">
            <w:pPr>
              <w:jc w:val="center"/>
              <w:rPr>
                <w:color w:val="000000"/>
              </w:rPr>
            </w:pPr>
            <w:r w:rsidRPr="009C3C59">
              <w:rPr>
                <w:color w:val="000000"/>
              </w:rPr>
              <w:t>3.</w:t>
            </w:r>
          </w:p>
        </w:tc>
        <w:tc>
          <w:tcPr>
            <w:tcW w:type="dxa" w:w="60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hideMark/>
          </w:tcPr>
          <w:p w:rsidRDefault="009C3C59" w:rsidP="009C3C59" w:rsidR="009C3C59">
            <w:pPr>
              <w:rPr>
                <w:color w:val="000000"/>
              </w:rPr>
            </w:pPr>
            <w:r w:rsidRPr="009C3C59">
              <w:rPr>
                <w:color w:val="000000"/>
              </w:rPr>
              <w:t>ĆUF d.o.o. Zagreb, Francesca Tenchinija 2/A,</w:t>
            </w:r>
          </w:p>
          <w:p w:rsidRDefault="009C3C59" w:rsidP="009C3C59" w:rsidR="009C3C59" w:rsidRPr="009C3C59">
            <w:pPr>
              <w:rPr>
                <w:color w:val="000000"/>
              </w:rPr>
            </w:pPr>
            <w:r w:rsidRPr="009C3C59">
              <w:rPr>
                <w:color w:val="000000"/>
              </w:rPr>
              <w:t xml:space="preserve">OIB 50616400695 ( 39 ) </w:t>
            </w:r>
          </w:p>
        </w:tc>
        <w:tc>
          <w:tcPr>
            <w:tcW w:type="dxa" w:w="198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hideMark/>
          </w:tcPr>
          <w:p w:rsidRDefault="009C3C59" w:rsidP="009C3C59" w:rsidR="009C3C59" w:rsidRPr="009C3C59">
            <w:pPr>
              <w:rPr>
                <w:color w:val="000000"/>
              </w:rPr>
            </w:pPr>
            <w:r w:rsidRPr="009C3C59">
              <w:rPr>
                <w:color w:val="000000"/>
              </w:rPr>
              <w:t>264.218.138,46</w:t>
            </w:r>
          </w:p>
        </w:tc>
      </w:tr>
    </w:tbl>
    <w:p w:rsidRDefault="009C3C59" w:rsidP="00D72A7A" w:rsidR="002368D6">
      <w:r>
        <w:t xml:space="preserve"> </w:t>
      </w:r>
    </w:p>
    <w:p w:rsidRDefault="002368D6" w:rsidP="002368D6" w:rsidR="002368D6">
      <w:pPr>
        <w:jc w:val="both"/>
      </w:pPr>
      <w:r>
        <w:t>III.</w:t>
      </w:r>
      <w:r w:rsidR="00F44166">
        <w:tab/>
      </w:r>
      <w:r>
        <w:t xml:space="preserve">Osporene tražbine: </w:t>
      </w:r>
    </w:p>
    <w:p w:rsidRDefault="002368D6" w:rsidP="002368D6" w:rsidR="002368D6">
      <w:pPr>
        <w:jc w:val="both"/>
      </w:pPr>
    </w:p>
    <w:p w:rsidRDefault="00B077B4" w:rsidP="00B077B4" w:rsidR="002368D6">
      <w:r>
        <w:t xml:space="preserve">1. </w:t>
      </w:r>
      <w:r w:rsidR="00D33398">
        <w:tab/>
      </w:r>
      <w:r w:rsidR="005714D1" w:rsidRPr="00887916">
        <w:t xml:space="preserve">Stečajni upravitelj </w:t>
      </w:r>
      <w:r w:rsidR="002368D6">
        <w:t xml:space="preserve">je osporio </w:t>
      </w:r>
      <w:r w:rsidR="005714D1" w:rsidRPr="00887916">
        <w:t>tražbin</w:t>
      </w:r>
      <w:r>
        <w:t>u</w:t>
      </w:r>
      <w:r w:rsidR="005714D1" w:rsidRPr="00887916">
        <w:t xml:space="preserve"> </w:t>
      </w:r>
      <w:r w:rsidR="002368D6">
        <w:t xml:space="preserve">prvog višeg isplatnog reda </w:t>
      </w:r>
      <w:r>
        <w:t xml:space="preserve"> </w:t>
      </w:r>
      <w:r w:rsidRPr="00EC0DDE">
        <w:t>vjerovnika</w:t>
      </w:r>
      <w:r>
        <w:t xml:space="preserve"> </w:t>
      </w:r>
      <w:r w:rsidRPr="00887916">
        <w:rPr>
          <w:bCs/>
          <w:color w:val="000000"/>
        </w:rPr>
        <w:t>MILOŠ</w:t>
      </w:r>
      <w:r>
        <w:rPr>
          <w:bCs/>
          <w:color w:val="000000"/>
        </w:rPr>
        <w:t>A</w:t>
      </w:r>
      <w:r w:rsidRPr="00887916">
        <w:rPr>
          <w:bCs/>
          <w:color w:val="000000"/>
        </w:rPr>
        <w:t xml:space="preserve"> KARIĆ</w:t>
      </w:r>
      <w:r>
        <w:rPr>
          <w:bCs/>
          <w:color w:val="000000"/>
        </w:rPr>
        <w:t>A</w:t>
      </w:r>
      <w:r w:rsidRPr="00887916">
        <w:rPr>
          <w:bCs/>
          <w:color w:val="000000"/>
        </w:rPr>
        <w:t>, Omišalj, Bjanižov 18, OIB 88196520917 ( 58 )</w:t>
      </w:r>
      <w:r>
        <w:rPr>
          <w:bCs/>
          <w:color w:val="000000"/>
        </w:rPr>
        <w:t xml:space="preserve">  u iznosu od </w:t>
      </w:r>
      <w:r w:rsidRPr="00887916">
        <w:rPr>
          <w:bCs/>
          <w:color w:val="000000"/>
        </w:rPr>
        <w:t>1.689.685,98</w:t>
      </w:r>
      <w:r>
        <w:rPr>
          <w:bCs/>
          <w:color w:val="000000"/>
        </w:rPr>
        <w:t xml:space="preserve"> kn.</w:t>
      </w:r>
    </w:p>
    <w:p w:rsidRDefault="00B077B4" w:rsidP="002368D6" w:rsidR="00B077B4">
      <w:pPr>
        <w:jc w:val="both"/>
      </w:pPr>
    </w:p>
    <w:p w:rsidRDefault="00B077B4" w:rsidP="00B077B4" w:rsidR="00B077B4" w:rsidRPr="00EC0DDE">
      <w:pPr>
        <w:ind w:firstLine="708"/>
        <w:jc w:val="both"/>
      </w:pPr>
      <w:r w:rsidRPr="00EC0DDE">
        <w:rPr>
          <w:rFonts w:eastAsia="MS Mincho"/>
        </w:rPr>
        <w:t xml:space="preserve">Stečajni vjerovnik </w:t>
      </w:r>
      <w:r w:rsidRPr="00887916">
        <w:rPr>
          <w:bCs/>
          <w:color w:val="000000"/>
        </w:rPr>
        <w:t>MILOŠ KARIĆ, Omišalj, Bjanižov 18, OIB 88196520917 ( 58 )</w:t>
      </w:r>
      <w:r w:rsidRPr="00EC0DDE">
        <w:rPr>
          <w:rFonts w:eastAsia="MS Mincho"/>
        </w:rPr>
        <w:t xml:space="preserve"> upućuje se, radi utvrđenja osporene tražbine </w:t>
      </w:r>
      <w:r>
        <w:rPr>
          <w:rFonts w:eastAsia="MS Mincho"/>
        </w:rPr>
        <w:t xml:space="preserve">prvog </w:t>
      </w:r>
      <w:r w:rsidRPr="00EC0DDE">
        <w:rPr>
          <w:rFonts w:eastAsia="MS Mincho"/>
        </w:rPr>
        <w:t xml:space="preserve">višeg isplatnog reda u iznosu od </w:t>
      </w:r>
      <w:r w:rsidRPr="00887916">
        <w:rPr>
          <w:bCs/>
          <w:color w:val="000000"/>
        </w:rPr>
        <w:t>1.689.685,98</w:t>
      </w:r>
      <w:r>
        <w:rPr>
          <w:bCs/>
          <w:color w:val="000000"/>
        </w:rPr>
        <w:t xml:space="preserve"> </w:t>
      </w:r>
      <w:r w:rsidRPr="00EC0DDE">
        <w:rPr>
          <w:rFonts w:eastAsia="MS Mincho"/>
        </w:rPr>
        <w:t>kn, da pokrene parnicu u roku od 8 dana od dana dostave izvatka ovog rješenja, inače će se smatrati da je odustao od prava na vođenje parnice.</w:t>
      </w:r>
    </w:p>
    <w:p w:rsidRDefault="00B077B4" w:rsidP="002368D6" w:rsidR="00B077B4">
      <w:pPr>
        <w:jc w:val="both"/>
      </w:pPr>
    </w:p>
    <w:p w:rsidRDefault="00B077B4" w:rsidP="00B077B4" w:rsidR="00B077B4">
      <w:pPr>
        <w:jc w:val="both"/>
      </w:pPr>
      <w:r>
        <w:t xml:space="preserve">2. </w:t>
      </w:r>
      <w:r>
        <w:tab/>
      </w:r>
      <w:r w:rsidRPr="00887916">
        <w:t xml:space="preserve">Stečajni upravitelj </w:t>
      </w:r>
      <w:r>
        <w:t xml:space="preserve">je osporio </w:t>
      </w:r>
      <w:r w:rsidRPr="00887916">
        <w:t>tražbin</w:t>
      </w:r>
      <w:r>
        <w:t>u</w:t>
      </w:r>
      <w:r w:rsidRPr="00887916">
        <w:t xml:space="preserve"> </w:t>
      </w:r>
      <w:r>
        <w:t xml:space="preserve">drugog višeg isplatnog reda </w:t>
      </w:r>
      <w:r w:rsidRPr="00EC0DDE">
        <w:t>vjerovnika</w:t>
      </w:r>
      <w:r>
        <w:t xml:space="preserve"> </w:t>
      </w:r>
      <w:r w:rsidRPr="00887916">
        <w:t>KATICE DOMIJAN, Kraljevica, Vršina 13 ( 496 )</w:t>
      </w:r>
      <w:r>
        <w:rPr>
          <w:bCs/>
          <w:color w:val="000000"/>
        </w:rPr>
        <w:t xml:space="preserve">  u iznosu od 220.000,00 kn.</w:t>
      </w:r>
    </w:p>
    <w:p w:rsidRDefault="00B077B4" w:rsidP="00B077B4" w:rsidR="00B077B4">
      <w:pPr>
        <w:jc w:val="both"/>
      </w:pPr>
    </w:p>
    <w:p w:rsidRDefault="00B077B4" w:rsidP="00B077B4" w:rsidR="00B077B4" w:rsidRPr="00EC0DDE">
      <w:pPr>
        <w:ind w:firstLine="708"/>
        <w:jc w:val="both"/>
      </w:pPr>
      <w:r w:rsidRPr="00EC0DDE">
        <w:rPr>
          <w:rFonts w:eastAsia="MS Mincho"/>
        </w:rPr>
        <w:t xml:space="preserve">Stečajni vjerovnik </w:t>
      </w:r>
      <w:r w:rsidRPr="00887916">
        <w:t>KATIC</w:t>
      </w:r>
      <w:r>
        <w:t>A</w:t>
      </w:r>
      <w:r w:rsidRPr="00887916">
        <w:t xml:space="preserve"> DOMIJAN, Kraljevica, Vršina 13 ( 496 )</w:t>
      </w:r>
      <w:r>
        <w:t xml:space="preserve"> </w:t>
      </w:r>
      <w:r w:rsidRPr="00EC0DDE">
        <w:rPr>
          <w:rFonts w:eastAsia="MS Mincho"/>
        </w:rPr>
        <w:t xml:space="preserve">upućuje se, radi utvrđenja osporene tražbine drugog višeg isplatnog reda u iznosu od </w:t>
      </w:r>
      <w:r>
        <w:rPr>
          <w:bCs/>
          <w:color w:val="000000"/>
        </w:rPr>
        <w:t xml:space="preserve">220.000,00 </w:t>
      </w:r>
      <w:r w:rsidRPr="00EC0DDE">
        <w:rPr>
          <w:rFonts w:eastAsia="MS Mincho"/>
        </w:rPr>
        <w:t>kn, da pokrene parnicu u roku od 8 dana od dana dostave izvatka ovog rješenja, inače će se smatrati da je odustao od prava na vođenje parnice.</w:t>
      </w:r>
    </w:p>
    <w:p w:rsidRDefault="00B077B4" w:rsidP="002368D6" w:rsidR="002368D6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Default="00B077B4" w:rsidP="00B077B4" w:rsidR="00B077B4">
      <w:pPr>
        <w:jc w:val="both"/>
      </w:pPr>
      <w:r>
        <w:t xml:space="preserve">3. </w:t>
      </w:r>
      <w:r>
        <w:tab/>
      </w:r>
      <w:r w:rsidRPr="00887916">
        <w:t xml:space="preserve">Stečajni upravitelj </w:t>
      </w:r>
      <w:r>
        <w:t xml:space="preserve">je osporio </w:t>
      </w:r>
      <w:r w:rsidRPr="00887916">
        <w:t>tražbin</w:t>
      </w:r>
      <w:r>
        <w:t>u</w:t>
      </w:r>
      <w:r w:rsidRPr="00887916">
        <w:t xml:space="preserve"> </w:t>
      </w:r>
      <w:r>
        <w:t xml:space="preserve">drugog višeg isplatnog reda  </w:t>
      </w:r>
      <w:r w:rsidRPr="00EC0DDE">
        <w:t>vjerovnika</w:t>
      </w:r>
      <w:r>
        <w:t xml:space="preserve"> </w:t>
      </w:r>
      <w:r w:rsidRPr="00887916">
        <w:t>RUPERT</w:t>
      </w:r>
      <w:r>
        <w:t>A</w:t>
      </w:r>
      <w:r w:rsidRPr="00887916">
        <w:t xml:space="preserve"> TRETLER</w:t>
      </w:r>
      <w:r>
        <w:t>A</w:t>
      </w:r>
      <w:r w:rsidRPr="00887916">
        <w:t>, Malinska, J. Tončića 14 ( 497 )</w:t>
      </w:r>
      <w:r>
        <w:rPr>
          <w:bCs/>
          <w:color w:val="000000"/>
        </w:rPr>
        <w:t xml:space="preserve">  u iznosu od 220.000,00 kn.</w:t>
      </w:r>
    </w:p>
    <w:p w:rsidRDefault="00B077B4" w:rsidP="00B077B4" w:rsidR="00B077B4">
      <w:pPr>
        <w:jc w:val="both"/>
      </w:pPr>
    </w:p>
    <w:p w:rsidRDefault="00B077B4" w:rsidP="00B077B4" w:rsidR="00B077B4" w:rsidRPr="00EC0DDE">
      <w:pPr>
        <w:ind w:firstLine="708"/>
        <w:jc w:val="both"/>
      </w:pPr>
      <w:r w:rsidRPr="00EC0DDE">
        <w:rPr>
          <w:rFonts w:eastAsia="MS Mincho"/>
        </w:rPr>
        <w:t xml:space="preserve">Stečajni vjerovnik </w:t>
      </w:r>
      <w:r w:rsidRPr="00887916">
        <w:t>RUPERT TRETLER, Malinska, J. Tončića 14 ( 497 )</w:t>
      </w:r>
      <w:r>
        <w:t xml:space="preserve"> </w:t>
      </w:r>
      <w:r w:rsidRPr="00EC0DDE">
        <w:rPr>
          <w:rFonts w:eastAsia="MS Mincho"/>
        </w:rPr>
        <w:t xml:space="preserve">upućuje se, radi utvrđenja osporene tražbine drugog višeg isplatnog reda u iznosu od </w:t>
      </w:r>
      <w:r>
        <w:rPr>
          <w:bCs/>
          <w:color w:val="000000"/>
        </w:rPr>
        <w:t xml:space="preserve">220.000,00 </w:t>
      </w:r>
      <w:r w:rsidRPr="00EC0DDE">
        <w:rPr>
          <w:rFonts w:eastAsia="MS Mincho"/>
        </w:rPr>
        <w:t>kn, da pokrene parnicu u roku od 8 dana od dana dostave izvatka ovog rješenja, inače će se smatrati da je odustao od prava na vođenje parnice.</w:t>
      </w:r>
    </w:p>
    <w:p w:rsidRDefault="00B077B4" w:rsidP="00F44166" w:rsidR="00B077B4">
      <w:pPr>
        <w:jc w:val="both"/>
      </w:pPr>
    </w:p>
    <w:p w:rsidRDefault="00B077B4" w:rsidP="00B077B4" w:rsidR="00B077B4" w:rsidRPr="00EC0DDE">
      <w:pPr>
        <w:jc w:val="center"/>
      </w:pPr>
      <w:r w:rsidRPr="00EC0DDE">
        <w:t>Obrazloženje</w:t>
      </w:r>
    </w:p>
    <w:p w:rsidRDefault="00B077B4" w:rsidP="00B077B4" w:rsidR="00B077B4" w:rsidRPr="00EC0DDE">
      <w:pPr>
        <w:jc w:val="both"/>
      </w:pPr>
    </w:p>
    <w:p w:rsidRDefault="00D42088" w:rsidP="00D42088" w:rsidR="00D42088">
      <w:pPr>
        <w:ind w:firstLine="708"/>
        <w:jc w:val="both"/>
        <w:rPr>
          <w:rFonts w:eastAsia="MS Mincho"/>
        </w:rPr>
      </w:pPr>
      <w:r w:rsidRPr="00EC0DDE">
        <w:rPr>
          <w:rFonts w:eastAsia="MS Mincho"/>
        </w:rPr>
        <w:t xml:space="preserve">Na  ispitnom ročištu održanom dana </w:t>
      </w:r>
      <w:r>
        <w:rPr>
          <w:rFonts w:eastAsia="MS Mincho"/>
        </w:rPr>
        <w:t>7. listopada  2015</w:t>
      </w:r>
      <w:r w:rsidRPr="00EC0DDE">
        <w:rPr>
          <w:rFonts w:eastAsia="MS Mincho"/>
        </w:rPr>
        <w:t xml:space="preserve">. ispitane su sve prijave tražbina prema svojim iznosima i redu. </w:t>
      </w:r>
    </w:p>
    <w:p w:rsidRDefault="00D42088" w:rsidP="00D42088" w:rsidR="00D42088" w:rsidRPr="00EC0DDE">
      <w:pPr>
        <w:ind w:firstLine="708"/>
        <w:jc w:val="both"/>
        <w:rPr>
          <w:rFonts w:eastAsia="MS Mincho"/>
        </w:rPr>
      </w:pPr>
    </w:p>
    <w:p w:rsidRDefault="00D42088" w:rsidP="00D42088" w:rsidR="00D42088" w:rsidRPr="00EC0DDE">
      <w:pPr>
        <w:ind w:firstLine="708"/>
        <w:jc w:val="both"/>
        <w:rPr>
          <w:rFonts w:eastAsia="MS Mincho"/>
        </w:rPr>
      </w:pPr>
      <w:r w:rsidRPr="00EC0DDE">
        <w:rPr>
          <w:rFonts w:eastAsia="MS Mincho"/>
        </w:rPr>
        <w:lastRenderedPageBreak/>
        <w:t xml:space="preserve"> </w:t>
      </w:r>
      <w:r w:rsidRPr="00A0031B">
        <w:t xml:space="preserve">Stečajni upravitelj </w:t>
      </w:r>
      <w:r>
        <w:t>s</w:t>
      </w:r>
      <w:r w:rsidRPr="00A0031B">
        <w:t>e određeno izjasni</w:t>
      </w:r>
      <w:r>
        <w:t>o</w:t>
      </w:r>
      <w:r w:rsidRPr="00A0031B">
        <w:t xml:space="preserve"> priznaje li ili osporava svaku prijavljenu tražbinu</w:t>
      </w:r>
      <w:r>
        <w:t>.</w:t>
      </w:r>
    </w:p>
    <w:p w:rsidRDefault="00D42088" w:rsidP="00D42088" w:rsidR="00D42088" w:rsidRPr="00EC0DDE">
      <w:pPr>
        <w:jc w:val="both"/>
        <w:rPr>
          <w:rFonts w:eastAsia="MS Mincho"/>
        </w:rPr>
      </w:pPr>
    </w:p>
    <w:p w:rsidRDefault="00D42088" w:rsidP="00D42088" w:rsidR="00D42088" w:rsidRPr="00EC0DDE">
      <w:pPr>
        <w:jc w:val="both"/>
      </w:pPr>
      <w:r w:rsidRPr="00EC0DDE">
        <w:t xml:space="preserve">  </w:t>
      </w:r>
      <w:r w:rsidRPr="00EC0DDE">
        <w:tab/>
        <w:t xml:space="preserve"> Stečajni sudac je sukladno odredbi članka 177. stavak 2. Stečajnog zakona </w:t>
      </w:r>
      <w:r w:rsidRPr="00EC0DDE">
        <w:rPr>
          <w:rFonts w:eastAsia="MS Mincho"/>
        </w:rPr>
        <w:t>(“Narodne novine” broj 44/96, 29/99, 129/00, 123/02, 82/06, 116/10, 25/12 i 133/12, u daljnjem tekstu: SZ)</w:t>
      </w:r>
      <w:r w:rsidRPr="00EC0DDE">
        <w:t xml:space="preserve">  sastavio tablicu  ispitanih  tražbina u koju su za svaku tražbinu uneseni podaci u kojoj je mjeri tražbina utvrđena prema svom iznosu i svom redu, odnosno kojem iznosu i  od koga je tražbina osporena. </w:t>
      </w:r>
    </w:p>
    <w:p w:rsidRDefault="00B077B4" w:rsidP="00B077B4" w:rsidR="00B077B4" w:rsidRPr="00EC0DDE">
      <w:pPr>
        <w:jc w:val="both"/>
        <w:rPr>
          <w:rFonts w:eastAsia="MS Mincho"/>
        </w:rPr>
      </w:pPr>
      <w:r w:rsidRPr="00EC0DDE">
        <w:rPr>
          <w:rFonts w:eastAsia="MS Mincho"/>
        </w:rPr>
        <w:t xml:space="preserve"> </w:t>
      </w:r>
    </w:p>
    <w:p w:rsidRDefault="00D42088" w:rsidP="00B077B4" w:rsidR="00B077B4" w:rsidRPr="00EC0DDE">
      <w:pPr>
        <w:ind w:firstLine="708"/>
        <w:jc w:val="both"/>
      </w:pPr>
      <w:r>
        <w:t xml:space="preserve">Tražbine označene pod točkom </w:t>
      </w:r>
      <w:r w:rsidR="00B077B4" w:rsidRPr="00EC0DDE">
        <w:t xml:space="preserve">I. </w:t>
      </w:r>
      <w:r w:rsidR="005A7F93">
        <w:t xml:space="preserve">i II. </w:t>
      </w:r>
      <w:r w:rsidR="00B077B4" w:rsidRPr="00EC0DDE">
        <w:t>izreke ovog rješenja smatraju se utvrđenim sukladno odredbi članka 177. stavak 1. SZ,  budući ih je na ispitnom ročištu priznao stečajni upravitelj, a nije ih osporio koji od prisutnih stečajnih vjerovnika.</w:t>
      </w:r>
    </w:p>
    <w:p w:rsidRDefault="00B077B4" w:rsidP="00B077B4" w:rsidR="00B077B4" w:rsidRPr="00EC0DDE">
      <w:pPr>
        <w:jc w:val="both"/>
        <w:rPr>
          <w:rFonts w:eastAsia="MS Mincho"/>
        </w:rPr>
      </w:pPr>
      <w:r w:rsidRPr="00EC0DDE">
        <w:rPr>
          <w:rFonts w:eastAsia="MS Mincho"/>
        </w:rPr>
        <w:tab/>
      </w:r>
    </w:p>
    <w:p w:rsidRDefault="00B077B4" w:rsidP="00B077B4" w:rsidR="00B077B4" w:rsidRPr="00EC0DDE">
      <w:pPr>
        <w:ind w:firstLine="708"/>
        <w:jc w:val="both"/>
        <w:rPr>
          <w:rFonts w:eastAsia="MS Mincho"/>
        </w:rPr>
      </w:pPr>
      <w:r w:rsidRPr="00EC0DDE">
        <w:rPr>
          <w:rFonts w:eastAsia="MS Mincho"/>
        </w:rPr>
        <w:t xml:space="preserve">Iz navedenog sukladno odredbi članka 177. stavak 3. SZ valjalo je odlučiti kao u točki I. </w:t>
      </w:r>
      <w:r w:rsidR="005A7F93">
        <w:rPr>
          <w:rFonts w:eastAsia="MS Mincho"/>
        </w:rPr>
        <w:t>i II.</w:t>
      </w:r>
      <w:r w:rsidR="005A7F93">
        <w:rPr>
          <w:rFonts w:eastAsia="MS Mincho"/>
        </w:rPr>
        <w:tab/>
      </w:r>
      <w:r w:rsidRPr="00EC0DDE">
        <w:rPr>
          <w:rFonts w:eastAsia="MS Mincho"/>
        </w:rPr>
        <w:t>izreke ovog rješenja.</w:t>
      </w:r>
    </w:p>
    <w:p w:rsidRDefault="00B077B4" w:rsidP="00B077B4" w:rsidR="00B077B4" w:rsidRPr="00EC0DDE">
      <w:pPr>
        <w:jc w:val="both"/>
        <w:rPr>
          <w:rFonts w:eastAsia="MS Mincho"/>
        </w:rPr>
      </w:pPr>
    </w:p>
    <w:p w:rsidRDefault="00DF6127" w:rsidP="00B077B4" w:rsidR="00B077B4" w:rsidRPr="00EC0DDE">
      <w:pPr>
        <w:ind w:firstLine="708"/>
        <w:jc w:val="both"/>
      </w:pPr>
      <w:r w:rsidRPr="00EC0DDE">
        <w:t xml:space="preserve">Na ispitnom ročištu stečajni upravitelj je posebno obrazložio osporene tražbine vjerovnika, te kako na ročištu osporavanja nisu otklonjena, valjalo odlučiti kao </w:t>
      </w:r>
      <w:r>
        <w:t>pod točkom III</w:t>
      </w:r>
      <w:r w:rsidRPr="00EC0DDE">
        <w:t>. izreke ovog rješenja</w:t>
      </w:r>
      <w:r>
        <w:t>, kako slijedi</w:t>
      </w:r>
      <w:r w:rsidR="00B077B4" w:rsidRPr="00EC0DDE">
        <w:t>:</w:t>
      </w:r>
    </w:p>
    <w:p w:rsidRDefault="00B077B4" w:rsidP="00B077B4" w:rsidR="00B077B4" w:rsidRPr="00EC0DDE">
      <w:pPr>
        <w:ind w:firstLine="708"/>
        <w:jc w:val="both"/>
        <w:rPr>
          <w:lang w:val="de-DE"/>
        </w:rPr>
      </w:pPr>
    </w:p>
    <w:p w:rsidRDefault="005A7F93" w:rsidP="005A7F93" w:rsidR="005A7F93">
      <w:pPr>
        <w:jc w:val="both"/>
        <w:rPr>
          <w:rFonts w:eastAsia="MS Mincho"/>
        </w:rPr>
      </w:pPr>
      <w:r>
        <w:t xml:space="preserve">1. </w:t>
      </w:r>
      <w:r>
        <w:tab/>
      </w:r>
      <w:r w:rsidRPr="00887916">
        <w:t xml:space="preserve">Stečajni upravitelj </w:t>
      </w:r>
      <w:r>
        <w:t xml:space="preserve">je osporio </w:t>
      </w:r>
      <w:r w:rsidRPr="00887916">
        <w:t>tražbin</w:t>
      </w:r>
      <w:r>
        <w:t>u</w:t>
      </w:r>
      <w:r w:rsidRPr="00887916">
        <w:t xml:space="preserve"> </w:t>
      </w:r>
      <w:r>
        <w:t xml:space="preserve">prvog višeg isplatnog reda  </w:t>
      </w:r>
      <w:r w:rsidRPr="00EC0DDE">
        <w:t>vjerovnika</w:t>
      </w:r>
      <w:r>
        <w:t xml:space="preserve"> </w:t>
      </w:r>
      <w:r w:rsidRPr="00887916">
        <w:rPr>
          <w:bCs/>
          <w:color w:val="000000"/>
        </w:rPr>
        <w:t>MILOŠ</w:t>
      </w:r>
      <w:r>
        <w:rPr>
          <w:bCs/>
          <w:color w:val="000000"/>
        </w:rPr>
        <w:t>A</w:t>
      </w:r>
      <w:r w:rsidRPr="00887916">
        <w:rPr>
          <w:bCs/>
          <w:color w:val="000000"/>
        </w:rPr>
        <w:t xml:space="preserve"> KARIĆ</w:t>
      </w:r>
      <w:r>
        <w:rPr>
          <w:bCs/>
          <w:color w:val="000000"/>
        </w:rPr>
        <w:t>A</w:t>
      </w:r>
      <w:r w:rsidRPr="00887916">
        <w:rPr>
          <w:bCs/>
          <w:color w:val="000000"/>
        </w:rPr>
        <w:t>, Omišalj, Bjanižov 18, OIB 88196520917 ( 58 )</w:t>
      </w:r>
      <w:r>
        <w:rPr>
          <w:bCs/>
          <w:color w:val="000000"/>
        </w:rPr>
        <w:t xml:space="preserve">  u iznosu od </w:t>
      </w:r>
      <w:r w:rsidRPr="00887916">
        <w:rPr>
          <w:bCs/>
          <w:color w:val="000000"/>
        </w:rPr>
        <w:t>1.689.685,98</w:t>
      </w:r>
      <w:r>
        <w:rPr>
          <w:bCs/>
          <w:color w:val="000000"/>
        </w:rPr>
        <w:t xml:space="preserve"> kn </w:t>
      </w:r>
      <w:r w:rsidRPr="00887916">
        <w:rPr>
          <w:rFonts w:eastAsia="MS Mincho"/>
        </w:rPr>
        <w:t>uz obrazloženje da osporava osnov i visinu tražbine</w:t>
      </w:r>
      <w:r>
        <w:rPr>
          <w:rFonts w:eastAsia="MS Mincho"/>
        </w:rPr>
        <w:t>.</w:t>
      </w:r>
    </w:p>
    <w:p w:rsidRDefault="005A7F93" w:rsidP="005A7F93" w:rsidR="005A7F93"/>
    <w:p w:rsidRDefault="005A7F93" w:rsidP="005A7F93" w:rsidR="005A7F93" w:rsidRPr="00EC0DDE">
      <w:pPr>
        <w:ind w:firstLine="708"/>
        <w:jc w:val="both"/>
      </w:pPr>
      <w:r w:rsidRPr="00EC0DDE">
        <w:rPr>
          <w:lang w:val="de-DE"/>
        </w:rPr>
        <w:t xml:space="preserve">Valjalo je stoga vjerovnika temeljem </w:t>
      </w:r>
      <w:r w:rsidRPr="00EC0DDE">
        <w:rPr>
          <w:rFonts w:eastAsia="MS Mincho"/>
          <w:lang w:val="de-DE"/>
        </w:rPr>
        <w:t>odredbi</w:t>
      </w:r>
      <w:r w:rsidRPr="00EC0DDE">
        <w:rPr>
          <w:lang w:val="de-DE"/>
        </w:rPr>
        <w:t xml:space="preserve"> članka 177. </w:t>
      </w:r>
      <w:r w:rsidRPr="00EC0DDE">
        <w:t>stavak 3. i članka 178. stavak 1.</w:t>
      </w:r>
      <w:r w:rsidR="00DF6127">
        <w:t xml:space="preserve">, 3. </w:t>
      </w:r>
      <w:r w:rsidRPr="00EC0DDE">
        <w:t xml:space="preserve"> i  6.  SZ uputiti na parnicu radi utvrđivanja osporene tražbine.</w:t>
      </w:r>
    </w:p>
    <w:p w:rsidRDefault="005A7F93" w:rsidP="005A7F93" w:rsidR="005A7F93">
      <w:pPr>
        <w:jc w:val="both"/>
      </w:pPr>
    </w:p>
    <w:p w:rsidRDefault="005A7F93" w:rsidP="005A7F93" w:rsidR="005A7F93" w:rsidRPr="00887916">
      <w:pPr>
        <w:jc w:val="both"/>
      </w:pPr>
      <w:r>
        <w:t xml:space="preserve">2. </w:t>
      </w:r>
      <w:r>
        <w:tab/>
      </w:r>
      <w:r w:rsidRPr="00887916">
        <w:t xml:space="preserve">Stečajni upravitelj </w:t>
      </w:r>
      <w:r>
        <w:t xml:space="preserve">je osporio </w:t>
      </w:r>
      <w:r w:rsidRPr="00887916">
        <w:t>tražbin</w:t>
      </w:r>
      <w:r>
        <w:t>u</w:t>
      </w:r>
      <w:r w:rsidRPr="00887916">
        <w:t xml:space="preserve"> </w:t>
      </w:r>
      <w:r>
        <w:t xml:space="preserve">drugog višeg isplatnog reda </w:t>
      </w:r>
      <w:r w:rsidRPr="00EC0DDE">
        <w:t>vjerovnika</w:t>
      </w:r>
      <w:r>
        <w:t xml:space="preserve"> </w:t>
      </w:r>
      <w:r w:rsidRPr="00887916">
        <w:t>KATICE DOMIJAN, Kraljevica, Vršina 13 ( 496 )</w:t>
      </w:r>
      <w:r>
        <w:rPr>
          <w:bCs/>
          <w:color w:val="000000"/>
        </w:rPr>
        <w:t xml:space="preserve">  u iznosu od 220.000,00 kn </w:t>
      </w:r>
      <w:r w:rsidRPr="00887916">
        <w:rPr>
          <w:rFonts w:eastAsia="MS Mincho"/>
        </w:rPr>
        <w:t>uz obrazloženje da osporava osnov i visinu tražbine do okončanja parničnog postupka</w:t>
      </w:r>
      <w:r>
        <w:rPr>
          <w:rFonts w:eastAsia="MS Mincho"/>
        </w:rPr>
        <w:t>.</w:t>
      </w:r>
      <w:r w:rsidRPr="00887916">
        <w:rPr>
          <w:rFonts w:eastAsia="MS Mincho"/>
        </w:rPr>
        <w:t xml:space="preserve">                </w:t>
      </w:r>
    </w:p>
    <w:p w:rsidRDefault="005A7F93" w:rsidP="005A7F93" w:rsidR="005A7F93">
      <w:pPr>
        <w:jc w:val="both"/>
      </w:pPr>
    </w:p>
    <w:p w:rsidRDefault="005A7F93" w:rsidP="005A7F93" w:rsidR="005A7F93" w:rsidRPr="00EC0DDE">
      <w:pPr>
        <w:ind w:firstLine="708"/>
        <w:jc w:val="both"/>
      </w:pPr>
      <w:r w:rsidRPr="00EC0DDE">
        <w:rPr>
          <w:lang w:val="de-DE"/>
        </w:rPr>
        <w:t xml:space="preserve">Valjalo je stoga vjerovnika temeljem </w:t>
      </w:r>
      <w:r w:rsidRPr="00EC0DDE">
        <w:rPr>
          <w:rFonts w:eastAsia="MS Mincho"/>
          <w:lang w:val="de-DE"/>
        </w:rPr>
        <w:t>odredbi</w:t>
      </w:r>
      <w:r w:rsidRPr="00EC0DDE">
        <w:rPr>
          <w:lang w:val="de-DE"/>
        </w:rPr>
        <w:t xml:space="preserve"> članka 177. </w:t>
      </w:r>
      <w:r w:rsidRPr="00EC0DDE">
        <w:t>stavak 3. i članka 178. stavak 1. i  6.  SZ uputiti na parnicu radi utvrđivanja osporene tražbine.</w:t>
      </w:r>
    </w:p>
    <w:p w:rsidRDefault="005A7F93" w:rsidP="005A7F93" w:rsidR="005A7F93">
      <w:pPr>
        <w:jc w:val="both"/>
        <w:rPr>
          <w:bCs/>
          <w:color w:val="000000"/>
        </w:rPr>
      </w:pPr>
      <w:r>
        <w:rPr>
          <w:bCs/>
          <w:color w:val="000000"/>
        </w:rPr>
        <w:t xml:space="preserve"> </w:t>
      </w:r>
    </w:p>
    <w:p w:rsidRDefault="005A7F93" w:rsidP="005A7F93" w:rsidR="005A7F93" w:rsidRPr="00887916">
      <w:pPr>
        <w:jc w:val="both"/>
      </w:pPr>
      <w:r>
        <w:t xml:space="preserve">3. </w:t>
      </w:r>
      <w:r>
        <w:tab/>
      </w:r>
      <w:r w:rsidRPr="00887916">
        <w:t xml:space="preserve">Stečajni upravitelj </w:t>
      </w:r>
      <w:r>
        <w:t xml:space="preserve">je osporio </w:t>
      </w:r>
      <w:r w:rsidRPr="00887916">
        <w:t>tražbin</w:t>
      </w:r>
      <w:r>
        <w:t>u</w:t>
      </w:r>
      <w:r w:rsidRPr="00887916">
        <w:t xml:space="preserve"> </w:t>
      </w:r>
      <w:r>
        <w:t xml:space="preserve">drugog višeg isplatnog reda  </w:t>
      </w:r>
      <w:r w:rsidRPr="00EC0DDE">
        <w:t>vjerovnika</w:t>
      </w:r>
      <w:r>
        <w:t xml:space="preserve"> </w:t>
      </w:r>
      <w:r w:rsidRPr="00887916">
        <w:t>RUPERT</w:t>
      </w:r>
      <w:r>
        <w:t>A</w:t>
      </w:r>
      <w:r w:rsidRPr="00887916">
        <w:t xml:space="preserve"> TRETLER</w:t>
      </w:r>
      <w:r>
        <w:t>A</w:t>
      </w:r>
      <w:r w:rsidRPr="00887916">
        <w:t>, Malinska, J. Tončića 14 ( 497 )</w:t>
      </w:r>
      <w:r>
        <w:rPr>
          <w:bCs/>
          <w:color w:val="000000"/>
        </w:rPr>
        <w:t xml:space="preserve">  u iznosu od 220.000,00 kn </w:t>
      </w:r>
      <w:r w:rsidRPr="00887916">
        <w:rPr>
          <w:rFonts w:eastAsia="MS Mincho"/>
        </w:rPr>
        <w:t xml:space="preserve">uz obrazloženje da osporava osnov i visinu tražbine do okončanja parničnog postupka                    </w:t>
      </w:r>
    </w:p>
    <w:p w:rsidRDefault="005A7F93" w:rsidP="005A7F93" w:rsidR="005A7F93">
      <w:pPr>
        <w:jc w:val="both"/>
      </w:pPr>
    </w:p>
    <w:p w:rsidRDefault="005A7F93" w:rsidP="005A7F93" w:rsidR="005A7F93" w:rsidRPr="00EC0DDE">
      <w:pPr>
        <w:ind w:firstLine="708"/>
        <w:jc w:val="both"/>
      </w:pPr>
      <w:r w:rsidRPr="00EC0DDE">
        <w:rPr>
          <w:lang w:val="de-DE"/>
        </w:rPr>
        <w:t xml:space="preserve">Valjalo je stoga vjerovnika temeljem </w:t>
      </w:r>
      <w:r w:rsidRPr="00EC0DDE">
        <w:rPr>
          <w:rFonts w:eastAsia="MS Mincho"/>
          <w:lang w:val="de-DE"/>
        </w:rPr>
        <w:t>odredbi</w:t>
      </w:r>
      <w:r w:rsidRPr="00EC0DDE">
        <w:rPr>
          <w:lang w:val="de-DE"/>
        </w:rPr>
        <w:t xml:space="preserve"> članka 177. </w:t>
      </w:r>
      <w:r w:rsidRPr="00EC0DDE">
        <w:t>stavak 3. i članka 178. stavak 1. i  6.  SZ uputiti na parnicu radi utvrđivanja osporene tražbine.</w:t>
      </w:r>
    </w:p>
    <w:p w:rsidRDefault="00B077B4" w:rsidP="00B077B4" w:rsidR="00B077B4">
      <w:pPr>
        <w:jc w:val="center"/>
        <w:rPr>
          <w:lang w:val="de-DE"/>
        </w:rPr>
      </w:pPr>
    </w:p>
    <w:p w:rsidRDefault="00B077B4" w:rsidP="00B077B4" w:rsidR="00B077B4" w:rsidRPr="00EC0DDE">
      <w:pPr>
        <w:jc w:val="center"/>
      </w:pPr>
      <w:r w:rsidRPr="00EC0DDE">
        <w:t xml:space="preserve">Rijeci, </w:t>
      </w:r>
      <w:r w:rsidRPr="00B077B4">
        <w:t>7. listopada 2015</w:t>
      </w:r>
      <w:r w:rsidRPr="00EC0DDE">
        <w:t>.</w:t>
      </w:r>
    </w:p>
    <w:p w:rsidRDefault="00B077B4" w:rsidP="00B077B4" w:rsidR="00B077B4" w:rsidRPr="00EC0DDE">
      <w:pPr>
        <w:jc w:val="both"/>
      </w:pPr>
    </w:p>
    <w:p w:rsidRDefault="00B077B4" w:rsidP="00B077B4" w:rsidR="00B077B4" w:rsidRPr="00EC0DDE">
      <w:pPr>
        <w:jc w:val="right"/>
      </w:pPr>
      <w:r w:rsidRPr="00EC0DDE">
        <w:t xml:space="preserve">                             Stečajni sudac  </w:t>
      </w:r>
    </w:p>
    <w:p w:rsidRDefault="00B077B4" w:rsidP="00B077B4" w:rsidR="00B077B4" w:rsidRPr="00EC0DDE">
      <w:pPr>
        <w:jc w:val="both"/>
      </w:pPr>
      <w:r w:rsidRPr="00EC0DDE">
        <w:t xml:space="preserve">                                                                                                                 </w:t>
      </w:r>
    </w:p>
    <w:p w:rsidRDefault="00B077B4" w:rsidP="00B077B4" w:rsidR="00B077B4" w:rsidRPr="00EC0DDE">
      <w:pPr>
        <w:jc w:val="right"/>
      </w:pPr>
      <w:r w:rsidRPr="00EC0DDE">
        <w:t xml:space="preserve">Liljana Ugrin    </w:t>
      </w:r>
    </w:p>
    <w:p w:rsidRDefault="00B077B4" w:rsidP="00B077B4" w:rsidR="00B077B4" w:rsidRPr="00EC0DDE">
      <w:pPr>
        <w:jc w:val="both"/>
        <w:rPr>
          <w:rFonts w:eastAsia="MS Mincho"/>
        </w:rPr>
      </w:pPr>
    </w:p>
    <w:p w:rsidRDefault="000143E2" w:rsidP="00B077B4" w:rsidR="000143E2">
      <w:pPr>
        <w:jc w:val="both"/>
        <w:rPr>
          <w:rFonts w:eastAsia="MS Mincho"/>
          <w:lang w:val="de-DE"/>
        </w:rPr>
      </w:pPr>
    </w:p>
    <w:p w:rsidRDefault="000143E2" w:rsidP="00B077B4" w:rsidR="000143E2">
      <w:pPr>
        <w:jc w:val="both"/>
        <w:rPr>
          <w:rFonts w:eastAsia="MS Mincho"/>
          <w:lang w:val="de-DE"/>
        </w:rPr>
      </w:pPr>
    </w:p>
    <w:p w:rsidRDefault="000143E2" w:rsidP="00B077B4" w:rsidR="000143E2">
      <w:pPr>
        <w:jc w:val="both"/>
        <w:rPr>
          <w:rFonts w:eastAsia="MS Mincho"/>
          <w:lang w:val="de-DE"/>
        </w:rPr>
      </w:pPr>
      <w:bookmarkStart w:name="_GoBack" w:id="0"/>
      <w:bookmarkEnd w:id="0"/>
    </w:p>
    <w:p w:rsidRDefault="00B077B4" w:rsidP="00B077B4" w:rsidR="00B077B4">
      <w:pPr>
        <w:jc w:val="both"/>
        <w:rPr>
          <w:rFonts w:eastAsia="MS Mincho"/>
          <w:lang w:val="de-DE"/>
        </w:rPr>
      </w:pPr>
      <w:r w:rsidRPr="00EC0DDE">
        <w:rPr>
          <w:rFonts w:eastAsia="MS Mincho"/>
          <w:lang w:val="de-DE"/>
        </w:rPr>
        <w:lastRenderedPageBreak/>
        <w:t xml:space="preserve">POUKA O PRAVOM LIJEKU </w:t>
      </w:r>
    </w:p>
    <w:p w:rsidRDefault="00DD5B83" w:rsidP="00B077B4" w:rsidR="00DD5B83" w:rsidRPr="00EC0DDE">
      <w:pPr>
        <w:jc w:val="both"/>
        <w:rPr>
          <w:rFonts w:eastAsia="MS Mincho"/>
          <w:lang w:val="de-DE"/>
        </w:rPr>
      </w:pPr>
    </w:p>
    <w:p w:rsidRDefault="00B077B4" w:rsidP="00B077B4" w:rsidR="00B077B4" w:rsidRPr="00EC0DDE">
      <w:pPr>
        <w:jc w:val="both"/>
      </w:pPr>
      <w:r w:rsidRPr="00EC0DDE">
        <w:rPr>
          <w:lang w:val="de-DE"/>
        </w:rPr>
        <w:t xml:space="preserve">          Protiv  ovog  rješenja  pravo  na  žalbu  ima  stečajni   upravitelj  i svaki vjerovnik u dijelu koji se  tiče  njegove  prijavljene tražbine i tražbine koju je osporio  (članak 177.  </w:t>
      </w:r>
      <w:r w:rsidRPr="00EC0DDE">
        <w:t xml:space="preserve">stavak 4. i 5. SZ). Žalba se podnosi ovom sudu u 3  primjerka  u  roku od 8 dana od dana primitka rješenja, odnosno  izvatka   iz  rješenja ( članak  11. SZ )   O  žalbi  rješava  Visoki  trgovački sud Republike Hrvatske.  </w:t>
      </w:r>
    </w:p>
    <w:p w:rsidRDefault="00B077B4" w:rsidP="00B077B4" w:rsidR="00B077B4" w:rsidRPr="00EC0DDE">
      <w:pPr>
        <w:jc w:val="both"/>
      </w:pPr>
      <w:r w:rsidRPr="00EC0DDE">
        <w:t xml:space="preserve">Žalba izjavljena protiv rješenja o upućivanju u parnicu bez utjecaja je na ostavljeni rok za upućivanje u parnicu ( članak 178. stavak 6. SZ). </w:t>
      </w:r>
    </w:p>
    <w:p w:rsidRDefault="00B077B4" w:rsidP="00B077B4" w:rsidR="00B077B4">
      <w:pPr>
        <w:jc w:val="both"/>
      </w:pPr>
    </w:p>
    <w:p w:rsidRDefault="00DD5B83" w:rsidP="00B077B4" w:rsidR="00DD5B83">
      <w:pPr>
        <w:jc w:val="both"/>
      </w:pPr>
    </w:p>
    <w:p w:rsidRDefault="00B077B4" w:rsidP="00B077B4" w:rsidR="00B077B4" w:rsidRPr="00EC0DDE">
      <w:pPr>
        <w:jc w:val="both"/>
      </w:pPr>
      <w:r w:rsidRPr="00EC0DDE">
        <w:t>DNA</w:t>
      </w:r>
    </w:p>
    <w:p w:rsidRDefault="00B077B4" w:rsidP="00B077B4" w:rsidR="00B077B4" w:rsidRPr="00EC0DDE">
      <w:pPr>
        <w:jc w:val="both"/>
      </w:pPr>
    </w:p>
    <w:p w:rsidRDefault="00B077B4" w:rsidP="00B077B4" w:rsidR="00B077B4" w:rsidRPr="00EC0DDE">
      <w:pPr>
        <w:jc w:val="both"/>
      </w:pPr>
      <w:r w:rsidRPr="00EC0DDE">
        <w:t>Rješenje dostaviti  stečajnom upravitelju</w:t>
      </w:r>
    </w:p>
    <w:p w:rsidRDefault="00B077B4" w:rsidP="00B077B4" w:rsidR="00B077B4">
      <w:pPr>
        <w:jc w:val="both"/>
      </w:pPr>
    </w:p>
    <w:p w:rsidRDefault="00B077B4" w:rsidP="00B077B4" w:rsidR="00B077B4" w:rsidRPr="00EC0DDE">
      <w:pPr>
        <w:jc w:val="both"/>
      </w:pPr>
      <w:r w:rsidRPr="00EC0DDE">
        <w:t xml:space="preserve">Rješenje objaviti  na </w:t>
      </w:r>
      <w:r w:rsidR="00C43354">
        <w:t xml:space="preserve">mrežnoj stranici e-oglasne </w:t>
      </w:r>
      <w:r w:rsidRPr="00EC0DDE">
        <w:t>ploč</w:t>
      </w:r>
      <w:r w:rsidR="00C43354">
        <w:t>e</w:t>
      </w:r>
      <w:r w:rsidRPr="00EC0DDE">
        <w:t xml:space="preserve"> suda </w:t>
      </w:r>
    </w:p>
    <w:p w:rsidRDefault="00B077B4" w:rsidP="00B077B4" w:rsidR="00B077B4">
      <w:pPr>
        <w:jc w:val="both"/>
      </w:pPr>
    </w:p>
    <w:p w:rsidRDefault="00B077B4" w:rsidP="00B077B4" w:rsidR="00B077B4">
      <w:pPr>
        <w:jc w:val="both"/>
      </w:pPr>
      <w:r>
        <w:t>Izvadak iz rješenja o osporenim tražbinama dostaviti vjerovnicima</w:t>
      </w:r>
    </w:p>
    <w:p w:rsidRDefault="00B077B4" w:rsidP="00B077B4" w:rsidR="00B077B4">
      <w:pPr>
        <w:jc w:val="both"/>
      </w:pPr>
    </w:p>
    <w:p w:rsidRDefault="00B077B4" w:rsidP="00B077B4" w:rsidR="00B077B4" w:rsidRPr="00EC0DDE">
      <w:pPr>
        <w:jc w:val="both"/>
      </w:pPr>
      <w:r w:rsidRPr="00EC0DDE">
        <w:t xml:space="preserve">U Rijeci, </w:t>
      </w:r>
      <w:r w:rsidR="005A7F93">
        <w:t>12</w:t>
      </w:r>
      <w:r w:rsidR="005A7F93" w:rsidRPr="00B077B4">
        <w:t>. listopada 2015</w:t>
      </w:r>
      <w:r w:rsidR="005A7F93" w:rsidRPr="00EC0DDE">
        <w:t>.</w:t>
      </w:r>
    </w:p>
    <w:p w:rsidRDefault="00B077B4" w:rsidP="00B077B4" w:rsidR="00B077B4" w:rsidRPr="00EC0DDE">
      <w:pPr>
        <w:jc w:val="both"/>
      </w:pPr>
    </w:p>
    <w:p w:rsidRDefault="00B077B4" w:rsidP="00B077B4" w:rsidR="00B077B4" w:rsidRPr="00EC0DDE">
      <w:pPr>
        <w:jc w:val="both"/>
      </w:pPr>
      <w:r w:rsidRPr="00EC0DDE">
        <w:t xml:space="preserve">                                                            Sudac</w:t>
      </w:r>
    </w:p>
    <w:p w:rsidRDefault="00B077B4" w:rsidP="00F44166" w:rsidR="00B077B4">
      <w:pPr>
        <w:jc w:val="both"/>
      </w:pPr>
    </w:p>
    <w:p w:rsidRDefault="00B077B4" w:rsidP="00F44166" w:rsidR="00B077B4">
      <w:pPr>
        <w:jc w:val="both"/>
      </w:pPr>
    </w:p>
    <w:p w:rsidRDefault="00B077B4" w:rsidP="00F44166" w:rsidR="00B077B4">
      <w:pPr>
        <w:jc w:val="both"/>
      </w:pPr>
    </w:p>
    <w:sectPr w:rsidSect="00A13873" w:rsidR="00B077B4">
      <w:headerReference w:type="default" r:id="rId10"/>
      <w:footerReference w:type="default" r:id="rId11"/>
      <w:pgSz w:h="16838" w:w="11906"/>
      <w:pgMar w:gutter="0" w:footer="709" w:header="709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1025D" w:rsidP="00BD1BDC" w:rsidR="0001025D">
      <w:r>
        <w:separator/>
      </w:r>
    </w:p>
  </w:endnote>
  <w:endnote w:id="0" w:type="continuationSeparator">
    <w:p w:rsidRDefault="0001025D" w:rsidP="00BD1BDC" w:rsidR="000102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Times-NewRoman">
    <w:altName w:val="Times New Roman"/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81370613"/>
      <w:docPartObj>
        <w:docPartGallery w:val="Page Numbers (Bottom of Page)"/>
        <w:docPartUnique/>
      </w:docPartObj>
    </w:sdtPr>
    <w:sdtEndPr/>
    <w:sdtContent>
      <w:p w:rsidRDefault="00DF6127" w:rsidR="00DF612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63CE7">
          <w:rPr>
            <w:noProof/>
          </w:rPr>
          <w:t>37</w:t>
        </w:r>
        <w:r>
          <w:fldChar w:fldCharType="end"/>
        </w:r>
      </w:p>
    </w:sdtContent>
  </w:sdt>
  <w:p w:rsidRDefault="00DF6127" w:rsidR="00DF6127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1025D" w:rsidP="00BD1BDC" w:rsidR="0001025D">
      <w:r>
        <w:separator/>
      </w:r>
    </w:p>
  </w:footnote>
  <w:footnote w:id="0" w:type="continuationSeparator">
    <w:p w:rsidRDefault="0001025D" w:rsidP="00BD1BDC" w:rsidR="0001025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F6127" w:rsidP="00BD1BDC" w:rsidR="00DF6127" w:rsidRPr="00BD1BDC">
    <w:pPr>
      <w:pStyle w:val="Zaglavlje"/>
      <w:jc w:val="right"/>
    </w:pPr>
    <w:r w:rsidRPr="00BD1BDC">
      <w:t>Posl. br. 7 St-74/2015-</w:t>
    </w:r>
    <w:r w:rsidR="00DD5B83">
      <w:t>86</w:t>
    </w:r>
  </w:p>
  <w:p w:rsidRDefault="00DF6127" w:rsidR="00DF6127" w:rsidRPr="00BD1BD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5D3152E"/>
    <w:multiLevelType w:val="hybridMultilevel"/>
    <w:tmpl w:val="D6F646E2"/>
    <w:lvl w:tplc="8746EC6E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072551EB"/>
    <w:multiLevelType w:val="hybridMultilevel"/>
    <w:tmpl w:val="CC8812E0"/>
    <w:lvl w:tplc="AACE279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081E0EB6"/>
    <w:multiLevelType w:val="hybridMultilevel"/>
    <w:tmpl w:val="B294511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08C518E1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A6428B3"/>
    <w:multiLevelType w:val="hybridMultilevel"/>
    <w:tmpl w:val="34A403BC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1A9C0C91"/>
    <w:multiLevelType w:val="hybridMultilevel"/>
    <w:tmpl w:val="58D8CEFE"/>
    <w:lvl w:tplc="041A000F" w:ilvl="0">
      <w:start w:val="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1C867EB2"/>
    <w:multiLevelType w:val="hybridMultilevel"/>
    <w:tmpl w:val="7CF40EF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F897B37"/>
    <w:multiLevelType w:val="hybridMultilevel"/>
    <w:tmpl w:val="02FCDFCC"/>
    <w:lvl w:tplc="8758A574" w:ilvl="0">
      <w:start w:val="9"/>
      <w:numFmt w:val="decimal"/>
      <w:lvlText w:val="%1."/>
      <w:lvlJc w:val="left"/>
      <w:pPr>
        <w:tabs>
          <w:tab w:pos="1335" w:val="num"/>
        </w:tabs>
        <w:ind w:hanging="975" w:left="13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572FEA"/>
    <w:multiLevelType w:val="hybridMultilevel"/>
    <w:tmpl w:val="E64A6BB4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216E29F1"/>
    <w:multiLevelType w:val="hybridMultilevel"/>
    <w:tmpl w:val="EE7CC892"/>
    <w:lvl w:tplc="041A000F" w:ilvl="0">
      <w:start w:val="9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2408043E"/>
    <w:multiLevelType w:val="hybridMultilevel"/>
    <w:tmpl w:val="A0846E70"/>
    <w:lvl w:tplc="584CCA3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256C6539"/>
    <w:multiLevelType w:val="hybridMultilevel"/>
    <w:tmpl w:val="34A403BC"/>
    <w:lvl w:tplc="09F43108" w:ilvl="0">
      <w:start w:val="1"/>
      <w:numFmt w:val="bullet"/>
      <w:lvlText w:val=""/>
      <w:lvlJc w:val="left"/>
      <w:pPr>
        <w:tabs>
          <w:tab w:pos="417" w:val="num"/>
        </w:tabs>
        <w:ind w:hanging="360" w:left="417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2">
    <w:nsid w:val="2A566667"/>
    <w:multiLevelType w:val="hybridMultilevel"/>
    <w:tmpl w:val="840AD776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FFFFFFFF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FFFFFFFF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FFFFFFFF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FFFFFFFF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FFFFFFFF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FFFFFFFF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2A8F7B65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14">
    <w:nsid w:val="2F7A0A29"/>
    <w:multiLevelType w:val="hybridMultilevel"/>
    <w:tmpl w:val="34A403B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5">
    <w:nsid w:val="2FEF198B"/>
    <w:multiLevelType w:val="hybridMultilevel"/>
    <w:tmpl w:val="64D479A2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6">
    <w:nsid w:val="34C34E69"/>
    <w:multiLevelType w:val="singleLevel"/>
    <w:tmpl w:val="186E77F4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7">
    <w:nsid w:val="364A67FF"/>
    <w:multiLevelType w:val="hybridMultilevel"/>
    <w:tmpl w:val="BD32CCF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382F15B0"/>
    <w:multiLevelType w:val="singleLevel"/>
    <w:tmpl w:val="7E90BC3A"/>
    <w:lvl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</w:abstractNum>
  <w:abstractNum w:abstractNumId="19">
    <w:nsid w:val="38F7110A"/>
    <w:multiLevelType w:val="hybridMultilevel"/>
    <w:tmpl w:val="A12C8A2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3CB82059"/>
    <w:multiLevelType w:val="hybridMultilevel"/>
    <w:tmpl w:val="1CF2E168"/>
    <w:lvl w:tplc="CBB4373A" w:ilvl="0">
      <w:start w:val="1"/>
      <w:numFmt w:val="bullet"/>
      <w:lvlText w:val=""/>
      <w:lvlJc w:val="left"/>
      <w:pPr>
        <w:tabs>
          <w:tab w:pos="720" w:val="num"/>
        </w:tabs>
        <w:ind w:hanging="360" w:left="720"/>
      </w:pPr>
      <w:rPr>
        <w:rFonts w:cs="Arial" w:eastAsia="Times New Roman"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1">
    <w:nsid w:val="3DB345CB"/>
    <w:multiLevelType w:val="hybridMultilevel"/>
    <w:tmpl w:val="34A403BC"/>
    <w:lvl w:tplc="9C4C8CD0" w:ilvl="0">
      <w:start w:val="1"/>
      <w:numFmt w:val="bullet"/>
      <w:lvlText w:val=""/>
      <w:lvlJc w:val="left"/>
      <w:pPr>
        <w:tabs>
          <w:tab w:pos="360" w:val="num"/>
        </w:tabs>
        <w:ind w:hanging="284" w:left="284"/>
      </w:pPr>
      <w:rPr>
        <w:rFonts w:hAnsi="Symbol" w:ascii="Symbol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2">
    <w:nsid w:val="3DCB5723"/>
    <w:multiLevelType w:val="hybridMultilevel"/>
    <w:tmpl w:val="68760D86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3">
    <w:nsid w:val="45D7197E"/>
    <w:multiLevelType w:val="hybridMultilevel"/>
    <w:tmpl w:val="5D8C427A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4">
    <w:nsid w:val="4B2468F1"/>
    <w:multiLevelType w:val="hybridMultilevel"/>
    <w:tmpl w:val="A7DC0B9C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5">
    <w:nsid w:val="4C6C1AE2"/>
    <w:multiLevelType w:val="hybridMultilevel"/>
    <w:tmpl w:val="24CAA80E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6">
    <w:nsid w:val="4CE65400"/>
    <w:multiLevelType w:val="hybridMultilevel"/>
    <w:tmpl w:val="B92C3DD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7">
    <w:nsid w:val="50895AAC"/>
    <w:multiLevelType w:val="hybridMultilevel"/>
    <w:tmpl w:val="3788D7A0"/>
    <w:lvl w:tplc="04090017" w:ilvl="0">
      <w:start w:val="1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51DB1197"/>
    <w:multiLevelType w:val="hybridMultilevel"/>
    <w:tmpl w:val="34A403BC"/>
    <w:lvl w:tplc="782C9A08" w:ilvl="0">
      <w:start w:val="1"/>
      <w:numFmt w:val="bullet"/>
      <w:lvlText w:val="-"/>
      <w:lvlJc w:val="left"/>
      <w:pPr>
        <w:tabs>
          <w:tab w:pos="417" w:val="num"/>
        </w:tabs>
        <w:ind w:firstLine="57" w:left="0"/>
      </w:pPr>
      <w:rPr>
        <w:rFonts w:cs="Times New Roman" w:hAnsi="Times New Roman" w:ascii="Times New Roman" w:hint="default"/>
        <w:sz w:val="18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9">
    <w:nsid w:val="578F6201"/>
    <w:multiLevelType w:val="hybridMultilevel"/>
    <w:tmpl w:val="1E7855A8"/>
    <w:lvl w:tplc="C2B2B210" w:ilvl="0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0">
    <w:nsid w:val="598D4837"/>
    <w:multiLevelType w:val="hybridMultilevel"/>
    <w:tmpl w:val="AB36EA30"/>
    <w:lvl w:tplc="C9A8BDD2" w:ilvl="0">
      <w:start w:val="10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MS Mincho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31">
    <w:nsid w:val="599D19CD"/>
    <w:multiLevelType w:val="singleLevel"/>
    <w:tmpl w:val="8BF2668C"/>
    <w:lvl w:ilvl="0">
      <w:start w:val="437"/>
      <w:numFmt w:val="bullet"/>
      <w:lvlText w:val=""/>
      <w:lvlJc w:val="left"/>
      <w:pPr>
        <w:tabs>
          <w:tab w:pos="-360" w:val="num"/>
        </w:tabs>
        <w:ind w:hanging="360" w:left="-360"/>
      </w:pPr>
      <w:rPr>
        <w:rFonts w:hAnsi="Symbol" w:ascii="Symbol" w:hint="default"/>
      </w:rPr>
    </w:lvl>
  </w:abstractNum>
  <w:abstractNum w:abstractNumId="32">
    <w:nsid w:val="5E3E43EF"/>
    <w:multiLevelType w:val="hybridMultilevel"/>
    <w:tmpl w:val="B94AE902"/>
    <w:lvl w:tplc="3F2E3258" w:ilvl="0">
      <w:start w:val="100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3">
    <w:nsid w:val="5ED83E46"/>
    <w:multiLevelType w:val="hybridMultilevel"/>
    <w:tmpl w:val="66D2DBD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4">
    <w:nsid w:val="6039423F"/>
    <w:multiLevelType w:val="hybridMultilevel"/>
    <w:tmpl w:val="50D08A6E"/>
    <w:lvl w:tplc="AC5CCB8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5">
    <w:nsid w:val="64F26145"/>
    <w:multiLevelType w:val="hybridMultilevel"/>
    <w:tmpl w:val="AB601330"/>
    <w:lvl w:tplc="BD68B2CC" w:ilvl="0">
      <w:numFmt w:val="bullet"/>
      <w:lvlText w:val="-"/>
      <w:lvlJc w:val="left"/>
      <w:pPr>
        <w:tabs>
          <w:tab w:pos="1065" w:val="num"/>
        </w:tabs>
        <w:ind w:hanging="42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25" w:val="num"/>
        </w:tabs>
        <w:ind w:hanging="360" w:left="172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445" w:val="num"/>
        </w:tabs>
        <w:ind w:hanging="360" w:left="244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165" w:val="num"/>
        </w:tabs>
        <w:ind w:hanging="360" w:left="316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885" w:val="num"/>
        </w:tabs>
        <w:ind w:hanging="360" w:left="388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05" w:val="num"/>
        </w:tabs>
        <w:ind w:hanging="360" w:left="460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25" w:val="num"/>
        </w:tabs>
        <w:ind w:hanging="360" w:left="532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045" w:val="num"/>
        </w:tabs>
        <w:ind w:hanging="360" w:left="604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765" w:val="num"/>
        </w:tabs>
        <w:ind w:hanging="360" w:left="6765"/>
      </w:pPr>
      <w:rPr>
        <w:rFonts w:hAnsi="Wingdings" w:ascii="Wingdings" w:hint="default"/>
      </w:rPr>
    </w:lvl>
  </w:abstractNum>
  <w:abstractNum w:abstractNumId="36">
    <w:nsid w:val="67904483"/>
    <w:multiLevelType w:val="hybridMultilevel"/>
    <w:tmpl w:val="2410D5F8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7">
    <w:nsid w:val="68666C8D"/>
    <w:multiLevelType w:val="hybridMultilevel"/>
    <w:tmpl w:val="4FFCF8FC"/>
    <w:lvl w:tplc="337EFA06" w:ilvl="0">
      <w:start w:val="1"/>
      <w:numFmt w:val="bullet"/>
      <w:lvlText w:val=""/>
      <w:lvlJc w:val="left"/>
      <w:pPr>
        <w:tabs>
          <w:tab w:pos="417" w:val="num"/>
        </w:tabs>
        <w:ind w:firstLine="57" w:left="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8">
    <w:nsid w:val="762E04AD"/>
    <w:multiLevelType w:val="hybridMultilevel"/>
    <w:tmpl w:val="1924DFF8"/>
    <w:lvl w:tplc="C2B2B21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9">
    <w:nsid w:val="78680D82"/>
    <w:multiLevelType w:val="hybridMultilevel"/>
    <w:tmpl w:val="BA8AAE56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F5E7AFB"/>
    <w:multiLevelType w:val="singleLevel"/>
    <w:tmpl w:val="37D2D15A"/>
    <w:lvl w:ilvl="0">
      <w:start w:val="4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Ansi="Arial" w:ascii="Arial" w:hint="default"/>
      </w:rPr>
    </w:lvl>
  </w:abstractNum>
  <w:num w:numId="1">
    <w:abstractNumId w:val="12"/>
  </w:num>
  <w:num w:numId="2">
    <w:abstractNumId w:val="39"/>
  </w:num>
  <w:num w:numId="3">
    <w:abstractNumId w:val="3"/>
  </w:num>
  <w:num w:numId="4">
    <w:abstractNumId w:val="16"/>
  </w:num>
  <w:num w:numId="5">
    <w:abstractNumId w:val="13"/>
  </w:num>
  <w:num w:numId="6">
    <w:abstractNumId w:val="31"/>
  </w:num>
  <w:num w:numId="7">
    <w:abstractNumId w:val="40"/>
  </w:num>
  <w:num w:numId="8">
    <w:abstractNumId w:val="18"/>
  </w:num>
  <w:num w:numId="9">
    <w:abstractNumId w:val="32"/>
  </w:num>
  <w:num w:numId="10">
    <w:abstractNumId w:val="2"/>
  </w:num>
  <w:num w:numId="11">
    <w:abstractNumId w:val="19"/>
  </w:num>
  <w:num w:numId="12">
    <w:abstractNumId w:val="38"/>
  </w:num>
  <w:num w:numId="13">
    <w:abstractNumId w:val="29"/>
  </w:num>
  <w:num w:numId="14">
    <w:abstractNumId w:val="20"/>
  </w:num>
  <w:num w:numId="15">
    <w:abstractNumId w:val="1"/>
  </w:num>
  <w:num w:numId="16">
    <w:abstractNumId w:val="24"/>
  </w:num>
  <w:num w:numId="17">
    <w:abstractNumId w:val="27"/>
  </w:num>
  <w:num w:numId="18">
    <w:abstractNumId w:val="4"/>
  </w:num>
  <w:num w:numId="19">
    <w:abstractNumId w:val="21"/>
  </w:num>
  <w:num w:numId="20">
    <w:abstractNumId w:val="28"/>
  </w:num>
  <w:num w:numId="21">
    <w:abstractNumId w:val="11"/>
  </w:num>
  <w:num w:numId="22">
    <w:abstractNumId w:val="14"/>
  </w:num>
  <w:num w:numId="23">
    <w:abstractNumId w:val="37"/>
  </w:num>
  <w:num w:numId="24">
    <w:abstractNumId w:val="25"/>
  </w:num>
  <w:num w:numId="25">
    <w:abstractNumId w:val="33"/>
  </w:num>
  <w:num w:numId="26">
    <w:abstractNumId w:val="22"/>
  </w:num>
  <w:num w:numId="27">
    <w:abstractNumId w:val="8"/>
  </w:num>
  <w:num w:numId="28">
    <w:abstractNumId w:val="15"/>
  </w:num>
  <w:num w:numId="29">
    <w:abstractNumId w:val="26"/>
  </w:num>
  <w:num w:numId="30">
    <w:abstractNumId w:val="23"/>
  </w:num>
  <w:num w:numId="31">
    <w:abstractNumId w:val="36"/>
  </w:num>
  <w:num w:numId="32">
    <w:abstractNumId w:val="34"/>
  </w:num>
  <w:num w:numId="33">
    <w:abstractNumId w:val="30"/>
  </w:num>
  <w:num w:numId="34">
    <w:abstractNumId w:val="0"/>
  </w:num>
  <w:num w:numId="35">
    <w:abstractNumId w:val="35"/>
  </w:num>
  <w:num w:numId="36">
    <w:abstractNumId w:val="10"/>
  </w:num>
  <w:num w:numId="37">
    <w:abstractNumId w:val="7"/>
  </w:num>
  <w:num w:numId="38">
    <w:abstractNumId w:val="9"/>
  </w:num>
  <w:num w:numId="39">
    <w:abstractNumId w:val="5"/>
  </w:num>
  <w:num w:numId="40">
    <w:abstractNumId w:val="17"/>
  </w:num>
  <w:num w:numId="4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hideGrammaticalErrors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D1BDC"/>
    <w:rsid w:val="0001025D"/>
    <w:rsid w:val="000143E2"/>
    <w:rsid w:val="000A5CAD"/>
    <w:rsid w:val="00133F7D"/>
    <w:rsid w:val="0015429C"/>
    <w:rsid w:val="00196B21"/>
    <w:rsid w:val="001F636B"/>
    <w:rsid w:val="0021737B"/>
    <w:rsid w:val="00222C21"/>
    <w:rsid w:val="00223668"/>
    <w:rsid w:val="002368D6"/>
    <w:rsid w:val="0024410C"/>
    <w:rsid w:val="00275C46"/>
    <w:rsid w:val="00292CB1"/>
    <w:rsid w:val="002D2DB3"/>
    <w:rsid w:val="002D6A5E"/>
    <w:rsid w:val="00307716"/>
    <w:rsid w:val="00315356"/>
    <w:rsid w:val="00315F64"/>
    <w:rsid w:val="00363CE7"/>
    <w:rsid w:val="003B5246"/>
    <w:rsid w:val="004044B8"/>
    <w:rsid w:val="00407DFE"/>
    <w:rsid w:val="00423626"/>
    <w:rsid w:val="004624D4"/>
    <w:rsid w:val="004B6DF4"/>
    <w:rsid w:val="0050308A"/>
    <w:rsid w:val="00537C3C"/>
    <w:rsid w:val="00564342"/>
    <w:rsid w:val="005714D1"/>
    <w:rsid w:val="00581810"/>
    <w:rsid w:val="005A7F93"/>
    <w:rsid w:val="005C683A"/>
    <w:rsid w:val="006532DB"/>
    <w:rsid w:val="00697FF7"/>
    <w:rsid w:val="006B56B1"/>
    <w:rsid w:val="0075552F"/>
    <w:rsid w:val="00797D1D"/>
    <w:rsid w:val="007D677A"/>
    <w:rsid w:val="00854C14"/>
    <w:rsid w:val="00887916"/>
    <w:rsid w:val="00893D07"/>
    <w:rsid w:val="008B5D0E"/>
    <w:rsid w:val="008C3C36"/>
    <w:rsid w:val="008C6D7D"/>
    <w:rsid w:val="009427B9"/>
    <w:rsid w:val="00993851"/>
    <w:rsid w:val="009A2CD6"/>
    <w:rsid w:val="009C3C59"/>
    <w:rsid w:val="00A009B9"/>
    <w:rsid w:val="00A13873"/>
    <w:rsid w:val="00A3016F"/>
    <w:rsid w:val="00B077B4"/>
    <w:rsid w:val="00B35AB1"/>
    <w:rsid w:val="00BD1BDC"/>
    <w:rsid w:val="00C00397"/>
    <w:rsid w:val="00C21785"/>
    <w:rsid w:val="00C43354"/>
    <w:rsid w:val="00CD5002"/>
    <w:rsid w:val="00D32E09"/>
    <w:rsid w:val="00D33398"/>
    <w:rsid w:val="00D33CE0"/>
    <w:rsid w:val="00D42088"/>
    <w:rsid w:val="00D52133"/>
    <w:rsid w:val="00D72A7A"/>
    <w:rsid w:val="00DD5B83"/>
    <w:rsid w:val="00DF6127"/>
    <w:rsid w:val="00E25C07"/>
    <w:rsid w:val="00E31FFF"/>
    <w:rsid w:val="00E67EC0"/>
    <w:rsid w:val="00EA2062"/>
    <w:rsid w:val="00ED19EB"/>
    <w:rsid w:val="00ED30AF"/>
    <w:rsid w:val="00F44166"/>
    <w:rsid w:val="00F52BF2"/>
    <w:rsid w:val="00FB569A"/>
    <w:rsid w:val="00FF26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bCs/>
        <w:sz w:val="24"/>
        <w:lang w:bidi="ar-SA" w:eastAsia="en-US" w:val="hr-HR"/>
      </w:rPr>
    </w:rPrDefault>
    <w:pPrDefault>
      <w:pPr>
        <w:spacing w:lineRule="auto" w:line="276" w:after="200"/>
        <w:jc w:val="both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footnote text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Document Map"/>
    <w:lsdException w:uiPriority="0" w:name="Plain Text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D1BDC"/>
    <w:pPr>
      <w:spacing w:lineRule="auto" w:line="240" w:after="0"/>
      <w:jc w:val="left"/>
    </w:pPr>
    <w:rPr>
      <w:bCs w:val="false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D1BDC"/>
    <w:pPr>
      <w:keepNext/>
      <w:tabs>
        <w:tab w:pos="975" w:val="left"/>
      </w:tabs>
      <w:jc w:val="both"/>
      <w:outlineLvl w:val="0"/>
    </w:pPr>
    <w:rPr>
      <w:rFonts w:cs="Arial" w:hAnsi="Arial" w:ascii="Arial"/>
      <w:i/>
      <w:iCs/>
    </w:rPr>
  </w:style>
  <w:style w:styleId="Naslov2" w:type="paragraph">
    <w:name w:val="heading 2"/>
    <w:basedOn w:val="Normal"/>
    <w:next w:val="Normal"/>
    <w:link w:val="Naslov2Char"/>
    <w:qFormat/>
    <w:rsid w:val="00BD1BDC"/>
    <w:pPr>
      <w:keepNext/>
      <w:outlineLvl w:val="1"/>
    </w:pPr>
    <w:rPr>
      <w:rFonts w:cs="Arial" w:eastAsia="Arial Unicode MS" w:hAnsi="Arial" w:asci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link w:val="Naslov3Char"/>
    <w:qFormat/>
    <w:rsid w:val="00BD1BDC"/>
    <w:pPr>
      <w:keepNext/>
      <w:outlineLvl w:val="2"/>
    </w:pPr>
    <w:rPr>
      <w:b/>
      <w:bCs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1BD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D1BDC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1BD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D1BDC"/>
    <w:rPr>
      <w:sz w:val="20"/>
      <w:lang w:eastAsia="hr-HR"/>
    </w:rPr>
  </w:style>
  <w:style w:customStyle="true" w:styleId="Naslov1Char" w:type="character">
    <w:name w:val="Naslov 1 Char"/>
    <w:basedOn w:val="Zadanifontodlomka"/>
    <w:link w:val="Naslov1"/>
    <w:rsid w:val="00BD1BDC"/>
    <w:rPr>
      <w:rFonts w:cs="Arial" w:hAnsi="Arial" w:ascii="Arial"/>
      <w:bCs w:val="false"/>
      <w:i/>
      <w:i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BD1BDC"/>
    <w:rPr>
      <w:rFonts w:cs="Arial" w:eastAsia="Arial Unicode MS" w:hAnsi="Arial" w:ascii="Arial"/>
      <w:b/>
      <w:sz w:val="20"/>
      <w:lang w:val="it-IT"/>
    </w:rPr>
  </w:style>
  <w:style w:customStyle="true" w:styleId="Naslov3Char" w:type="character">
    <w:name w:val="Naslov 3 Char"/>
    <w:basedOn w:val="Zadanifontodlomka"/>
    <w:link w:val="Naslov3"/>
    <w:rsid w:val="00BD1BDC"/>
    <w:rPr>
      <w:b/>
      <w:szCs w:val="24"/>
    </w:rPr>
  </w:style>
  <w:style w:styleId="Tijeloteksta2" w:type="paragraph">
    <w:name w:val="Body Text 2"/>
    <w:basedOn w:val="Normal"/>
    <w:link w:val="Tijeloteksta2Char"/>
    <w:rsid w:val="00BD1BDC"/>
    <w:pPr>
      <w:tabs>
        <w:tab w:pos="975" w:val="left"/>
      </w:tabs>
      <w:jc w:val="both"/>
    </w:pPr>
    <w:rPr>
      <w:rFonts w:cs="Arial" w:hAnsi="Arial" w:ascii="Arial"/>
      <w:b/>
      <w:bCs/>
      <w:i/>
      <w:iCs/>
    </w:rPr>
  </w:style>
  <w:style w:customStyle="true" w:styleId="Tijeloteksta2Char" w:type="character">
    <w:name w:val="Tijelo teksta 2 Char"/>
    <w:basedOn w:val="Zadanifontodlomka"/>
    <w:link w:val="Tijeloteksta2"/>
    <w:rsid w:val="00BD1BDC"/>
    <w:rPr>
      <w:rFonts w:cs="Arial" w:hAnsi="Arial" w:ascii="Arial"/>
      <w:b/>
      <w:i/>
      <w:iCs/>
      <w:szCs w:val="24"/>
      <w:lang w:eastAsia="hr-HR"/>
    </w:rPr>
  </w:style>
  <w:style w:styleId="Tijeloteksta" w:type="paragraph">
    <w:name w:val="Body Text"/>
    <w:aliases w:val=" uvlaka 3,  uvlaka 2"/>
    <w:basedOn w:val="Normal"/>
    <w:link w:val="TijelotekstaChar"/>
    <w:rsid w:val="00BD1BDC"/>
    <w:pPr>
      <w:tabs>
        <w:tab w:pos="975" w:val="left"/>
      </w:tabs>
      <w:jc w:val="both"/>
    </w:pPr>
    <w:rPr>
      <w:rFonts w:hAnsi="Arial" w:ascii="Arial"/>
      <w:lang w:eastAsia="en-US"/>
    </w:rPr>
  </w:style>
  <w:style w:customStyle="true" w:styleId="TijelotekstaChar" w:type="character">
    <w:name w:val="Tijelo teksta Char"/>
    <w:aliases w:val=" uvlaka 3 Char,  uvlaka 2 Char"/>
    <w:basedOn w:val="Zadanifontodlomka"/>
    <w:link w:val="Tijeloteksta"/>
    <w:rsid w:val="00BD1BDC"/>
    <w:rPr>
      <w:rFonts w:hAnsi="Arial" w:ascii="Arial"/>
      <w:bCs w:val="false"/>
      <w:szCs w:val="24"/>
    </w:rPr>
  </w:style>
  <w:style w:styleId="Brojstranice" w:type="character">
    <w:name w:val="page number"/>
    <w:basedOn w:val="Zadanifontodlomka"/>
    <w:rsid w:val="00BD1BDC"/>
  </w:style>
  <w:style w:customStyle="true" w:styleId="xl59" w:type="paragraph">
    <w:name w:val="xl59"/>
    <w:basedOn w:val="Normal"/>
    <w:rsid w:val="00BD1BDC"/>
    <w:pPr>
      <w:pBdr>
        <w:right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i/>
      <w:iCs/>
      <w:sz w:val="18"/>
      <w:szCs w:val="18"/>
      <w:lang w:eastAsia="en-US" w:val="en-GB"/>
    </w:rPr>
  </w:style>
  <w:style w:customStyle="true" w:styleId="font5" w:type="paragraph">
    <w:name w:val="font5"/>
    <w:basedOn w:val="Normal"/>
    <w:rsid w:val="00BD1BDC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font6" w:type="paragraph">
    <w:name w:val="font6"/>
    <w:basedOn w:val="Normal"/>
    <w:rsid w:val="00BD1BDC"/>
    <w:pPr>
      <w:spacing w:afterAutospacing="true" w:after="100" w:beforeAutospacing="true" w:before="100"/>
    </w:pPr>
    <w:rPr>
      <w:rFonts w:cs="Tahoma" w:eastAsia="Arial Unicode MS" w:hAnsi="Tahoma" w:ascii="Tahoma"/>
      <w:b/>
      <w:bCs/>
      <w:color w:val="000000"/>
      <w:sz w:val="16"/>
      <w:szCs w:val="16"/>
      <w:lang w:eastAsia="en-US" w:val="en-GB"/>
    </w:rPr>
  </w:style>
  <w:style w:customStyle="true" w:styleId="font7" w:type="paragraph">
    <w:name w:val="font7"/>
    <w:basedOn w:val="Normal"/>
    <w:rsid w:val="00BD1BDC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u w:val="single"/>
      <w:lang w:eastAsia="en-US" w:val="en-GB"/>
    </w:rPr>
  </w:style>
  <w:style w:customStyle="true" w:styleId="font8" w:type="paragraph">
    <w:name w:val="font8"/>
    <w:basedOn w:val="Normal"/>
    <w:rsid w:val="00BD1BDC"/>
    <w:pPr>
      <w:spacing w:afterAutospacing="true" w:after="100" w:beforeAutospacing="true" w:before="100"/>
    </w:pPr>
    <w:rPr>
      <w:rFonts w:cs="Tahoma" w:eastAsia="Arial Unicode MS" w:hAnsi="Tahoma" w:ascii="Tahoma"/>
      <w:color w:val="000000"/>
      <w:sz w:val="16"/>
      <w:szCs w:val="16"/>
      <w:lang w:eastAsia="en-US" w:val="en-GB"/>
    </w:rPr>
  </w:style>
  <w:style w:customStyle="true" w:styleId="xl25" w:type="paragraph">
    <w:name w:val="xl25"/>
    <w:basedOn w:val="Normal"/>
    <w:rsid w:val="00BD1BDC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26" w:type="paragraph">
    <w:name w:val="xl26"/>
    <w:basedOn w:val="Normal"/>
    <w:rsid w:val="00BD1BDC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27" w:type="paragraph">
    <w:name w:val="xl27"/>
    <w:basedOn w:val="Normal"/>
    <w:rsid w:val="00BD1BDC"/>
    <w:pP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28" w:type="paragraph">
    <w:name w:val="xl28"/>
    <w:basedOn w:val="Normal"/>
    <w:rsid w:val="00BD1BDC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29" w:type="paragraph">
    <w:name w:val="xl29"/>
    <w:basedOn w:val="Normal"/>
    <w:rsid w:val="00BD1BDC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0" w:type="paragraph">
    <w:name w:val="xl30"/>
    <w:basedOn w:val="Normal"/>
    <w:rsid w:val="00BD1BDC"/>
    <w:pP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customStyle="true" w:styleId="xl31" w:type="paragraph">
    <w:name w:val="xl31"/>
    <w:basedOn w:val="Normal"/>
    <w:rsid w:val="00BD1BDC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2" w:type="paragraph">
    <w:name w:val="xl32"/>
    <w:basedOn w:val="Normal"/>
    <w:rsid w:val="00BD1BDC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3" w:type="paragraph">
    <w:name w:val="xl33"/>
    <w:basedOn w:val="Normal"/>
    <w:rsid w:val="00BD1BDC"/>
    <w:pPr>
      <w:spacing w:afterAutospacing="true" w:after="100" w:beforeAutospacing="true" w:before="100"/>
    </w:pPr>
    <w:rPr>
      <w:rFonts w:cs="Arial" w:eastAsia="Arial Unicode MS" w:hAnsi="Arial" w:ascii="Arial"/>
      <w:b/>
      <w:bCs/>
      <w:color w:val="0000FF"/>
      <w:lang w:eastAsia="en-US" w:val="en-GB"/>
    </w:rPr>
  </w:style>
  <w:style w:customStyle="true" w:styleId="xl34" w:type="paragraph">
    <w:name w:val="xl34"/>
    <w:basedOn w:val="Normal"/>
    <w:rsid w:val="00BD1BDC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color w:val="0000FF"/>
      <w:lang w:eastAsia="en-US" w:val="en-GB"/>
    </w:rPr>
  </w:style>
  <w:style w:customStyle="true" w:styleId="xl35" w:type="paragraph">
    <w:name w:val="xl35"/>
    <w:basedOn w:val="Normal"/>
    <w:rsid w:val="00BD1BDC"/>
    <w:pPr>
      <w:spacing w:afterAutospacing="true" w:after="100" w:beforeAutospacing="true" w:before="100"/>
    </w:pPr>
    <w:rPr>
      <w:rFonts w:cs="Arial" w:eastAsia="Arial Unicode MS" w:hAnsi="Arial" w:ascii="Arial"/>
      <w:b/>
      <w:bCs/>
      <w:lang w:eastAsia="en-US" w:val="en-GB"/>
    </w:rPr>
  </w:style>
  <w:style w:customStyle="true" w:styleId="xl36" w:type="paragraph">
    <w:name w:val="xl36"/>
    <w:basedOn w:val="Normal"/>
    <w:rsid w:val="00BD1BDC"/>
    <w:pP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37" w:type="paragraph">
    <w:name w:val="xl37"/>
    <w:basedOn w:val="Normal"/>
    <w:rsid w:val="00BD1BDC"/>
    <w:pPr>
      <w:spacing w:afterAutospacing="true" w:after="100" w:beforeAutospacing="true" w:before="100"/>
      <w:jc w:val="right"/>
    </w:pPr>
    <w:rPr>
      <w:rFonts w:cs="Arial Unicode MS" w:eastAsia="Arial Unicode MS" w:hAnsi="Arial Unicode MS" w:ascii="Arial Unicode MS"/>
      <w:lang w:eastAsia="en-US" w:val="en-GB"/>
    </w:rPr>
  </w:style>
  <w:style w:customStyle="true" w:styleId="xl38" w:type="paragraph">
    <w:name w:val="xl38"/>
    <w:basedOn w:val="Normal"/>
    <w:rsid w:val="00BD1BDC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39" w:type="paragraph">
    <w:name w:val="xl39"/>
    <w:basedOn w:val="Normal"/>
    <w:rsid w:val="00BD1BDC"/>
    <w:pP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0" w:type="paragraph">
    <w:name w:val="xl40"/>
    <w:basedOn w:val="Normal"/>
    <w:rsid w:val="00BD1BDC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" w:eastAsia="Arial Unicode MS" w:hAnsi="Arial" w:ascii="Arial"/>
      <w:b/>
      <w:bCs/>
      <w:lang w:eastAsia="en-US" w:val="en-GB"/>
    </w:rPr>
  </w:style>
  <w:style w:customStyle="true" w:styleId="xl41" w:type="paragraph">
    <w:name w:val="xl41"/>
    <w:basedOn w:val="Normal"/>
    <w:rsid w:val="00BD1BDC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2" w:type="paragraph">
    <w:name w:val="xl42"/>
    <w:basedOn w:val="Normal"/>
    <w:rsid w:val="00BD1BDC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jc w:val="right"/>
    </w:pPr>
    <w:rPr>
      <w:rFonts w:cs="Arial" w:eastAsia="Arial Unicode MS" w:hAnsi="Arial" w:ascii="Arial"/>
      <w:sz w:val="19"/>
      <w:szCs w:val="19"/>
      <w:lang w:eastAsia="en-US" w:val="en-GB"/>
    </w:rPr>
  </w:style>
  <w:style w:customStyle="true" w:styleId="xl43" w:type="paragraph">
    <w:name w:val="xl43"/>
    <w:basedOn w:val="Normal"/>
    <w:rsid w:val="00BD1BDC"/>
    <w:pPr>
      <w:pBdr>
        <w:bottom w:space="0" w:sz="4" w:color="auto" w:val="single"/>
      </w:pBdr>
      <w:spacing w:afterAutospacing="true" w:after="100" w:beforeAutospacing="true" w:before="100"/>
      <w:jc w:val="center"/>
    </w:pPr>
    <w:rPr>
      <w:rFonts w:cs="Arial Unicode MS" w:eastAsia="Arial Unicode MS" w:hAnsi="Arial Unicode MS" w:ascii="Arial Unicode MS"/>
      <w:lang w:eastAsia="en-US" w:val="en-GB"/>
    </w:rPr>
  </w:style>
  <w:style w:customStyle="true" w:styleId="xl44" w:type="paragraph">
    <w:name w:val="xl44"/>
    <w:basedOn w:val="Normal"/>
    <w:rsid w:val="00BD1BDC"/>
    <w:pPr>
      <w:pBdr>
        <w:bottom w:space="0" w:sz="4" w:color="auto" w:val="single"/>
      </w:pBdr>
      <w:spacing w:afterAutospacing="true" w:after="100" w:beforeAutospacing="true" w:before="100"/>
    </w:pPr>
    <w:rPr>
      <w:rFonts w:cs="Arial Unicode MS" w:eastAsia="Arial Unicode MS" w:hAnsi="Arial Unicode MS" w:ascii="Arial Unicode MS"/>
      <w:lang w:eastAsia="en-US" w:val="en-GB"/>
    </w:rPr>
  </w:style>
  <w:style w:customStyle="true" w:styleId="xl45" w:type="paragraph">
    <w:name w:val="xl45"/>
    <w:basedOn w:val="Normal"/>
    <w:rsid w:val="00BD1BDC"/>
    <w:pPr>
      <w:pBdr>
        <w:bottom w:space="0" w:sz="4" w:color="auto" w:val="single"/>
      </w:pBdr>
      <w:spacing w:afterAutospacing="true" w:after="100" w:beforeAutospacing="true" w:before="100"/>
    </w:pPr>
    <w:rPr>
      <w:rFonts w:cs="Arial" w:eastAsia="Arial Unicode MS" w:hAnsi="Arial" w:ascii="Arial"/>
      <w:color w:val="0000FF"/>
      <w:lang w:eastAsia="en-US" w:val="en-GB"/>
    </w:rPr>
  </w:style>
  <w:style w:styleId="Kartadokumenta" w:type="paragraph">
    <w:name w:val="Document Map"/>
    <w:basedOn w:val="Normal"/>
    <w:link w:val="KartadokumentaChar"/>
    <w:semiHidden/>
    <w:rsid w:val="00BD1BDC"/>
    <w:pPr>
      <w:shd w:fill="000080" w:color="auto" w:val="clear"/>
    </w:pPr>
    <w:rPr>
      <w:rFonts w:cs="Tahoma" w:hAnsi="Tahoma" w:ascii="Tahoma"/>
    </w:rPr>
  </w:style>
  <w:style w:customStyle="true" w:styleId="KartadokumentaChar" w:type="character">
    <w:name w:val="Karta dokumenta Char"/>
    <w:basedOn w:val="Zadanifontodlomka"/>
    <w:link w:val="Kartadokumenta"/>
    <w:semiHidden/>
    <w:rsid w:val="00BD1BDC"/>
    <w:rPr>
      <w:rFonts w:cs="Tahoma" w:hAnsi="Tahoma" w:ascii="Tahoma"/>
      <w:bCs w:val="false"/>
      <w:szCs w:val="24"/>
      <w:shd w:fill="000080" w:color="auto" w:val="clear"/>
      <w:lang w:eastAsia="hr-HR"/>
    </w:rPr>
  </w:style>
  <w:style w:styleId="Tekstfusnote" w:type="paragraph">
    <w:name w:val="footnote text"/>
    <w:basedOn w:val="Normal"/>
    <w:link w:val="TekstfusnoteChar"/>
    <w:semiHidden/>
    <w:rsid w:val="00BD1BDC"/>
    <w:rPr>
      <w:sz w:val="20"/>
      <w:szCs w:val="20"/>
      <w:lang w:eastAsia="en-US" w:val="en-GB"/>
    </w:rPr>
  </w:style>
  <w:style w:customStyle="true" w:styleId="TekstfusnoteChar" w:type="character">
    <w:name w:val="Tekst fusnote Char"/>
    <w:basedOn w:val="Zadanifontodlomka"/>
    <w:link w:val="Tekstfusnote"/>
    <w:semiHidden/>
    <w:rsid w:val="00BD1BDC"/>
    <w:rPr>
      <w:bCs w:val="false"/>
      <w:sz w:val="20"/>
      <w:lang w:val="en-GB"/>
    </w:rPr>
  </w:style>
  <w:style w:customStyle="true" w:styleId="T-98-2" w:type="paragraph">
    <w:name w:val="T-9/8-2"/>
    <w:rsid w:val="00BD1BDC"/>
    <w:pPr>
      <w:widowControl w:val="false"/>
      <w:tabs>
        <w:tab w:pos="2153" w:val="left"/>
      </w:tabs>
      <w:autoSpaceDE w:val="false"/>
      <w:autoSpaceDN w:val="false"/>
      <w:adjustRightInd w:val="false"/>
      <w:spacing w:lineRule="auto" w:line="240" w:after="43"/>
      <w:ind w:firstLine="342"/>
    </w:pPr>
    <w:rPr>
      <w:rFonts w:hAnsi="Times-NewRoman" w:ascii="Times-NewRoman"/>
      <w:bCs w:val="false"/>
      <w:sz w:val="19"/>
      <w:szCs w:val="19"/>
      <w:lang w:eastAsia="hr-HR" w:val="en-US"/>
    </w:rPr>
  </w:style>
  <w:style w:customStyle="true" w:styleId="Clanak" w:type="paragraph">
    <w:name w:val="Clanak"/>
    <w:next w:val="T-98-2"/>
    <w:rsid w:val="00BD1BDC"/>
    <w:pPr>
      <w:widowControl w:val="false"/>
      <w:autoSpaceDE w:val="false"/>
      <w:autoSpaceDN w:val="false"/>
      <w:adjustRightInd w:val="false"/>
      <w:spacing w:lineRule="auto" w:line="240" w:after="43" w:before="86"/>
      <w:jc w:val="center"/>
    </w:pPr>
    <w:rPr>
      <w:rFonts w:hAnsi="Times-NewRoman" w:ascii="Times-NewRoman"/>
      <w:bCs w:val="false"/>
      <w:sz w:val="19"/>
      <w:szCs w:val="19"/>
      <w:lang w:eastAsia="hr-HR" w:val="en-US"/>
    </w:rPr>
  </w:style>
  <w:style w:styleId="Obinitekst" w:type="paragraph">
    <w:name w:val="Plain Text"/>
    <w:basedOn w:val="Normal"/>
    <w:link w:val="ObinitekstChar"/>
    <w:rsid w:val="00BD1BDC"/>
    <w:rPr>
      <w:rFonts w:cs="Courier New" w:hAnsi="Courier New" w:ascii="Courier New"/>
      <w:sz w:val="20"/>
      <w:szCs w:val="20"/>
    </w:rPr>
  </w:style>
  <w:style w:customStyle="true" w:styleId="ObinitekstChar" w:type="character">
    <w:name w:val="Obični tekst Char"/>
    <w:basedOn w:val="Zadanifontodlomka"/>
    <w:link w:val="Obinitekst"/>
    <w:rsid w:val="00BD1BDC"/>
    <w:rPr>
      <w:rFonts w:cs="Courier New" w:hAnsi="Courier New" w:ascii="Courier New"/>
      <w:bCs w:val="false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1BDC"/>
    <w:pPr>
      <w:spacing w:lineRule="auto" w:line="276" w:after="200"/>
      <w:ind w:left="720"/>
      <w:contextualSpacing/>
      <w:jc w:val="both"/>
    </w:pPr>
    <w:rPr>
      <w:sz w:val="20"/>
      <w:szCs w:val="20"/>
    </w:rPr>
  </w:style>
  <w:style w:styleId="Reetkatablice" w:type="table">
    <w:name w:val="Table Grid"/>
    <w:basedOn w:val="Obinatablica"/>
    <w:uiPriority w:val="59"/>
    <w:rsid w:val="00BD1BDC"/>
    <w:pPr>
      <w:spacing w:lineRule="auto" w:line="240" w:after="0"/>
    </w:p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72A7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72A7A"/>
    <w:rPr>
      <w:rFonts w:cs="Tahoma" w:hAnsi="Tahoma" w:ascii="Tahoma"/>
      <w:bCs w:val="false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CE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63C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63C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63C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63C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bCs/>
        <w:sz w:val="24"/>
        <w:lang w:bidi="ar-SA" w:eastAsia="en-US" w:val="hr-HR"/>
      </w:rPr>
    </w:rPrDefault>
    <w:pPrDefault>
      <w:pPr>
        <w:spacing w:after="200" w:line="276" w:lineRule="auto"/>
        <w:jc w:val="both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Document Map" w:uiPriority="0"/>
    <w:lsdException w:name="Plain Text" w:uiPriority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D1BDC"/>
    <w:pPr>
      <w:spacing w:after="0" w:line="240" w:lineRule="auto"/>
      <w:jc w:val="left"/>
    </w:pPr>
    <w:rPr>
      <w:bCs w:val="0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BD1BDC"/>
    <w:pPr>
      <w:keepNext/>
      <w:tabs>
        <w:tab w:pos="975" w:val="left"/>
      </w:tabs>
      <w:jc w:val="both"/>
      <w:outlineLvl w:val="0"/>
    </w:pPr>
    <w:rPr>
      <w:rFonts w:ascii="Arial" w:cs="Arial" w:hAnsi="Arial"/>
      <w:i/>
      <w:iCs/>
    </w:rPr>
  </w:style>
  <w:style w:styleId="Naslov2" w:type="paragraph">
    <w:name w:val="heading 2"/>
    <w:basedOn w:val="Normal"/>
    <w:next w:val="Normal"/>
    <w:link w:val="Naslov2Char"/>
    <w:qFormat/>
    <w:rsid w:val="00BD1BDC"/>
    <w:pPr>
      <w:keepNext/>
      <w:outlineLvl w:val="1"/>
    </w:pPr>
    <w:rPr>
      <w:rFonts w:ascii="Arial" w:cs="Arial" w:eastAsia="Arial Unicode MS" w:hAnsi="Arial"/>
      <w:b/>
      <w:bCs/>
      <w:sz w:val="20"/>
      <w:szCs w:val="20"/>
      <w:lang w:eastAsia="en-US" w:val="it-IT"/>
    </w:rPr>
  </w:style>
  <w:style w:styleId="Naslov3" w:type="paragraph">
    <w:name w:val="heading 3"/>
    <w:basedOn w:val="Normal"/>
    <w:next w:val="Normal"/>
    <w:link w:val="Naslov3Char"/>
    <w:qFormat/>
    <w:rsid w:val="00BD1BDC"/>
    <w:pPr>
      <w:keepNext/>
      <w:outlineLvl w:val="2"/>
    </w:pPr>
    <w:rPr>
      <w:b/>
      <w:bCs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D1BD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D1BDC"/>
    <w:rPr>
      <w:sz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D1BD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D1BDC"/>
    <w:rPr>
      <w:sz w:val="20"/>
      <w:lang w:eastAsia="hr-HR"/>
    </w:rPr>
  </w:style>
  <w:style w:customStyle="1" w:styleId="Naslov1Char" w:type="character">
    <w:name w:val="Naslov 1 Char"/>
    <w:basedOn w:val="Zadanifontodlomka"/>
    <w:link w:val="Naslov1"/>
    <w:rsid w:val="00BD1BDC"/>
    <w:rPr>
      <w:rFonts w:ascii="Arial" w:cs="Arial" w:hAnsi="Arial"/>
      <w:bCs w:val="0"/>
      <w:i/>
      <w:i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BD1BDC"/>
    <w:rPr>
      <w:rFonts w:ascii="Arial" w:cs="Arial" w:eastAsia="Arial Unicode MS" w:hAnsi="Arial"/>
      <w:b/>
      <w:sz w:val="20"/>
      <w:lang w:val="it-IT"/>
    </w:rPr>
  </w:style>
  <w:style w:customStyle="1" w:styleId="Naslov3Char" w:type="character">
    <w:name w:val="Naslov 3 Char"/>
    <w:basedOn w:val="Zadanifontodlomka"/>
    <w:link w:val="Naslov3"/>
    <w:rsid w:val="00BD1BDC"/>
    <w:rPr>
      <w:b/>
      <w:szCs w:val="24"/>
    </w:rPr>
  </w:style>
  <w:style w:styleId="Tijeloteksta2" w:type="paragraph">
    <w:name w:val="Body Text 2"/>
    <w:basedOn w:val="Normal"/>
    <w:link w:val="Tijeloteksta2Char"/>
    <w:rsid w:val="00BD1BDC"/>
    <w:pPr>
      <w:tabs>
        <w:tab w:pos="975" w:val="left"/>
      </w:tabs>
      <w:jc w:val="both"/>
    </w:pPr>
    <w:rPr>
      <w:rFonts w:ascii="Arial" w:cs="Arial" w:hAnsi="Arial"/>
      <w:b/>
      <w:bCs/>
      <w:i/>
      <w:iCs/>
    </w:rPr>
  </w:style>
  <w:style w:customStyle="1" w:styleId="Tijeloteksta2Char" w:type="character">
    <w:name w:val="Tijelo teksta 2 Char"/>
    <w:basedOn w:val="Zadanifontodlomka"/>
    <w:link w:val="Tijeloteksta2"/>
    <w:rsid w:val="00BD1BDC"/>
    <w:rPr>
      <w:rFonts w:ascii="Arial" w:cs="Arial" w:hAnsi="Arial"/>
      <w:b/>
      <w:i/>
      <w:iCs/>
      <w:szCs w:val="24"/>
      <w:lang w:eastAsia="hr-HR"/>
    </w:rPr>
  </w:style>
  <w:style w:styleId="Tijeloteksta" w:type="paragraph">
    <w:name w:val="Body Text"/>
    <w:aliases w:val=" uvlaka 3,  uvlaka 2"/>
    <w:basedOn w:val="Normal"/>
    <w:link w:val="TijelotekstaChar"/>
    <w:rsid w:val="00BD1BDC"/>
    <w:pPr>
      <w:tabs>
        <w:tab w:pos="975" w:val="left"/>
      </w:tabs>
      <w:jc w:val="both"/>
    </w:pPr>
    <w:rPr>
      <w:rFonts w:ascii="Arial" w:hAnsi="Arial"/>
      <w:lang w:eastAsia="en-US"/>
    </w:rPr>
  </w:style>
  <w:style w:customStyle="1" w:styleId="TijelotekstaChar" w:type="character">
    <w:name w:val="Tijelo teksta Char"/>
    <w:aliases w:val=" uvlaka 3 Char,  uvlaka 2 Char"/>
    <w:basedOn w:val="Zadanifontodlomka"/>
    <w:link w:val="Tijeloteksta"/>
    <w:rsid w:val="00BD1BDC"/>
    <w:rPr>
      <w:rFonts w:ascii="Arial" w:hAnsi="Arial"/>
      <w:bCs w:val="0"/>
      <w:szCs w:val="24"/>
    </w:rPr>
  </w:style>
  <w:style w:styleId="Brojstranice" w:type="character">
    <w:name w:val="page number"/>
    <w:basedOn w:val="Zadanifontodlomka"/>
    <w:rsid w:val="00BD1BDC"/>
  </w:style>
  <w:style w:customStyle="1" w:styleId="xl59" w:type="paragraph">
    <w:name w:val="xl59"/>
    <w:basedOn w:val="Normal"/>
    <w:rsid w:val="00BD1BDC"/>
    <w:pPr>
      <w:pBdr>
        <w:right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i/>
      <w:iCs/>
      <w:sz w:val="18"/>
      <w:szCs w:val="18"/>
      <w:lang w:eastAsia="en-US" w:val="en-GB"/>
    </w:rPr>
  </w:style>
  <w:style w:customStyle="1" w:styleId="font5" w:type="paragraph">
    <w:name w:val="font5"/>
    <w:basedOn w:val="Normal"/>
    <w:rsid w:val="00BD1BDC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font6" w:type="paragraph">
    <w:name w:val="font6"/>
    <w:basedOn w:val="Normal"/>
    <w:rsid w:val="00BD1BDC"/>
    <w:pPr>
      <w:spacing w:after="100" w:afterAutospacing="1" w:before="100" w:beforeAutospacing="1"/>
    </w:pPr>
    <w:rPr>
      <w:rFonts w:ascii="Tahoma" w:cs="Tahoma" w:eastAsia="Arial Unicode MS" w:hAnsi="Tahoma"/>
      <w:b/>
      <w:bCs/>
      <w:color w:val="000000"/>
      <w:sz w:val="16"/>
      <w:szCs w:val="16"/>
      <w:lang w:eastAsia="en-US" w:val="en-GB"/>
    </w:rPr>
  </w:style>
  <w:style w:customStyle="1" w:styleId="font7" w:type="paragraph">
    <w:name w:val="font7"/>
    <w:basedOn w:val="Normal"/>
    <w:rsid w:val="00BD1BDC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u w:val="single"/>
      <w:lang w:eastAsia="en-US" w:val="en-GB"/>
    </w:rPr>
  </w:style>
  <w:style w:customStyle="1" w:styleId="font8" w:type="paragraph">
    <w:name w:val="font8"/>
    <w:basedOn w:val="Normal"/>
    <w:rsid w:val="00BD1BDC"/>
    <w:pPr>
      <w:spacing w:after="100" w:afterAutospacing="1" w:before="100" w:beforeAutospacing="1"/>
    </w:pPr>
    <w:rPr>
      <w:rFonts w:ascii="Tahoma" w:cs="Tahoma" w:eastAsia="Arial Unicode MS" w:hAnsi="Tahoma"/>
      <w:color w:val="000000"/>
      <w:sz w:val="16"/>
      <w:szCs w:val="16"/>
      <w:lang w:eastAsia="en-US" w:val="en-GB"/>
    </w:rPr>
  </w:style>
  <w:style w:customStyle="1" w:styleId="xl25" w:type="paragraph">
    <w:name w:val="xl25"/>
    <w:basedOn w:val="Normal"/>
    <w:rsid w:val="00BD1BDC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26" w:type="paragraph">
    <w:name w:val="xl26"/>
    <w:basedOn w:val="Normal"/>
    <w:rsid w:val="00BD1BDC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27" w:type="paragraph">
    <w:name w:val="xl27"/>
    <w:basedOn w:val="Normal"/>
    <w:rsid w:val="00BD1BDC"/>
    <w:pP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28" w:type="paragraph">
    <w:name w:val="xl28"/>
    <w:basedOn w:val="Normal"/>
    <w:rsid w:val="00BD1BDC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29" w:type="paragraph">
    <w:name w:val="xl29"/>
    <w:basedOn w:val="Normal"/>
    <w:rsid w:val="00BD1BDC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0" w:type="paragraph">
    <w:name w:val="xl30"/>
    <w:basedOn w:val="Normal"/>
    <w:rsid w:val="00BD1BDC"/>
    <w:pP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customStyle="1" w:styleId="xl31" w:type="paragraph">
    <w:name w:val="xl31"/>
    <w:basedOn w:val="Normal"/>
    <w:rsid w:val="00BD1BDC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2" w:type="paragraph">
    <w:name w:val="xl32"/>
    <w:basedOn w:val="Normal"/>
    <w:rsid w:val="00BD1BDC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3" w:type="paragraph">
    <w:name w:val="xl33"/>
    <w:basedOn w:val="Normal"/>
    <w:rsid w:val="00BD1BDC"/>
    <w:pPr>
      <w:spacing w:after="100" w:afterAutospacing="1" w:before="100" w:beforeAutospacing="1"/>
    </w:pPr>
    <w:rPr>
      <w:rFonts w:ascii="Arial" w:cs="Arial" w:eastAsia="Arial Unicode MS" w:hAnsi="Arial"/>
      <w:b/>
      <w:bCs/>
      <w:color w:val="0000FF"/>
      <w:lang w:eastAsia="en-US" w:val="en-GB"/>
    </w:rPr>
  </w:style>
  <w:style w:customStyle="1" w:styleId="xl34" w:type="paragraph">
    <w:name w:val="xl34"/>
    <w:basedOn w:val="Normal"/>
    <w:rsid w:val="00BD1BDC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color w:val="0000FF"/>
      <w:lang w:eastAsia="en-US" w:val="en-GB"/>
    </w:rPr>
  </w:style>
  <w:style w:customStyle="1" w:styleId="xl35" w:type="paragraph">
    <w:name w:val="xl35"/>
    <w:basedOn w:val="Normal"/>
    <w:rsid w:val="00BD1BDC"/>
    <w:pPr>
      <w:spacing w:after="100" w:afterAutospacing="1" w:before="100" w:beforeAutospacing="1"/>
    </w:pPr>
    <w:rPr>
      <w:rFonts w:ascii="Arial" w:cs="Arial" w:eastAsia="Arial Unicode MS" w:hAnsi="Arial"/>
      <w:b/>
      <w:bCs/>
      <w:lang w:eastAsia="en-US" w:val="en-GB"/>
    </w:rPr>
  </w:style>
  <w:style w:customStyle="1" w:styleId="xl36" w:type="paragraph">
    <w:name w:val="xl36"/>
    <w:basedOn w:val="Normal"/>
    <w:rsid w:val="00BD1BDC"/>
    <w:pP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37" w:type="paragraph">
    <w:name w:val="xl37"/>
    <w:basedOn w:val="Normal"/>
    <w:rsid w:val="00BD1BDC"/>
    <w:pPr>
      <w:spacing w:after="100" w:afterAutospacing="1" w:before="100" w:beforeAutospacing="1"/>
      <w:jc w:val="right"/>
    </w:pPr>
    <w:rPr>
      <w:rFonts w:ascii="Arial Unicode MS" w:cs="Arial Unicode MS" w:eastAsia="Arial Unicode MS" w:hAnsi="Arial Unicode MS"/>
      <w:lang w:eastAsia="en-US" w:val="en-GB"/>
    </w:rPr>
  </w:style>
  <w:style w:customStyle="1" w:styleId="xl38" w:type="paragraph">
    <w:name w:val="xl38"/>
    <w:basedOn w:val="Normal"/>
    <w:rsid w:val="00BD1BDC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39" w:type="paragraph">
    <w:name w:val="xl39"/>
    <w:basedOn w:val="Normal"/>
    <w:rsid w:val="00BD1BDC"/>
    <w:pP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0" w:type="paragraph">
    <w:name w:val="xl40"/>
    <w:basedOn w:val="Normal"/>
    <w:rsid w:val="00BD1BDC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" w:cs="Arial" w:eastAsia="Arial Unicode MS" w:hAnsi="Arial"/>
      <w:b/>
      <w:bCs/>
      <w:lang w:eastAsia="en-US" w:val="en-GB"/>
    </w:rPr>
  </w:style>
  <w:style w:customStyle="1" w:styleId="xl41" w:type="paragraph">
    <w:name w:val="xl41"/>
    <w:basedOn w:val="Normal"/>
    <w:rsid w:val="00BD1BDC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2" w:type="paragraph">
    <w:name w:val="xl42"/>
    <w:basedOn w:val="Normal"/>
    <w:rsid w:val="00BD1BDC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jc w:val="right"/>
    </w:pPr>
    <w:rPr>
      <w:rFonts w:ascii="Arial" w:cs="Arial" w:eastAsia="Arial Unicode MS" w:hAnsi="Arial"/>
      <w:sz w:val="19"/>
      <w:szCs w:val="19"/>
      <w:lang w:eastAsia="en-US" w:val="en-GB"/>
    </w:rPr>
  </w:style>
  <w:style w:customStyle="1" w:styleId="xl43" w:type="paragraph">
    <w:name w:val="xl43"/>
    <w:basedOn w:val="Normal"/>
    <w:rsid w:val="00BD1BDC"/>
    <w:pPr>
      <w:pBdr>
        <w:bottom w:color="auto" w:space="0" w:sz="4" w:val="single"/>
      </w:pBdr>
      <w:spacing w:after="100" w:afterAutospacing="1" w:before="100" w:beforeAutospacing="1"/>
      <w:jc w:val="center"/>
    </w:pPr>
    <w:rPr>
      <w:rFonts w:ascii="Arial Unicode MS" w:cs="Arial Unicode MS" w:eastAsia="Arial Unicode MS" w:hAnsi="Arial Unicode MS"/>
      <w:lang w:eastAsia="en-US" w:val="en-GB"/>
    </w:rPr>
  </w:style>
  <w:style w:customStyle="1" w:styleId="xl44" w:type="paragraph">
    <w:name w:val="xl44"/>
    <w:basedOn w:val="Normal"/>
    <w:rsid w:val="00BD1BDC"/>
    <w:pPr>
      <w:pBdr>
        <w:bottom w:color="auto" w:space="0" w:sz="4" w:val="single"/>
      </w:pBdr>
      <w:spacing w:after="100" w:afterAutospacing="1" w:before="100" w:beforeAutospacing="1"/>
    </w:pPr>
    <w:rPr>
      <w:rFonts w:ascii="Arial Unicode MS" w:cs="Arial Unicode MS" w:eastAsia="Arial Unicode MS" w:hAnsi="Arial Unicode MS"/>
      <w:lang w:eastAsia="en-US" w:val="en-GB"/>
    </w:rPr>
  </w:style>
  <w:style w:customStyle="1" w:styleId="xl45" w:type="paragraph">
    <w:name w:val="xl45"/>
    <w:basedOn w:val="Normal"/>
    <w:rsid w:val="00BD1BDC"/>
    <w:pPr>
      <w:pBdr>
        <w:bottom w:color="auto" w:space="0" w:sz="4" w:val="single"/>
      </w:pBdr>
      <w:spacing w:after="100" w:afterAutospacing="1" w:before="100" w:beforeAutospacing="1"/>
    </w:pPr>
    <w:rPr>
      <w:rFonts w:ascii="Arial" w:cs="Arial" w:eastAsia="Arial Unicode MS" w:hAnsi="Arial"/>
      <w:color w:val="0000FF"/>
      <w:lang w:eastAsia="en-US" w:val="en-GB"/>
    </w:rPr>
  </w:style>
  <w:style w:styleId="Kartadokumenta" w:type="paragraph">
    <w:name w:val="Document Map"/>
    <w:basedOn w:val="Normal"/>
    <w:link w:val="KartadokumentaChar"/>
    <w:semiHidden/>
    <w:rsid w:val="00BD1BDC"/>
    <w:pPr>
      <w:shd w:color="auto" w:fill="000080" w:val="clear"/>
    </w:pPr>
    <w:rPr>
      <w:rFonts w:ascii="Tahoma" w:cs="Tahoma" w:hAnsi="Tahoma"/>
    </w:rPr>
  </w:style>
  <w:style w:customStyle="1" w:styleId="KartadokumentaChar" w:type="character">
    <w:name w:val="Karta dokumenta Char"/>
    <w:basedOn w:val="Zadanifontodlomka"/>
    <w:link w:val="Kartadokumenta"/>
    <w:semiHidden/>
    <w:rsid w:val="00BD1BDC"/>
    <w:rPr>
      <w:rFonts w:ascii="Tahoma" w:cs="Tahoma" w:hAnsi="Tahoma"/>
      <w:bCs w:val="0"/>
      <w:szCs w:val="24"/>
      <w:shd w:color="auto" w:fill="000080" w:val="clear"/>
      <w:lang w:eastAsia="hr-HR"/>
    </w:rPr>
  </w:style>
  <w:style w:styleId="Tekstfusnote" w:type="paragraph">
    <w:name w:val="footnote text"/>
    <w:basedOn w:val="Normal"/>
    <w:link w:val="TekstfusnoteChar"/>
    <w:semiHidden/>
    <w:rsid w:val="00BD1BDC"/>
    <w:rPr>
      <w:sz w:val="20"/>
      <w:szCs w:val="20"/>
      <w:lang w:eastAsia="en-US" w:val="en-GB"/>
    </w:rPr>
  </w:style>
  <w:style w:customStyle="1" w:styleId="TekstfusnoteChar" w:type="character">
    <w:name w:val="Tekst fusnote Char"/>
    <w:basedOn w:val="Zadanifontodlomka"/>
    <w:link w:val="Tekstfusnote"/>
    <w:semiHidden/>
    <w:rsid w:val="00BD1BDC"/>
    <w:rPr>
      <w:bCs w:val="0"/>
      <w:sz w:val="20"/>
      <w:lang w:val="en-GB"/>
    </w:rPr>
  </w:style>
  <w:style w:customStyle="1" w:styleId="T-98-2" w:type="paragraph">
    <w:name w:val="T-9/8-2"/>
    <w:rsid w:val="00BD1BDC"/>
    <w:pPr>
      <w:widowControl w:val="0"/>
      <w:tabs>
        <w:tab w:pos="2153" w:val="left"/>
      </w:tabs>
      <w:autoSpaceDE w:val="0"/>
      <w:autoSpaceDN w:val="0"/>
      <w:adjustRightInd w:val="0"/>
      <w:spacing w:after="43" w:line="240" w:lineRule="auto"/>
      <w:ind w:firstLine="342"/>
    </w:pPr>
    <w:rPr>
      <w:rFonts w:ascii="Times-NewRoman" w:hAnsi="Times-NewRoman"/>
      <w:bCs w:val="0"/>
      <w:sz w:val="19"/>
      <w:szCs w:val="19"/>
      <w:lang w:eastAsia="hr-HR" w:val="en-US"/>
    </w:rPr>
  </w:style>
  <w:style w:customStyle="1" w:styleId="Clanak" w:type="paragraph">
    <w:name w:val="Clanak"/>
    <w:next w:val="T-98-2"/>
    <w:rsid w:val="00BD1BDC"/>
    <w:pPr>
      <w:widowControl w:val="0"/>
      <w:autoSpaceDE w:val="0"/>
      <w:autoSpaceDN w:val="0"/>
      <w:adjustRightInd w:val="0"/>
      <w:spacing w:after="43" w:before="86" w:line="240" w:lineRule="auto"/>
      <w:jc w:val="center"/>
    </w:pPr>
    <w:rPr>
      <w:rFonts w:ascii="Times-NewRoman" w:hAnsi="Times-NewRoman"/>
      <w:bCs w:val="0"/>
      <w:sz w:val="19"/>
      <w:szCs w:val="19"/>
      <w:lang w:eastAsia="hr-HR" w:val="en-US"/>
    </w:rPr>
  </w:style>
  <w:style w:styleId="Obinitekst" w:type="paragraph">
    <w:name w:val="Plain Text"/>
    <w:basedOn w:val="Normal"/>
    <w:link w:val="ObinitekstChar"/>
    <w:rsid w:val="00BD1BDC"/>
    <w:rPr>
      <w:rFonts w:ascii="Courier New" w:cs="Courier New" w:hAnsi="Courier New"/>
      <w:sz w:val="20"/>
      <w:szCs w:val="20"/>
    </w:rPr>
  </w:style>
  <w:style w:customStyle="1" w:styleId="ObinitekstChar" w:type="character">
    <w:name w:val="Obični tekst Char"/>
    <w:basedOn w:val="Zadanifontodlomka"/>
    <w:link w:val="Obinitekst"/>
    <w:rsid w:val="00BD1BDC"/>
    <w:rPr>
      <w:rFonts w:ascii="Courier New" w:cs="Courier New" w:hAnsi="Courier New"/>
      <w:bCs w:val="0"/>
      <w:sz w:val="20"/>
      <w:lang w:eastAsia="hr-HR"/>
    </w:rPr>
  </w:style>
  <w:style w:styleId="Odlomakpopisa" w:type="paragraph">
    <w:name w:val="List Paragraph"/>
    <w:basedOn w:val="Normal"/>
    <w:uiPriority w:val="34"/>
    <w:qFormat/>
    <w:rsid w:val="00BD1BDC"/>
    <w:pPr>
      <w:spacing w:after="200" w:line="276" w:lineRule="auto"/>
      <w:ind w:left="720"/>
      <w:contextualSpacing/>
      <w:jc w:val="both"/>
    </w:pPr>
    <w:rPr>
      <w:sz w:val="20"/>
      <w:szCs w:val="20"/>
    </w:rPr>
  </w:style>
  <w:style w:styleId="Reetkatablice" w:type="table">
    <w:name w:val="Table Grid"/>
    <w:basedOn w:val="Obinatablica"/>
    <w:uiPriority w:val="59"/>
    <w:rsid w:val="00BD1BDC"/>
    <w:pPr>
      <w:spacing w:after="0" w:line="240" w:lineRule="auto"/>
    </w:p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D72A7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72A7A"/>
    <w:rPr>
      <w:rFonts w:ascii="Tahoma" w:cs="Tahoma" w:hAnsi="Tahoma"/>
      <w:bCs w:val="0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63CE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63C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63C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63C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63C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00188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8947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listopada 2015.</izvorni_sadrzaj>
    <derivirana_varijabla naziv="DomainObject.DatumDonosenjaOdluke_1">13.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lipnja 2015.</izvorni_sadrzaj>
    <derivirana_varijabla naziv="DomainObject.Predmet.DatumOsnivanja_1">9. lipnja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St-74/2015</izvorni_sadrzaj>
    <derivirana_varijabla naziv="DomainObject.Predmet.OznakaBroj_1">St-74/2015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objava rješenja o otvaranju st. postupka.
 na e-ogl. ploči 20. srpnja 2015.</izvorni_sadrzaj>
    <derivirana_varijabla naziv="DomainObject.Predmet.PrimjedbaSuca_1">objava rješenja o otvaranju st. postupka.
 na e-ogl. ploči 20. srpnja 2015.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DINA - Petrokemija d.d.  Omišalj</izvorni_sadrzaj>
    <derivirana_varijabla naziv="DomainObject.Predmet.ProtustrankaFormated_1">  DINA - Petrokemija d.d.  Omišalj</derivirana_varijabla>
  </DomainObject.Predmet.ProtustrankaFormated>
  <DomainObject.Predmet.ProtustrankaFormatedOIB>
    <izvorni_sadrzaj>  DINA - Petrokemija d.d.  Omišalj, OIB 89209113164</izvorni_sadrzaj>
    <derivirana_varijabla naziv="DomainObject.Predmet.ProtustrankaFormatedOIB_1">  DINA - Petrokemija d.d.  Omišalj, OIB 89209113164</derivirana_varijabla>
  </DomainObject.Predmet.ProtustrankaFormatedOIB>
  <DomainObject.Predmet.ProtustrankaFormatedWithAdress>
    <izvorni_sadrzaj> DINA - Petrokemija d.d.  Omišalj, Poje 1, 51513 Omišalj</izvorni_sadrzaj>
    <derivirana_varijabla naziv="DomainObject.Predmet.ProtustrankaFormatedWithAdress_1"> DINA - Petrokemija d.d.  Omišalj, Poje 1, 51513 Omišalj</derivirana_varijabla>
  </DomainObject.Predmet.ProtustrankaFormatedWithAdress>
  <DomainObject.Predmet.ProtustrankaFormatedWithAdressOIB>
    <izvorni_sadrzaj> DINA - Petrokemija d.d.  Omišalj, OIB 89209113164, Poje 1, 51513 Omišalj</izvorni_sadrzaj>
    <derivirana_varijabla naziv="DomainObject.Predmet.ProtustrankaFormatedWithAdressOIB_1"> DINA - Petrokemija d.d.  Omišalj, OIB 89209113164, Poje 1, 51513 Omišalj</derivirana_varijabla>
  </DomainObject.Predmet.ProtustrankaFormatedWithAdressOIB>
  <DomainObject.Predmet.ProtustrankaWithAdress>
    <izvorni_sadrzaj>DINA - Petrokemija d.d.  Omišalj Poje 1, 51513 Omišalj</izvorni_sadrzaj>
    <derivirana_varijabla naziv="DomainObject.Predmet.ProtustrankaWithAdress_1">DINA - Petrokemija d.d.  Omišalj Poje 1, 51513 Omišalj</derivirana_varijabla>
  </DomainObject.Predmet.ProtustrankaWithAdress>
  <DomainObject.Predmet.ProtustrankaWithAdressOIB>
    <izvorni_sadrzaj>DINA - Petrokemija d.d.  Omišalj, OIB 89209113164, Poje 1, 51513 Omišalj</izvorni_sadrzaj>
    <derivirana_varijabla naziv="DomainObject.Predmet.ProtustrankaWithAdressOIB_1">DINA - Petrokemija d.d.  Omišalj, OIB 89209113164, Poje 1, 51513 Omišalj</derivirana_varijabla>
  </DomainObject.Predmet.ProtustrankaWithAdressOIB>
  <DomainObject.Predmet.ProtustrankaNazivFormated>
    <izvorni_sadrzaj>DINA - Petrokemija d.d.  Omišalj</izvorni_sadrzaj>
    <derivirana_varijabla naziv="DomainObject.Predmet.ProtustrankaNazivFormated_1">DINA - Petrokemija d.d.  Omišalj</derivirana_varijabla>
  </DomainObject.Predmet.ProtustrankaNazivFormated>
  <DomainObject.Predmet.ProtustrankaNazivFormatedOIB>
    <izvorni_sadrzaj>DINA - Petrokemija d.d.  Omišalj, OIB 89209113164</izvorni_sadrzaj>
    <derivirana_varijabla naziv="DomainObject.Predmet.ProtustrankaNazivFormatedOIB_1">DINA - Petrokemija d.d.  Omišalj, OIB 89209113164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Tatjana Fidel</izvorni_sadrzaj>
    <derivirana_varijabla naziv="DomainObject.Predmet.Zapisnicar_1">Tatjana Fidel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DINA - Petrokemija d.d.  Omišalj</item>
    </izvorni_sadrzaj>
    <derivirana_varijabla naziv="DomainObject.Predmet.ProtuStrankaListFormated_1">
      <item>DINA - Petrokemija d.d.  Omišalj</item>
    </derivirana_varijabla>
  </DomainObject.Predmet.ProtuStrankaListFormated>
  <DomainObject.Predmet.ProtuStrankaListFormatedOIB>
    <izvorni_sadrzaj>
      <item>DINA - Petrokemija d.d.  Omišalj, OIB 89209113164</item>
    </izvorni_sadrzaj>
    <derivirana_varijabla naziv="DomainObject.Predmet.ProtuStrankaListFormatedOIB_1">
      <item>DINA - Petrokemija d.d.  Omišalj, OIB 89209113164</item>
    </derivirana_varijabla>
  </DomainObject.Predmet.ProtuStrankaListFormatedOIB>
  <DomainObject.Predmet.ProtuStrankaListFormatedWithAdress>
    <izvorni_sadrzaj>
      <item>DINA - Petrokemija d.d.  Omišalj, Poje 1, 51513 Omišalj</item>
    </izvorni_sadrzaj>
    <derivirana_varijabla naziv="DomainObject.Predmet.ProtuStrankaListFormatedWithAdress_1">
      <item>DINA - Petrokemija d.d.  Omišalj, Poje 1, 51513 Omišalj</item>
    </derivirana_varijabla>
  </DomainObject.Predmet.ProtuStrankaListFormatedWithAdress>
  <DomainObject.Predmet.ProtuStrankaListFormatedWithAdressOIB>
    <izvorni_sadrzaj>
      <item>DINA - Petrokemija d.d.  Omišalj, OIB 89209113164, Poje 1, 51513 Omišalj</item>
    </izvorni_sadrzaj>
    <derivirana_varijabla naziv="DomainObject.Predmet.ProtuStrankaListFormatedWithAdressOIB_1">
      <item>DINA - Petrokemija d.d.  Omišalj, OIB 89209113164, Poje 1, 51513 Omišalj</item>
    </derivirana_varijabla>
  </DomainObject.Predmet.ProtuStrankaListFormatedWithAdressOIB>
  <DomainObject.Predmet.ProtuStrankaListNazivFormated>
    <izvorni_sadrzaj>
      <item>DINA - Petrokemija d.d.  Omišalj</item>
    </izvorni_sadrzaj>
    <derivirana_varijabla naziv="DomainObject.Predmet.ProtuStrankaListNazivFormated_1">
      <item>DINA - Petrokemija d.d.  Omišalj</item>
    </derivirana_varijabla>
  </DomainObject.Predmet.ProtuStrankaListNazivFormated>
  <DomainObject.Predmet.ProtuStrankaListNazivFormatedOIB>
    <izvorni_sadrzaj>
      <item>DINA - Petrokemija d.d.  Omišalj, OIB 89209113164</item>
    </izvorni_sadrzaj>
    <derivirana_varijabla naziv="DomainObject.Predmet.ProtuStrankaListNazivFormatedOIB_1">
      <item>DINA - Petrokemija d.d.  Omišalj, OIB 89209113164</item>
    </derivirana_varijabla>
  </DomainObject.Predmet.ProtuStrankaListNazivFormatedOIB>
  <DomainObject.Predmet.OstaliList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OstaliList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OstaliListFormated>
  <DomainObject.Predmet.OstaliList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izvorni_sadrzaj>
    <derivirana_varijabla naziv="DomainObject.Predmet.OstaliList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derivirana_varijabla>
  </DomainObject.Predmet.OstaliListFormatedOIB>
  <DomainObject.Predmet.OstaliListFormatedWithAdress>
    <izvorni_sadrzaj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</izvorni_sadrzaj>
    <derivirana_varijabla naziv="DomainObject.Predmet.OstaliListFormatedWithAdress_1">
      <item>Fabio Giacometti, Ćikovići 38, 51215 Kastav</item>
      <item>HYPO ALPE-ADRIA-BANK dioničko društvo, Slavonska avenija 6, Zagreb</item>
      <item>Raiffeisenbank Austria d.d., Petrinjska 59, Zagreb</item>
      <item>ERSTE &amp; STEIERMÄRKISCHE BANKA dioničko društvo, Varšavska 3-5, Zagreb</item>
      <item>Predrag Mihaljević, Cvjetni Trg 8, 51511 Njivice</item>
      <item>Beata Adrianna Glinska, Čičkovina 24, 10000 Zagreb</item>
      <item>Tea Žunić, E. Barčića 4, 51000 Rijeka</item>
      <item>Županijsko državno odvjetnišvo, Frana Kurelca bb, 51000 Rijeka</item>
      <item>Beata Adrianna Glinska, Čičkovina 24, 10000 Zagreb</item>
      <item>Zdravko Radović, Medrmuniće 40a, 51511 Omišalj</item>
    </derivirana_varijabla>
  </DomainObject.Predmet.OstaliListFormatedWithAdress>
  <DomainObject.Predmet.OstaliListFormatedWithAdressOIB>
    <izvorni_sadrzaj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</izvorni_sadrzaj>
    <derivirana_varijabla naziv="DomainObject.Predmet.OstaliListFormatedWithAdressOIB_1">
      <item>Fabio Giacometti, OIB 19275386157, Ćikovići 38, 51215 Kastav</item>
      <item>HYPO ALPE-ADRIA-BANK dioničko društvo, OIB 14036333877, Slavonska avenija 6, Zagreb</item>
      <item>Raiffeisenbank Austria d.d., OIB 53056966535, Petrinjska 59, Zagreb</item>
      <item>ERSTE &amp; STEIERMÄRKISCHE BANKA dioničko društvo, Varšavska 3-5, Zagreb</item>
      <item>Predrag Mihaljević, OIB 58830648619, Cvjetni Trg 8, 51511 Njivice</item>
      <item>Beata Adrianna Glinska, OIB 35339104205, Čičkovina 24, 10000 Zagreb</item>
      <item>Tea Žunić, OIB 46944851997, E. Barčića 4, 51000 Rijeka</item>
      <item>Županijsko državno odvjetnišvo, Frana Kurelca bb, 51000 Rijeka</item>
      <item>Beata Adrianna Glinska, OIB 35339104205, Čičkovina 24, 10000 Zagreb</item>
      <item>Zdravko Radović, OIB 08012488110, Medrmuniće 40a, 51511 Omišalj</item>
    </derivirana_varijabla>
  </DomainObject.Predmet.OstaliListFormatedWithAdressOIB>
  <DomainObject.Predmet.OstaliListNazivFormated>
    <izvorni_sadrzaj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OstaliListNazivFormated_1"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OstaliListNazivFormated>
  <DomainObject.Predmet.OstaliListNazivFormatedOIB>
    <izvorni_sadrzaj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izvorni_sadrzaj>
    <derivirana_varijabla naziv="DomainObject.Predmet.OstaliListNazivFormatedOIB_1">
      <item>Fabio Giacometti, OIB 19275386157</item>
      <item>HYPO ALPE-ADRIA-BANK dioničko društvo, OIB 14036333877</item>
      <item>Raiffeisenbank Austria d.d., OIB 53056966535</item>
      <item>ERSTE &amp; STEIERMÄRKISCHE BANKA dioničko društvo</item>
      <item>Predrag Mihaljević, OIB 58830648619</item>
      <item>Beata Adrianna Glinska, OIB 35339104205</item>
      <item>Tea Žunić, OIB 46944851997</item>
      <item>Županijsko državno odvjetnišvo</item>
      <item>Beata Adrianna Glinska, OIB 35339104205</item>
      <item>Zdravko Radović, OIB 08012488110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listopada 2015.</izvorni_sadrzaj>
    <derivirana_varijabla naziv="DomainObject.Datum_1">13.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DINA - Petrokemija d.d.  Omišalj</izvorni_sadrzaj>
    <derivirana_varijabla naziv="DomainObject.Predmet.ProtustrankaIDrugi_1">DINA - Petrokemija d.d.  Omišalj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DINA - Petrokemija d.d.  Omišalj, OIB 89209113164, Poje 1, 51513 Omišalj</izvorni_sadrzaj>
    <derivirana_varijabla naziv="DomainObject.Predmet.ProtustrankaIDrugiAdressOIB_1">DINA - Petrokemija d.d.  Omišalj, OIB 89209113164, Poje 1, 51513 Omišalj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izvorni_sadrzaj>
    <derivirana_varijabla naziv="DomainObject.Predmet.SudioniciListNaziv_1">
      <item>FINA Zagreb</item>
      <item>DINA - Petrokemija d.d.  Omišalj</item>
      <item>Fabio Giacometti</item>
      <item>HYPO ALPE-ADRIA-BANK dioničko društvo</item>
      <item>Raiffeisenbank Austria d.d.</item>
      <item>ERSTE &amp; STEIERMÄRKISCHE BANKA dioničko društvo</item>
      <item>Predrag Mihaljević</item>
      <item>Beata Adrianna Glinska</item>
      <item>Tea Žunić</item>
      <item>Županijsko državno odvjetnišvo</item>
      <item>Beata Adrianna Glinska</item>
      <item>Zdravko Radović</item>
    </derivirana_varijabla>
  </DomainObject.Predmet.SudioniciListNaziv>
  <DomainObject.Predmet.SudioniciListAdressOIB>
    <izvorni_sadrzaj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</izvorni_sadrzaj>
    <derivirana_varijabla naziv="DomainObject.Predmet.SudioniciListAdressOIB_1">
      <item>FINA Zagreb, OIB 85821130368, Koturaška 43,10000 Zagreb</item>
      <item>DINA - Petrokemija d.d.  Omišalj, OIB 89209113164, Poje 1,51513 Omišalj</item>
      <item>Fabio Giacometti, OIB 19275386157, Ćikovići 38,51215 Kastav</item>
      <item>HYPO ALPE-ADRIA-BANK dioničko društvo, OIB 14036333877, Slavonska avenija 6,Zagreb</item>
      <item>Raiffeisenbank Austria d.d., OIB 53056966535, Petrinjska 59,Zagreb</item>
      <item>ERSTE &amp; STEIERMÄRKISCHE BANKA dioničko društvo, Varšavska 3-5,Zagreb</item>
      <item>Predrag Mihaljević, OIB 58830648619, Cvjetni Trg 8,51511 Njivice</item>
      <item>Beata Adrianna Glinska, OIB 35339104205, Čičkovina 24,10000 Zagreb</item>
      <item>Tea Žunić, OIB 46944851997, E. Barčića 4,51000 Rijeka</item>
      <item>Županijsko državno odvjetnišvo, Frana Kurelca bb,51000 Rijeka</item>
      <item>Beata Adrianna Glinska, OIB 35339104205, Čičkovina 24,10000 Zagreb</item>
      <item>Zdravko Radović, OIB 08012488110, Medrmuniće 40a,51511 Omišalj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</izvorni_sadrzaj>
    <derivirana_varijabla naziv="DomainObject.Predmet.SudioniciListNazivOIB_1">
      <item>, OIB 85821130368</item>
      <item>, OIB 89209113164</item>
      <item>, OIB 19275386157</item>
      <item>, OIB 14036333877</item>
      <item>, OIB 53056966535</item>
      <item>, OIB null</item>
      <item>, OIB 58830648619</item>
      <item>, OIB 35339104205</item>
      <item>, OIB 46944851997</item>
      <item>, OIB null</item>
      <item>, OIB 35339104205</item>
      <item>, OIB 08012488110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37</properties:Pages>
  <properties:Words>12099</properties:Words>
  <properties:Characters>64119</properties:Characters>
  <properties:Lines>3562</properties:Lines>
  <properties:Paragraphs>3416</properties:Paragraphs>
  <properties:TotalTime>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75593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2015-10-12T12:06:00Z</dcterms:created>
  <dc:creator>Liljana Ugrin</dc:creator>
  <cp:lastModifiedBy>Tanja Fidel</cp:lastModifiedBy>
  <cp:lastPrinted>2015-10-13T06:28:00Z</cp:lastPrinted>
  <dcterms:modified xmlns:xsi="http://www.w3.org/2001/XMLSchema-instance" xsi:type="dcterms:W3CDTF">2015-10-13T10:25:00Z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37</vt:i4>
  </prop:property>
</prop:Properties>
</file>