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b19c" w14:paraId="c20b19c" w:rsidRDefault="002E37A6" w:rsidP="002E37A6" w:rsidR="002E37A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37A6" w:rsidP="002E37A6" w:rsidR="002E37A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E37A6" w:rsidP="002E37A6" w:rsidR="002E37A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E37A6" w:rsidP="002E37A6" w:rsidR="002E37A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E37A6" w:rsidP="002E37A6" w:rsidR="002E37A6"/>
    <w:p w:rsidRDefault="002E37A6" w:rsidP="002E37A6" w:rsidR="002E37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E37A6" w:rsidP="002E37A6" w:rsidR="002E37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E37A6" w:rsidP="002E37A6" w:rsidR="002E37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E37A6" w:rsidP="002E37A6" w:rsidR="002E37A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E37A6" w:rsidP="002E37A6" w:rsidR="002E37A6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4676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NENO M. d. o. o. Pula, Trsine 19, OIB 23066690091, MBS 040170276, 11.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2E37A6" w:rsidP="002E37A6" w:rsidR="002E37A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E37A6" w:rsidP="002E37A6" w:rsidR="002E37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E37A6" w:rsidP="002E37A6" w:rsidR="002E37A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E37A6" w:rsidP="002E37A6" w:rsidR="002E37A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NENO M. d. o. o. Pula, Trsine 19, OIB 23066690091, MBS 040170276.</w:t>
      </w:r>
    </w:p>
    <w:p w:rsidRDefault="002E37A6" w:rsidP="002E37A6" w:rsidR="002E37A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E37A6" w:rsidP="002E37A6" w:rsidR="002E37A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E37A6" w:rsidP="002E37A6" w:rsidR="002E37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E37A6" w:rsidP="002E37A6" w:rsidR="002E37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NENO M.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1199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617.031,77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E37A6" w:rsidP="002E37A6" w:rsidR="002E37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E37A6" w:rsidP="002E37A6" w:rsidR="002E37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E37A6" w:rsidP="002E37A6" w:rsidR="002E37A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E37A6" w:rsidP="002E37A6" w:rsidR="002E37A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11.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E37A6" w:rsidP="002E37A6" w:rsidR="002E37A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E37A6" w:rsidP="002E37A6" w:rsidR="002E37A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064768">
        <w:rPr>
          <w:rFonts w:cs="Times New Roman" w:eastAsia="Times New Roman"/>
          <w:szCs w:val="24"/>
          <w:lang w:eastAsia="hr-HR"/>
        </w:rPr>
        <w:t>, v. r.</w:t>
      </w:r>
    </w:p>
    <w:p w:rsidRDefault="002E37A6" w:rsidP="002E37A6" w:rsidR="002E37A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E37A6" w:rsidP="002E37A6" w:rsidR="002E37A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E37A6" w:rsidP="002E37A6" w:rsidR="002E37A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E37A6" w:rsidP="002E37A6" w:rsidR="002E37A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E37A6" w:rsidP="002E37A6" w:rsidR="002E37A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E37A6" w:rsidP="002E37A6" w:rsidR="002E37A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E37A6" w:rsidP="002E37A6" w:rsidR="002E37A6" w:rsidRPr="00D05CA9">
      <w:pPr>
        <w:tabs>
          <w:tab w:pos="4116" w:val="left"/>
        </w:tabs>
      </w:pPr>
    </w:p>
    <w:p w:rsidRDefault="002E37A6" w:rsidP="002E37A6" w:rsidR="002E37A6" w:rsidRPr="00D05CA9">
      <w:pPr>
        <w:tabs>
          <w:tab w:pos="4116" w:val="left"/>
        </w:tabs>
      </w:pPr>
    </w:p>
    <w:p w:rsidRDefault="002E37A6" w:rsidP="002E37A6" w:rsidR="002E37A6" w:rsidRPr="00D05CA9">
      <w:pPr>
        <w:tabs>
          <w:tab w:pos="4116" w:val="left"/>
        </w:tabs>
      </w:pPr>
    </w:p>
    <w:p w:rsidRDefault="002E37A6" w:rsidP="002E37A6" w:rsidR="002E37A6" w:rsidRPr="00D05CA9">
      <w:pPr>
        <w:tabs>
          <w:tab w:pos="4116" w:val="left"/>
        </w:tabs>
      </w:pPr>
    </w:p>
    <w:p w:rsidRDefault="002E37A6" w:rsidP="002E37A6" w:rsidR="002E37A6" w:rsidRPr="00D05CA9">
      <w:pPr>
        <w:tabs>
          <w:tab w:pos="4116" w:val="left"/>
        </w:tabs>
      </w:pPr>
    </w:p>
    <w:p w:rsidRDefault="002E37A6" w:rsidP="002E37A6" w:rsidR="002E37A6" w:rsidRPr="00D05CA9">
      <w:pPr>
        <w:tabs>
          <w:tab w:pos="4116" w:val="left"/>
        </w:tabs>
      </w:pPr>
    </w:p>
    <w:p w:rsidRDefault="002E37A6" w:rsidP="002E37A6" w:rsidR="002E37A6" w:rsidRPr="00D05CA9">
      <w:pPr>
        <w:tabs>
          <w:tab w:pos="4116" w:val="left"/>
        </w:tabs>
      </w:pPr>
    </w:p>
    <w:p w:rsidRDefault="002E37A6" w:rsidP="002E37A6" w:rsidR="002E37A6" w:rsidRPr="00D05CA9">
      <w:pPr>
        <w:tabs>
          <w:tab w:pos="4116" w:val="left"/>
        </w:tabs>
      </w:pPr>
    </w:p>
    <w:p w:rsidRDefault="002E37A6" w:rsidP="002E37A6" w:rsidR="002E37A6" w:rsidRPr="00D05CA9">
      <w:pPr>
        <w:tabs>
          <w:tab w:pos="4116" w:val="left"/>
        </w:tabs>
      </w:pPr>
    </w:p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 w:rsidRPr="00D05CA9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2E37A6" w:rsidP="002E37A6" w:rsidR="002E37A6"/>
    <w:p w:rsidRDefault="00801D09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B0E" w:rsidP="002E37A6" w:rsidR="00545B0E">
      <w:r>
        <w:separator/>
      </w:r>
    </w:p>
  </w:endnote>
  <w:endnote w:id="0" w:type="continuationSeparator">
    <w:p w:rsidRDefault="00545B0E" w:rsidP="002E37A6" w:rsidR="00545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B0E" w:rsidP="002E37A6" w:rsidR="00545B0E">
      <w:r>
        <w:separator/>
      </w:r>
    </w:p>
  </w:footnote>
  <w:footnote w:id="0" w:type="continuationSeparator">
    <w:p w:rsidRDefault="00545B0E" w:rsidP="002E37A6" w:rsidR="00545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B0E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801D09">
      <w:rPr>
        <w:noProof/>
      </w:rPr>
      <w:t>2</w:t>
    </w:r>
    <w:r>
      <w:fldChar w:fldCharType="end"/>
    </w:r>
    <w:r>
      <w:tab/>
    </w:r>
    <w:r w:rsidRPr="00F65D9B">
      <w:t>11 St-</w:t>
    </w:r>
    <w:r w:rsidR="002E37A6">
      <w:t>575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B0E" w:rsidP="0021081C" w:rsidR="00A81E97">
    <w:pPr>
      <w:pStyle w:val="Zaglavlje"/>
      <w:jc w:val="right"/>
    </w:pPr>
    <w:r>
      <w:t>11 St-</w:t>
    </w:r>
    <w:r w:rsidR="002E37A6">
      <w:t>575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043"/>
    <w:rsid w:val="00064768"/>
    <w:rsid w:val="002E37A6"/>
    <w:rsid w:val="00545B0E"/>
    <w:rsid w:val="00801D09"/>
    <w:rsid w:val="009A6044"/>
    <w:rsid w:val="00BF033F"/>
    <w:rsid w:val="00D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37A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37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37A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37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37A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E37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37A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1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D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D0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D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D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37A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37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37A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37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37A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E37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37A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1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D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D0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D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D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NENO M. d. o. o. Pula</izvorni_sadrzaj>
    <derivirana_varijabla naziv="DomainObject.Predmet.ProtustrankaFormated_1">  NENO M. d. o. o. Pula</derivirana_varijabla>
  </DomainObject.Predmet.ProtustrankaFormated>
  <DomainObject.Predmet.ProtustrankaFormatedOIB>
    <izvorni_sadrzaj>  NENO M. d. o. o. Pula, OIB 23066690091</izvorni_sadrzaj>
    <derivirana_varijabla naziv="DomainObject.Predmet.ProtustrankaFormatedOIB_1">  NENO M. d. o. o. Pula, OIB 23066690091</derivirana_varijabla>
  </DomainObject.Predmet.ProtustrankaFormatedOIB>
  <DomainObject.Predmet.ProtustrankaFormatedWithAdress>
    <izvorni_sadrzaj> NENO M. d. o. o. Pula, Trsine 19, 52100 Pula</izvorni_sadrzaj>
    <derivirana_varijabla naziv="DomainObject.Predmet.ProtustrankaFormatedWithAdress_1"> NENO M. d. o. o. Pula, Trsine 19, 52100 Pula</derivirana_varijabla>
  </DomainObject.Predmet.ProtustrankaFormatedWithAdress>
  <DomainObject.Predmet.ProtustrankaFormatedWithAdressOIB>
    <izvorni_sadrzaj> NENO M. d. o. o. Pula, OIB 23066690091, Trsine 19, 52100 Pula</izvorni_sadrzaj>
    <derivirana_varijabla naziv="DomainObject.Predmet.ProtustrankaFormatedWithAdressOIB_1"> NENO M. d. o. o. Pula, OIB 23066690091, Trsine 19, 52100 Pula</derivirana_varijabla>
  </DomainObject.Predmet.ProtustrankaFormatedWithAdressOIB>
  <DomainObject.Predmet.ProtustrankaWithAdress>
    <izvorni_sadrzaj>NENO M. d. o. o. Pula Trsine 19, 52100 Pula</izvorni_sadrzaj>
    <derivirana_varijabla naziv="DomainObject.Predmet.ProtustrankaWithAdress_1">NENO M. d. o. o. Pula Trsine 19, 52100 Pula</derivirana_varijabla>
  </DomainObject.Predmet.ProtustrankaWithAdress>
  <DomainObject.Predmet.ProtustrankaWithAdressOIB>
    <izvorni_sadrzaj>NENO M. d. o. o. Pula, OIB 23066690091, Trsine 19, 52100 Pula</izvorni_sadrzaj>
    <derivirana_varijabla naziv="DomainObject.Predmet.ProtustrankaWithAdressOIB_1">NENO M. d. o. o. Pula, OIB 23066690091, Trsine 19, 52100 Pula</derivirana_varijabla>
  </DomainObject.Predmet.ProtustrankaWithAdressOIB>
  <DomainObject.Predmet.ProtustrankaNazivFormated>
    <izvorni_sadrzaj>NENO M. d. o. o. Pula</izvorni_sadrzaj>
    <derivirana_varijabla naziv="DomainObject.Predmet.ProtustrankaNazivFormated_1">NENO M. d. o. o. Pula</derivirana_varijabla>
  </DomainObject.Predmet.ProtustrankaNazivFormated>
  <DomainObject.Predmet.ProtustrankaNazivFormatedOIB>
    <izvorni_sadrzaj>NENO M. d. o. o. Pula, OIB 23066690091</izvorni_sadrzaj>
    <derivirana_varijabla naziv="DomainObject.Predmet.ProtustrankaNazivFormatedOIB_1">NENO M. d. o. o. Pula, OIB 23066690091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617031.77</izvorni_sadrzaj>
    <derivirana_varijabla naziv="DomainObject.Predmet.TrenutnaVrijednost_1">617031.77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NENO M. d. o. o. Pula</item>
    </izvorni_sadrzaj>
    <derivirana_varijabla naziv="DomainObject.Predmet.ProtuStrankaListFormated_1">
      <item>NENO M. d. o. o. Pula</item>
    </derivirana_varijabla>
  </DomainObject.Predmet.ProtuStrankaListFormated>
  <DomainObject.Predmet.ProtuStrankaListFormatedOIB>
    <izvorni_sadrzaj>
      <item>NENO M. d. o. o. Pula, OIB 23066690091</item>
    </izvorni_sadrzaj>
    <derivirana_varijabla naziv="DomainObject.Predmet.ProtuStrankaListFormatedOIB_1">
      <item>NENO M. d. o. o. Pula, OIB 23066690091</item>
    </derivirana_varijabla>
  </DomainObject.Predmet.ProtuStrankaListFormatedOIB>
  <DomainObject.Predmet.ProtuStrankaListFormatedWithAdress>
    <izvorni_sadrzaj>
      <item>NENO M. d. o. o. Pula, Trsine 19, 52100 Pula</item>
    </izvorni_sadrzaj>
    <derivirana_varijabla naziv="DomainObject.Predmet.ProtuStrankaListFormatedWithAdress_1">
      <item>NENO M. d. o. o. Pula, Trsine 19, 52100 Pula</item>
    </derivirana_varijabla>
  </DomainObject.Predmet.ProtuStrankaListFormatedWithAdress>
  <DomainObject.Predmet.ProtuStrankaListFormatedWithAdressOIB>
    <izvorni_sadrzaj>
      <item>NENO M. d. o. o. Pula, OIB 23066690091, Trsine 19, 52100 Pula</item>
    </izvorni_sadrzaj>
    <derivirana_varijabla naziv="DomainObject.Predmet.ProtuStrankaListFormatedWithAdressOIB_1">
      <item>NENO M. d. o. o. Pula, OIB 23066690091, Trsine 19, 52100 Pula</item>
    </derivirana_varijabla>
  </DomainObject.Predmet.ProtuStrankaListFormatedWithAdressOIB>
  <DomainObject.Predmet.ProtuStrankaListNazivFormated>
    <izvorni_sadrzaj>
      <item>NENO M. d. o. o. Pula</item>
    </izvorni_sadrzaj>
    <derivirana_varijabla naziv="DomainObject.Predmet.ProtuStrankaListNazivFormated_1">
      <item>NENO M. d. o. o. Pula</item>
    </derivirana_varijabla>
  </DomainObject.Predmet.ProtuStrankaListNazivFormated>
  <DomainObject.Predmet.ProtuStrankaListNazivFormatedOIB>
    <izvorni_sadrzaj>
      <item>NENO M. d. o. o. Pula, OIB 23066690091</item>
    </izvorni_sadrzaj>
    <derivirana_varijabla naziv="DomainObject.Predmet.ProtuStrankaListNazivFormatedOIB_1">
      <item>NENO M. d. o. o. Pula, OIB 23066690091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NENO M. d. o. o. Pula</izvorni_sadrzaj>
    <derivirana_varijabla naziv="DomainObject.Predmet.ProtustrankaIDrugi_1">NENO M.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NENO M. d. o. o. Pula, OIB 23066690091, Trsine 19, 52100 Pula</izvorni_sadrzaj>
    <derivirana_varijabla naziv="DomainObject.Predmet.ProtustrankaIDrugiAdressOIB_1">NENO M. d. o. o. Pula, OIB 23066690091, Trsine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NENO M. d. o. o. Pula</item>
    </izvorni_sadrzaj>
    <derivirana_varijabla naziv="DomainObject.Predmet.SudioniciListNaziv_1">
      <item>FINANCIJSKA AGENCIJA, RC RIJEKA, PODRUŽNICA PULA, PULA</item>
      <item>NENO M.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NENO M. d. o. o. Pula, OIB 23066690091, Trsine 19,52100 Pula</item>
    </izvorni_sadrzaj>
    <derivirana_varijabla naziv="DomainObject.Predmet.SudioniciListAdressOIB_1">
      <item>FINANCIJSKA AGENCIJA, RC RIJEKA, PODRUŽNICA PULA, PULA, OIB 85821130368, Ulica grada Vukovara 70,Zagreb</item>
      <item>NENO M. d. o. o. Pula, OIB 23066690091, Trsine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23066690091</item>
    </izvorni_sadrzaj>
    <derivirana_varijabla naziv="DomainObject.Predmet.SudioniciListNazivOIB_1">
      <item>, OIB 85821130368</item>
      <item>, OIB 23066690091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1985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2015-12-11T11:09:00Z</dcterms:created>
  <dc:creator>Mihaela Kaligari</dc:creator>
  <dc:description/>
  <cp:keywords/>
  <cp:lastModifiedBy>Sanja Prodan</cp:lastModifiedBy>
  <cp:lastPrinted>2015-12-17T11:57:00Z</cp:lastPrinted>
  <dcterms:modified xmlns:xsi="http://www.w3.org/2001/XMLSchema-instance" xsi:type="dcterms:W3CDTF">2015-12-17T11:57:00Z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