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0c4c" w14:paraId="8690c4c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934ABC">
        <w:t>3812</w:t>
      </w:r>
      <w:r w:rsidR="007D2411">
        <w:t>/16-</w:t>
      </w:r>
      <w:r w:rsidR="0039520B">
        <w:t>17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652C5D" w:rsidR="00652C5D" w:rsidRPr="0065182A">
      <w:pPr>
        <w:jc w:val="center"/>
      </w:pPr>
      <w:r w:rsidRPr="0065182A">
        <w:t>R J E Š E NJ E</w:t>
      </w:r>
    </w:p>
    <w:p w:rsidRDefault="00B215A9" w:rsidP="00B215A9" w:rsidR="00B215A9" w:rsidRPr="00070D63">
      <w:pPr>
        <w:jc w:val="center"/>
      </w:pPr>
    </w:p>
    <w:p w:rsidRDefault="0095056E" w:rsidP="0095056E" w:rsidR="0095056E">
      <w:pPr>
        <w:tabs>
          <w:tab w:pos="2977" w:val="left"/>
        </w:tabs>
        <w:ind w:firstLine="720"/>
        <w:jc w:val="both"/>
      </w:pPr>
    </w:p>
    <w:p w:rsidRDefault="00934ABC" w:rsidP="0095056E" w:rsidR="00B215A9" w:rsidRPr="00070D63">
      <w:pPr>
        <w:tabs>
          <w:tab w:pos="2977" w:val="left"/>
        </w:tabs>
        <w:ind w:firstLine="720"/>
        <w:jc w:val="both"/>
      </w:pPr>
      <w:r w:rsidRPr="00934ABC">
        <w:t>Trgovački sud u Zagrebu, po sucu Nikolini Dorić Hadžisejdić, u stečajnom predmetu u povodu prijedloga predlagatelja FINANCIJSKA AGENCIJA, RC Zagreb, Podružnica Zagreb, Trg svibanjskih žrtava 1995. 1, OIB: 85821130368, za otvaranje stečajnog postupka nad dužnikom ANGELUS GRUPA j.d.o.o., OIB: 887744000302, Sisak, Rimska 5</w:t>
      </w:r>
      <w:r w:rsidR="00B215A9">
        <w:rPr>
          <w:lang w:val="pt-BR"/>
        </w:rPr>
        <w:t xml:space="preserve">, </w:t>
      </w:r>
      <w:r w:rsidR="0039520B">
        <w:rPr>
          <w:lang w:val="pt-BR"/>
        </w:rPr>
        <w:t>17</w:t>
      </w:r>
      <w:r w:rsidR="00B215A9" w:rsidRPr="00B215A9">
        <w:rPr>
          <w:color w:val="FF0000"/>
        </w:rPr>
        <w:t>.</w:t>
      </w:r>
      <w:r w:rsidR="00B215A9">
        <w:t xml:space="preserve"> listopada 2017.</w:t>
      </w:r>
      <w:r w:rsidR="00B215A9" w:rsidRPr="00070D63">
        <w:t>,</w:t>
      </w:r>
    </w:p>
    <w:p w:rsidRDefault="00B215A9" w:rsidP="00B215A9" w:rsidR="00B215A9" w:rsidRPr="00070D63">
      <w:pPr>
        <w:jc w:val="both"/>
        <w:rPr>
          <w:b/>
        </w:rPr>
      </w:pP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934ABC" w:rsidRPr="00934ABC">
        <w:t>ANGELUS GRUPA j.d.o.o., OIB: 887744000302, Sisak, Rimska 5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934ABC">
        <w:t>3812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934ABC" w:rsidP="00934ABC" w:rsidR="00934ABC">
      <w:pPr>
        <w:ind w:firstLine="708"/>
        <w:jc w:val="both"/>
      </w:pPr>
      <w:r>
        <w:t>Financijska agencija, Regionalni centar Zagreb, podnijela je ovom sudu prijedlog za otvaranje stečajnog postupka nad dužnikom ANGELUS GRUPA j.d.o.o., OIB: 887744000302, Sisak, Rimska 5, na temelju čl. 444. stavka 2. Stečajnog zakona („Narodne novine“ broj 71/15, dalje: SZ).</w:t>
      </w:r>
    </w:p>
    <w:p w:rsidRDefault="00934ABC" w:rsidP="00934ABC" w:rsidR="00934ABC">
      <w:pPr>
        <w:ind w:firstLine="708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272 dana, u ukupnom iznosu od 2.981,43 kn, kao i da dužnik ima 1 zaposlenog. 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934ABC" w:rsidP="0095056E" w:rsidR="00B215A9" w:rsidRPr="00070D63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lastRenderedPageBreak/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934ABC">
        <w:t>30</w:t>
      </w:r>
      <w:r w:rsidR="007D2411">
        <w:t xml:space="preserve">. </w:t>
      </w:r>
      <w:r w:rsidR="00934ABC">
        <w:t>kolovoza</w:t>
      </w:r>
      <w:r w:rsidR="007D2411">
        <w:t xml:space="preserve"> 2017</w:t>
      </w:r>
      <w:r w:rsidR="00AE38B1">
        <w:t xml:space="preserve">. </w:t>
      </w:r>
      <w:r w:rsidR="00D346E6" w:rsidRPr="0065182A">
        <w:t>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934ABC">
        <w:t>28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934ABC">
        <w:t>28</w:t>
      </w:r>
      <w:r>
        <w:t xml:space="preserve">. </w:t>
      </w:r>
      <w:r w:rsidR="00934ABC">
        <w:t>rujna</w:t>
      </w:r>
      <w:r w:rsidR="00B215A9">
        <w:t xml:space="preserve"> </w:t>
      </w:r>
      <w:r>
        <w:t xml:space="preserve">2017. nije vlasnik nekretnina (list </w:t>
      </w:r>
      <w:r w:rsidR="00934ABC">
        <w:t>21</w:t>
      </w:r>
      <w:r>
        <w:t xml:space="preserve"> 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 w:rsidR="0095056E">
        <w:t>Zagrebačka, od 13</w:t>
      </w:r>
      <w:r w:rsidRPr="00350BA2">
        <w:t xml:space="preserve">. </w:t>
      </w:r>
      <w:r w:rsidR="0095056E">
        <w:t>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95056E">
        <w:t>2</w:t>
      </w:r>
      <w:r w:rsidR="0034441D">
        <w:t>3</w:t>
      </w:r>
      <w:r w:rsidRPr="00350BA2">
        <w:t xml:space="preserve"> spisa) iz kojeg proizlazi da dužnik nije evidentiran. </w:t>
      </w:r>
    </w:p>
    <w:p w:rsidRDefault="00B215A9" w:rsidP="00AE38B1" w:rsidR="00934ABC">
      <w:pPr>
        <w:jc w:val="both"/>
      </w:pPr>
      <w:r>
        <w:tab/>
        <w:t xml:space="preserve">Uvidom u </w:t>
      </w:r>
      <w:r w:rsidR="00934ABC" w:rsidRPr="00934ABC">
        <w:t xml:space="preserve">dopis FINE od 11. rujna 2017. (list 17 spisa) </w:t>
      </w:r>
      <w:r w:rsidR="00934ABC">
        <w:t>utvrđeno je da dužnik</w:t>
      </w:r>
      <w:r w:rsidR="00934ABC" w:rsidRPr="00934ABC">
        <w:t xml:space="preserve"> na dan 11. rujna 2017. u Očevidniku redoslijeda osnova za plaćanje ima neizvršene osnove za plaćanje u neprekinutom razdoblju od 1012 dana u ukupnom iznosu od 44.822,57 kn.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65182A">
        <w:t>Zagreb</w:t>
      </w:r>
      <w:r w:rsidR="009B3D51" w:rsidRPr="0065182A">
        <w:t xml:space="preserve">u </w:t>
      </w:r>
      <w:r w:rsidR="0039520B" w:rsidRPr="0039520B">
        <w:t>17</w:t>
      </w:r>
      <w:r w:rsidR="007D2411" w:rsidRPr="0039520B">
        <w:t>. listopada</w:t>
      </w:r>
      <w:r w:rsidR="00A33A88" w:rsidRPr="0039520B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EF6A13">
        <w:t>, 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65182A" w:rsidP="00065B42" w:rsidR="0065182A" w:rsidRPr="0065182A"/>
    <w:p w:rsidRDefault="00EF6A13" w:rsidP="00EF6A13" w:rsidR="00EF6A13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</w:pPr>
      <w:r>
        <w:t>Za točnost otpravka - ovlašteni službenik</w:t>
      </w:r>
    </w:p>
    <w:p w:rsidRDefault="00EF6A13" w:rsidP="00EF6A13" w:rsidR="00EF6A13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</w:pPr>
      <w:r>
        <w:t>Katarina Drndelić</w:t>
      </w:r>
    </w:p>
    <w:p w:rsidRDefault="00065B42" w:rsidP="00EF6A13" w:rsidR="00065B42" w:rsidRPr="0065182A"/>
    <w:sectPr w:rsidSect="001B2E63" w:rsidR="00065B42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EF6A13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934ABC">
          <w:rPr>
            <w:sz w:val="24"/>
          </w:rPr>
          <w:t>3812</w:t>
        </w:r>
        <w:r w:rsidR="007D2411">
          <w:rPr>
            <w:sz w:val="24"/>
          </w:rPr>
          <w:t>/16-</w:t>
        </w:r>
        <w:r w:rsidR="0039520B">
          <w:rPr>
            <w:sz w:val="24"/>
          </w:rPr>
          <w:t>17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4441D"/>
    <w:rsid w:val="0039520B"/>
    <w:rsid w:val="003D0115"/>
    <w:rsid w:val="003F3702"/>
    <w:rsid w:val="00412D47"/>
    <w:rsid w:val="0046518B"/>
    <w:rsid w:val="004C428C"/>
    <w:rsid w:val="004F6FCB"/>
    <w:rsid w:val="00501EBB"/>
    <w:rsid w:val="005356ED"/>
    <w:rsid w:val="00535D8E"/>
    <w:rsid w:val="005543BD"/>
    <w:rsid w:val="0059075B"/>
    <w:rsid w:val="00591F57"/>
    <w:rsid w:val="0062522C"/>
    <w:rsid w:val="0065182A"/>
    <w:rsid w:val="00652C5D"/>
    <w:rsid w:val="00662884"/>
    <w:rsid w:val="006850B7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34ABC"/>
    <w:rsid w:val="00947BCF"/>
    <w:rsid w:val="0095056E"/>
    <w:rsid w:val="0095158D"/>
    <w:rsid w:val="00973C2C"/>
    <w:rsid w:val="009B1748"/>
    <w:rsid w:val="009B3D51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EF6A13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6A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6A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6A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6A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6A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6A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6A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6A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3812</izvorni_sadrzaj>
    <derivirana_varijabla naziv="DomainObject.Predmet.Broj_1">3812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St-3812/2016</izvorni_sadrzaj>
    <derivirana_varijabla naziv="DomainObject.Predmet.OznakaBroj_1">St-3812/2016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ANGELUS GRUPA j.d.o.o. zastupanog po punomoćniku Sanja Krešić</izvorni_sadrzaj>
    <derivirana_varijabla naziv="DomainObject.Predmet.ProtustrankaFormated_1">  ANGELUS GRUPA j.d.o.o. zastupanog po punomoćniku Sanja Krešić</derivirana_varijabla>
  </DomainObject.Predmet.ProtustrankaFormated>
  <DomainObject.Predmet.ProtustrankaFormatedOIB>
    <izvorni_sadrzaj>  ANGELUS GRUPA j.d.o.o., OIB 88774400302 zastupanog po punomoćniku Sanja Krešić</izvorni_sadrzaj>
    <derivirana_varijabla naziv="DomainObject.Predmet.ProtustrankaFormatedOIB_1">  ANGELUS GRUPA j.d.o.o., OIB 88774400302 zastupanog po punomoćniku Sanja Krešić</derivirana_varijabla>
  </DomainObject.Predmet.ProtustrankaFormatedOIB>
  <DomainObject.Predmet.ProtustrankaFormatedWithAdress>
    <izvorni_sadrzaj> ANGELUS GRUPA j.d.o.o., Rimska 5, 44000 Sisak zastupanog po punomoćniku Sanja Krešić</izvorni_sadrzaj>
    <derivirana_varijabla naziv="DomainObject.Predmet.ProtustrankaFormatedWithAdress_1"> ANGELUS GRUPA j.d.o.o., Rimska 5, 44000 Sisak zastupanog po punomoćniku Sanja Krešić</derivirana_varijabla>
  </DomainObject.Predmet.ProtustrankaFormatedWithAdress>
  <DomainObject.Predmet.ProtustrankaFormatedWithAdressOIB>
    <izvorni_sadrzaj> ANGELUS GRUPA j.d.o.o., OIB 88774400302, Rimska 5, 44000 Sisak zastupanog po punomoćniku Sanja Krešić</izvorni_sadrzaj>
    <derivirana_varijabla naziv="DomainObject.Predmet.ProtustrankaFormatedWithAdressOIB_1"> ANGELUS GRUPA j.d.o.o., OIB 88774400302, Rimska 5, 44000 Sisak zastupanog po punomoćniku Sanja Krešić</derivirana_varijabla>
  </DomainObject.Predmet.ProtustrankaFormatedWithAdressOIB>
  <DomainObject.Predmet.ProtustrankaWithAdress>
    <izvorni_sadrzaj>ANGELUS GRUPA j.d.o.o. Rimska 5, 44000 Sisak</izvorni_sadrzaj>
    <derivirana_varijabla naziv="DomainObject.Predmet.ProtustrankaWithAdress_1">ANGELUS GRUPA j.d.o.o. Rimska 5, 44000 Sisak</derivirana_varijabla>
  </DomainObject.Predmet.ProtustrankaWithAdress>
  <DomainObject.Predmet.ProtustrankaWithAdressOIB>
    <izvorni_sadrzaj>ANGELUS GRUPA j.d.o.o., OIB 88774400302, Rimska 5, 44000 Sisak</izvorni_sadrzaj>
    <derivirana_varijabla naziv="DomainObject.Predmet.ProtustrankaWithAdressOIB_1">ANGELUS GRUPA j.d.o.o., OIB 88774400302, Rimska 5, 44000 Sisak</derivirana_varijabla>
  </DomainObject.Predmet.ProtustrankaWithAdressOIB>
  <DomainObject.Predmet.ProtustrankaNazivFormated>
    <izvorni_sadrzaj>ANGELUS GRUPA j.d.o.o.</izvorni_sadrzaj>
    <derivirana_varijabla naziv="DomainObject.Predmet.ProtustrankaNazivFormated_1">ANGELUS GRUPA j.d.o.o.</derivirana_varijabla>
  </DomainObject.Predmet.ProtustrankaNazivFormated>
  <DomainObject.Predmet.ProtustrankaNazivFormatedOIB>
    <izvorni_sadrzaj>ANGELUS GRUPA j.d.o.o., OIB 88774400302</izvorni_sadrzaj>
    <derivirana_varijabla naziv="DomainObject.Predmet.ProtustrankaNazivFormatedOIB_1">ANGELUS GRUPA j.d.o.o., OIB 88774400302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Sanja Krešić</izvorni_sadrzaj>
    <derivirana_varijabla naziv="DomainObject.Predmet.StrankaFormated_1">  FINA Regionalni centar Zagreb; Sanja Krešić</derivirana_varijabla>
  </DomainObject.Predmet.StrankaFormated>
  <DomainObject.Predmet.StrankaFormatedOIB>
    <izvorni_sadrzaj>  FINA Regionalni centar Zagreb, OIB 85821130368; Sanja Krešić, OIB 53974292511</izvorni_sadrzaj>
    <derivirana_varijabla naziv="DomainObject.Predmet.StrankaFormatedOIB_1">  FINA Regionalni centar Zagreb, OIB 85821130368; Sanja Krešić, OIB 53974292511</derivirana_varijabla>
  </DomainObject.Predmet.StrankaFormatedOIB>
  <DomainObject.Predmet.StrankaFormatedWithAdress>
    <izvorni_sadrzaj> FINA Regionalni centar Zagreb, Trg svibanjskih žrtava 1995. 1, 10000 Zagreb; Sanja Krešić, Obala Tome Bakača Erdodyja 2, 44000 Sisak</izvorni_sadrzaj>
    <derivirana_varijabla naziv="DomainObject.Predmet.StrankaFormatedWithAdress_1"> FINA Regionalni centar Zagreb, Trg svibanjskih žrtava 1995. 1, 10000 Zagreb; Sanja Krešić, Obala Tome Bakača Erdodyja 2, 44000 Sisak</derivirana_varijabla>
  </DomainObject.Predmet.StrankaFormatedWithAdress>
  <DomainObject.Predmet.StrankaFormatedWithAdressOIB>
    <izvorni_sadrzaj> FINA Regionalni centar Zagreb, OIB 85821130368, Trg svibanjskih žrtava 1995. 1, 10000 Zagreb; Sanja Krešić, OIB 53974292511, Obala Tome Bakača Erdodyja 2, 44000 Sisak</izvorni_sadrzaj>
    <derivirana_varijabla naziv="DomainObject.Predmet.StrankaFormatedWithAdressOIB_1"> FINA Regionalni centar Zagreb, OIB 85821130368, Trg svibanjskih žrtava 1995. 1, 10000 Zagreb; Sanja Krešić, OIB 53974292511, Obala Tome Bakača Erdodyja 2, 44000 Sisak</derivirana_varijabla>
  </DomainObject.Predmet.StrankaFormatedWithAdressOIB>
  <DomainObject.Predmet.StrankaWithAdress>
    <izvorni_sadrzaj>FINA Regionalni centar Zagreb Trg svibanjskih žrtava 1995. 1,10000 Zagreb,Sanja Krešić Obala Tome Bakača Erdodyja 2,44000 Sisak</izvorni_sadrzaj>
    <derivirana_varijabla naziv="DomainObject.Predmet.StrankaWithAdress_1">FINA Regionalni centar Zagreb Trg svibanjskih žrtava 1995. 1,10000 Zagreb,Sanja Krešić Obala Tome Bakača Erdodyja 2,44000 Sisak</derivirana_varijabla>
  </DomainObject.Predmet.StrankaWithAdress>
  <DomainObject.Predmet.StrankaWithAdressOIB>
    <izvorni_sadrzaj>FINA Regionalni centar Zagreb, OIB 85821130368, Trg svibanjskih žrtava 1995. 1,10000 Zagreb,Sanja Krešić, OIB 53974292511, Obala Tome Bakača Erdodyja 2,44000 Sisak</izvorni_sadrzaj>
    <derivirana_varijabla naziv="DomainObject.Predmet.StrankaWithAdressOIB_1">FINA Regionalni centar Zagreb, OIB 85821130368, Trg svibanjskih žrtava 1995. 1,10000 Zagreb,Sanja Krešić, OIB 53974292511, Obala Tome Bakača Erdodyja 2,44000 Sisak</derivirana_varijabla>
  </DomainObject.Predmet.StrankaWithAdressOIB>
  <DomainObject.Predmet.StrankaNazivFormated>
    <izvorni_sadrzaj>FINA Regionalni centar Zagreb,Sanja Krešić</izvorni_sadrzaj>
    <derivirana_varijabla naziv="DomainObject.Predmet.StrankaNazivFormated_1">FINA Regionalni centar Zagreb,Sanja Krešić</derivirana_varijabla>
  </DomainObject.Predmet.StrankaNazivFormated>
  <DomainObject.Predmet.StrankaNazivFormatedOIB>
    <izvorni_sadrzaj>FINA Regionalni centar Zagreb, OIB 85821130368,Sanja Krešić, OIB 53974292511</izvorni_sadrzaj>
    <derivirana_varijabla naziv="DomainObject.Predmet.StrankaNazivFormatedOIB_1">FINA Regionalni centar Zagreb, OIB 85821130368,Sanja Krešić, OIB 53974292511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Sanja Krešić</item>
    </izvorni_sadrzaj>
    <derivirana_varijabla naziv="DomainObject.Predmet.StrankaListFormated_1">
      <item>FINA Regionalni centar Zagreb</item>
      <item>Sanja Krešić</item>
    </derivirana_varijabla>
  </DomainObject.Predmet.StrankaListFormated>
  <DomainObject.Predmet.StrankaListFormatedOIB>
    <izvorni_sadrzaj>
      <item>FINA Regionalni centar Zagreb, OIB 85821130368</item>
      <item>Sanja Krešić, OIB 53974292511</item>
    </izvorni_sadrzaj>
    <derivirana_varijabla naziv="DomainObject.Predmet.StrankaListFormatedOIB_1">
      <item>FINA Regionalni centar Zagreb, OIB 85821130368</item>
      <item>Sanja Krešić, OIB 53974292511</item>
    </derivirana_varijabla>
  </DomainObject.Predmet.StrankaListFormatedOIB>
  <DomainObject.Predmet.StrankaListFormatedWithAdress>
    <izvorni_sadrzaj>
      <item>FINA Regionalni centar Zagreb, Trg svibanjskih žrtava 1995. 1, 10000 Zagreb</item>
      <item>Sanja Krešić, Obala Tome Bakača Erdodyja 2, 44000 Sisak</item>
    </izvorni_sadrzaj>
    <derivirana_varijabla naziv="DomainObject.Predmet.StrankaListFormatedWithAdress_1">
      <item>FINA Regionalni centar Zagreb, Trg svibanjskih žrtava 1995. 1, 10000 Zagreb</item>
      <item>Sanja Krešić, Obala Tome Bakača Erdodyja 2,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Sanja Krešić, OIB 53974292511, Obala Tome Bakača Erdodyja 2, 44000 Sisak</item>
    </izvorni_sadrzaj>
    <derivirana_varijabla naziv="DomainObject.Predmet.StrankaListFormatedWithAdressOIB_1">
      <item>FINA Regionalni centar Zagreb, OIB 85821130368, Trg svibanjskih žrtava 1995. 1, 10000 Zagreb</item>
      <item>Sanja Krešić, OIB 53974292511, Obala Tome Bakača Erdodyja 2, 44000 Sisak</item>
    </derivirana_varijabla>
  </DomainObject.Predmet.StrankaListFormatedWithAdressOIB>
  <DomainObject.Predmet.StrankaListNazivFormated>
    <izvorni_sadrzaj>
      <item>FINA Regionalni centar Zagreb</item>
      <item>Sanja Krešić</item>
    </izvorni_sadrzaj>
    <derivirana_varijabla naziv="DomainObject.Predmet.StrankaListNazivFormated_1">
      <item>FINA Regionalni centar Zagreb</item>
      <item>Sanja Krešić</item>
    </derivirana_varijabla>
  </DomainObject.Predmet.StrankaListNazivFormated>
  <DomainObject.Predmet.StrankaListNazivFormatedOIB>
    <izvorni_sadrzaj>
      <item>FINA Regionalni centar Zagreb, OIB 85821130368</item>
      <item>Sanja Krešić, OIB 53974292511</item>
    </izvorni_sadrzaj>
    <derivirana_varijabla naziv="DomainObject.Predmet.StrankaListNazivFormatedOIB_1">
      <item>FINA Regionalni centar Zagreb, OIB 85821130368</item>
      <item>Sanja Krešić, OIB 53974292511</item>
    </derivirana_varijabla>
  </DomainObject.Predmet.StrankaListNazivFormatedOIB>
  <DomainObject.Predmet.ProtuStrankaListFormated>
    <izvorni_sadrzaj>
      <item>ANGELUS GRUPA j.d.o.o. zastupanog po punomoćniku Sanja Krešić</item>
    </izvorni_sadrzaj>
    <derivirana_varijabla naziv="DomainObject.Predmet.ProtuStrankaListFormated_1">
      <item>ANGELUS GRUPA j.d.o.o. zastupanog po punomoćniku Sanja Krešić</item>
    </derivirana_varijabla>
  </DomainObject.Predmet.ProtuStrankaListFormated>
  <DomainObject.Predmet.ProtuStrankaListFormatedOIB>
    <izvorni_sadrzaj>
      <item>ANGELUS GRUPA j.d.o.o., OIB 88774400302 zastupanog po punomoćniku Sanja Krešić</item>
    </izvorni_sadrzaj>
    <derivirana_varijabla naziv="DomainObject.Predmet.ProtuStrankaListFormatedOIB_1">
      <item>ANGELUS GRUPA j.d.o.o., OIB 88774400302 zastupanog po punomoćniku Sanja Krešić</item>
    </derivirana_varijabla>
  </DomainObject.Predmet.ProtuStrankaListFormatedOIB>
  <DomainObject.Predmet.ProtuStrankaListFormatedWithAdress>
    <izvorni_sadrzaj>
      <item>ANGELUS GRUPA j.d.o.o., Rimska 5, 44000 Sisak zastupanog po punomoćniku Sanja Krešić</item>
    </izvorni_sadrzaj>
    <derivirana_varijabla naziv="DomainObject.Predmet.ProtuStrankaListFormatedWithAdress_1">
      <item>ANGELUS GRUPA j.d.o.o., Rimska 5, 44000 Sisak zastupanog po punomoćniku Sanja Krešić</item>
    </derivirana_varijabla>
  </DomainObject.Predmet.ProtuStrankaListFormatedWithAdress>
  <DomainObject.Predmet.ProtuStrankaListFormatedWithAdressOIB>
    <izvorni_sadrzaj>
      <item>ANGELUS GRUPA j.d.o.o., OIB 88774400302, Rimska 5, 44000 Sisak zastupanog po punomoćniku Sanja Krešić</item>
    </izvorni_sadrzaj>
    <derivirana_varijabla naziv="DomainObject.Predmet.ProtuStrankaListFormatedWithAdressOIB_1">
      <item>ANGELUS GRUPA j.d.o.o., OIB 88774400302, Rimska 5, 44000 Sisak zastupanog po punomoćniku Sanja Krešić</item>
    </derivirana_varijabla>
  </DomainObject.Predmet.ProtuStrankaListFormatedWithAdressOIB>
  <DomainObject.Predmet.ProtuStrankaListNazivFormated>
    <izvorni_sadrzaj>
      <item>ANGELUS GRUPA j.d.o.o.</item>
    </izvorni_sadrzaj>
    <derivirana_varijabla naziv="DomainObject.Predmet.ProtuStrankaListNazivFormated_1">
      <item>ANGELUS GRUPA j.d.o.o.</item>
    </derivirana_varijabla>
  </DomainObject.Predmet.ProtuStrankaListNazivFormated>
  <DomainObject.Predmet.ProtuStrankaListNazivFormatedOIB>
    <izvorni_sadrzaj>
      <item>ANGELUS GRUPA j.d.o.o., OIB 88774400302</item>
    </izvorni_sadrzaj>
    <derivirana_varijabla naziv="DomainObject.Predmet.ProtuStrankaListNazivFormatedOIB_1">
      <item>ANGELUS GRUPA j.d.o.o., OIB 88774400302</item>
    </derivirana_varijabla>
  </DomainObject.Predmet.ProtuStrankaListNazivFormatedOIB>
  <DomainObject.Predmet.OstaliListFormated>
    <izvorni_sadrzaj>
      <item>Sanja Krešić punomoćnik sudionika u postupku ANGELUS GRUPA j.d.o.o.</item>
      <item>OTP banka Hrvatska dioničko društvo</item>
    </izvorni_sadrzaj>
    <derivirana_varijabla naziv="DomainObject.Predmet.OstaliListFormated_1">
      <item>Sanja Krešić punomoćnik sudionika u postupku ANGELUS GRUPA j.d.o.o.</item>
      <item>OTP banka Hrvatska dioničko društvo</item>
    </derivirana_varijabla>
  </DomainObject.Predmet.OstaliListFormated>
  <DomainObject.Predmet.OstaliListFormatedOIB>
    <izvorni_sadrzaj>
      <item>Sanja Krešić, OIB 53974292511 punomoćnik sudionika u postupku ANGELUS GRUPA j.d.o.o.</item>
      <item>OTP banka Hrvatska dioničko društvo, OIB 52508873833</item>
    </izvorni_sadrzaj>
    <derivirana_varijabla naziv="DomainObject.Predmet.OstaliListFormatedOIB_1">
      <item>Sanja Krešić, OIB 53974292511 punomoćnik sudionika u postupku ANGELUS GRUPA j.d.o.o.</item>
      <item>OTP banka Hrvatska dioničko društvo, OIB 52508873833</item>
    </derivirana_varijabla>
  </DomainObject.Predmet.OstaliListFormatedOIB>
  <DomainObject.Predmet.OstaliListFormatedWithAdress>
    <izvorni_sadrzaj>
      <item>Sanja Krešić, Obala Tome Bakača Erdodyja 2, 44000 Sisak punomoćnik sudionika u postupku ANGELUS GRUPA j.d.o.o.</item>
      <item>OTP banka Hrvatska dioničko društvo, Ulica Domovinskog rata 3, 23000 Zadar</item>
    </izvorni_sadrzaj>
    <derivirana_varijabla naziv="DomainObject.Predmet.OstaliListFormatedWithAdress_1">
      <item>Sanja Krešić, Obala Tome Bakača Erdodyja 2, 44000 Sisak punomoćnik sudionika u postupku ANGELUS GRUPA j.d.o.o.</item>
      <item>OTP banka Hrvatska dioničko društvo, Ulica Domovinskog rata 3, 23000 Zadar</item>
    </derivirana_varijabla>
  </DomainObject.Predmet.OstaliListFormatedWithAdress>
  <DomainObject.Predmet.OstaliListFormatedWithAdressOIB>
    <izvorni_sadrzaj>
      <item>Sanja Krešić, OIB 53974292511, Obala Tome Bakača Erdodyja 2, 44000 Sisak punomoćnik sudionika u postupku ANGELUS GRUPA j.d.o.o.</item>
      <item>OTP banka Hrvatska dioničko društvo, OIB 52508873833, Ulica Domovinskog rata 3, 23000 Zadar</item>
    </izvorni_sadrzaj>
    <derivirana_varijabla naziv="DomainObject.Predmet.OstaliListFormatedWithAdressOIB_1">
      <item>Sanja Krešić, OIB 53974292511, Obala Tome Bakača Erdodyja 2, 44000 Sisak punomoćnik sudionika u postupku ANGELUS GRUPA j.d.o.o.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Sanja Krešić</item>
      <item>OTP banka Hrvatska dioničko društvo</item>
    </izvorni_sadrzaj>
    <derivirana_varijabla naziv="DomainObject.Predmet.OstaliListNazivFormated_1">
      <item>Sanja Krešić</item>
      <item>OTP banka Hrvatska dioničko društvo</item>
    </derivirana_varijabla>
  </DomainObject.Predmet.OstaliListNazivFormated>
  <DomainObject.Predmet.OstaliListNazivFormatedOIB>
    <izvorni_sadrzaj>
      <item>Sanja Krešić, OIB 53974292511</item>
      <item>OTP banka Hrvatska dioničko društvo, OIB 52508873833</item>
    </izvorni_sadrzaj>
    <derivirana_varijabla naziv="DomainObject.Predmet.OstaliListNazivFormatedOIB_1">
      <item>Sanja Krešić, OIB 53974292511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ANGELUS GRUPA j.d.o.o.</izvorni_sadrzaj>
    <derivirana_varijabla naziv="DomainObject.Predmet.ProtustrankaIDrugi_1">ANGELUS GRUPA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ANGELUS GRUPA j.d.o.o., OIB 88774400302, Rimska 5, 44000 Sisak</izvorni_sadrzaj>
    <derivirana_varijabla naziv="DomainObject.Predmet.ProtustrankaIDrugiAdressOIB_1">ANGELUS GRUPA j.d.o.o., OIB 88774400302, Rimska 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ANGELUS GRUPA j.d.o.o.</item>
      <item>Sanja Krešić</item>
      <item>OTP banka Hrvatska dioničko društvo</item>
      <item>Sanja Krešić</item>
    </izvorni_sadrzaj>
    <derivirana_varijabla naziv="DomainObject.Predmet.SudioniciListNaziv_1">
      <item>FINA Regionalni centar Zagreb</item>
      <item>ANGELUS GRUPA j.d.o.o.</item>
      <item>Sanja Krešić</item>
      <item>OTP banka Hrvatska dioničko društvo</item>
      <item>Sanja Krešić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ANGELUS GRUPA j.d.o.o., OIB 88774400302, Rimska 5,44000 Sisak</item>
      <item>Sanja Krešić, OIB 53974292511, Obala Tome Bakača Erdodyja 2,44000 Sisak</item>
      <item>OTP banka Hrvatska dioničko društvo, OIB 52508873833, Ulica Domovinskog rata 3,23000 Zadar</item>
      <item>Sanja Krešić, OIB 53974292511, Obala Tome Bakača Erdodyja 2,44000 Sisak</item>
    </izvorni_sadrzaj>
    <derivirana_varijabla naziv="DomainObject.Predmet.SudioniciListAdressOIB_1">
      <item>FINA Regionalni centar Zagreb, OIB 85821130368, Trg svibanjskih žrtava 1995. 1,10000 Zagreb</item>
      <item>ANGELUS GRUPA j.d.o.o., OIB 88774400302, Rimska 5,44000 Sisak</item>
      <item>Sanja Krešić, OIB 53974292511, Obala Tome Bakača Erdodyja 2,44000 Sisak</item>
      <item>OTP banka Hrvatska dioničko društvo, OIB 52508873833, Ulica Domovinskog rata 3,23000 Zadar</item>
      <item>Sanja Krešić, OIB 53974292511, Obala Tome Bakača Erdodyja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88774400302</item>
      <item>, OIB 53974292511</item>
      <item>, OIB 52508873833</item>
      <item>, OIB 53974292511</item>
    </izvorni_sadrzaj>
    <derivirana_varijabla naziv="DomainObject.Predmet.SudioniciListNazivOIB_1">
      <item>, OIB 85821130368</item>
      <item>, OIB 88774400302</item>
      <item>, OIB 53974292511</item>
      <item>, OIB 52508873833</item>
      <item>, OIB 53974292511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5C0E6C-3341-4C2C-80D1-B25606A642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742</properties:Words>
  <properties:Characters>4075</properties:Characters>
  <properties:Lines>87</properties:Lines>
  <properties:Paragraphs>28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2017-09-05T12:16:00Z</cp:lastPrinted>
  <dcterms:modified xmlns:xsi="http://www.w3.org/2001/XMLSchema-instance" xsi:type="dcterms:W3CDTF">2017-10-17T11:42:00Z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