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13D90" w:rsidR="00A13D90">
        <w:tc>
          <w:tcPr>
            <w:tcW w:type="dxa" w:w="2985"/>
            <w:hideMark/>
          </w:tcPr>
          <w:p w:rsidRDefault="00A13D90" w:rsidP="00A13D90" w:rsidR="00A13D9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13D90" w:rsidP="00A13D90" w:rsidR="00A13D90">
            <w:pPr>
              <w:spacing w:after="0"/>
              <w:jc w:val="center"/>
            </w:pPr>
            <w:r>
              <w:t>Republika Hrvatska</w:t>
            </w:r>
          </w:p>
          <w:p w:rsidRDefault="00A13D90" w:rsidP="00A13D90" w:rsidR="00A13D90">
            <w:pPr>
              <w:spacing w:after="0"/>
              <w:jc w:val="center"/>
            </w:pPr>
            <w:r>
              <w:t>Trgovački sud u Varaždinu</w:t>
            </w:r>
          </w:p>
          <w:p w:rsidRDefault="00A13D90" w:rsidP="00A13D90" w:rsidR="00A13D9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2f8ca6" w14:paraId="42f8ca6" w:rsidRDefault="00A13D90" w:rsidP="00A13D90" w:rsidR="00A13D9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A13D90" w:rsidP="00A13D90" w:rsidR="00A13D90">
      <w:pPr>
        <w:spacing w:after="0"/>
        <w:jc w:val="both"/>
      </w:pPr>
      <w:r>
        <w:t xml:space="preserve">                                                                                                Poslovni broj: 3 St-923/2016-40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</w:pPr>
    </w:p>
    <w:p w:rsidRDefault="00A13D90" w:rsidP="00A13D90" w:rsidR="00A13D90">
      <w:pPr>
        <w:spacing w:after="0"/>
        <w:jc w:val="right"/>
      </w:pPr>
    </w:p>
    <w:p w:rsidRDefault="00A13D90" w:rsidP="00A13D90" w:rsidR="00A13D90">
      <w:pPr>
        <w:spacing w:after="0"/>
        <w:jc w:val="center"/>
      </w:pPr>
      <w:r>
        <w:t>R E P U B L I K A   H R V A T S K A</w:t>
      </w:r>
    </w:p>
    <w:p w:rsidRDefault="00A13D90" w:rsidP="00A13D90" w:rsidR="00A13D90">
      <w:pPr>
        <w:spacing w:after="0"/>
        <w:jc w:val="right"/>
      </w:pPr>
    </w:p>
    <w:p w:rsidRDefault="00A13D90" w:rsidP="00A13D90" w:rsidR="00A13D90">
      <w:pPr>
        <w:spacing w:after="0"/>
        <w:jc w:val="center"/>
      </w:pPr>
      <w:r>
        <w:t>R J E Š E N J E</w:t>
      </w:r>
    </w:p>
    <w:p w:rsidRDefault="00A13D90" w:rsidP="00A13D90" w:rsidR="00A13D90">
      <w:pPr>
        <w:spacing w:after="0"/>
        <w:jc w:val="center"/>
      </w:pPr>
    </w:p>
    <w:p w:rsidRDefault="00A13D90" w:rsidP="00A13D90" w:rsidR="00A13D90">
      <w:pPr>
        <w:spacing w:after="0"/>
        <w:jc w:val="center"/>
      </w:pPr>
    </w:p>
    <w:p w:rsidRDefault="00A13D90" w:rsidP="00A13D90" w:rsidR="00A13D90">
      <w:pPr>
        <w:spacing w:after="0"/>
        <w:jc w:val="both"/>
      </w:pPr>
      <w:r>
        <w:tab/>
        <w:t>Trgovački sud u Varaždinu, po sucu toga suda Jasni Lekić, u stečajnom postupku nad stečajnom masom iza D-T-H-PECIK – d.o.o. u stečaju, Čakovec, Ivana pl. Zajca 17, MBS: 070149272, OIB: 43000688616, dana 17. siječnja 2019. godine,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A13D90" w:rsidP="00A13D90" w:rsidR="00A13D90">
      <w:pPr>
        <w:spacing w:after="0"/>
      </w:pPr>
    </w:p>
    <w:p w:rsidRDefault="00A13D90" w:rsidP="00A13D90" w:rsidR="00A13D90">
      <w:pPr>
        <w:spacing w:after="0"/>
        <w:jc w:val="both"/>
      </w:pPr>
      <w:r>
        <w:tab/>
        <w:t>I/ Određuje se završno ročište za dan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center"/>
      </w:pPr>
      <w:r>
        <w:rPr>
          <w:b/>
        </w:rPr>
        <w:t>21. veljače 2019. godine u 09,00 sati kod ovog suda, soba 226/II kat</w:t>
      </w:r>
      <w:r>
        <w:t>.</w:t>
      </w:r>
    </w:p>
    <w:p w:rsidRDefault="00A13D90" w:rsidP="00A13D90" w:rsidR="00A13D90">
      <w:pPr>
        <w:spacing w:after="0"/>
        <w:jc w:val="center"/>
      </w:pPr>
    </w:p>
    <w:p w:rsidRDefault="00A13D90" w:rsidP="00A13D90" w:rsidR="00A13D90">
      <w:pPr>
        <w:spacing w:after="0"/>
        <w:jc w:val="both"/>
      </w:pPr>
      <w:r>
        <w:tab/>
        <w:t>II/ Za ročište predlaže se slijedeći dnevni red: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A13D90" w:rsidP="00A13D90" w:rsidR="00A13D90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A13D90" w:rsidP="00A13D90" w:rsidR="00A13D90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A13D90" w:rsidP="00A13D90" w:rsidR="00A13D90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center"/>
      </w:pPr>
      <w:r>
        <w:t xml:space="preserve">Varaždin, 17. siječnja 2019. </w:t>
      </w:r>
    </w:p>
    <w:p w:rsidRDefault="00A13D90" w:rsidP="00A13D90" w:rsidR="00A13D90">
      <w:pPr>
        <w:spacing w:after="0"/>
        <w:jc w:val="center"/>
      </w:pPr>
    </w:p>
    <w:p w:rsidRDefault="00A13D90" w:rsidP="00A13D90" w:rsidR="00A13D90">
      <w:pPr>
        <w:spacing w:after="0"/>
        <w:jc w:val="center"/>
      </w:pPr>
    </w:p>
    <w:p w:rsidRDefault="00A13D90" w:rsidP="00A13D90" w:rsidR="00A13D90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  <w:r>
        <w:t>POUKA O PRAVNOM LIJEKU: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  <w:r>
        <w:tab/>
        <w:t>Protiv ovog rješenja nije dopušten poseban pravni lijek.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  <w:r>
        <w:t>DNA: 1. Stečajni upravitelj Davor Ivančić iz Čakovca, Ivana pl. Zajca 17</w:t>
      </w:r>
    </w:p>
    <w:p w:rsidRDefault="00A13D90" w:rsidP="00A13D90" w:rsidR="00A13D90">
      <w:pPr>
        <w:spacing w:after="0"/>
        <w:jc w:val="both"/>
      </w:pPr>
      <w:r>
        <w:t xml:space="preserve">           2. ŽDO Varaždin, građansko-upravni odjel </w:t>
      </w:r>
    </w:p>
    <w:p w:rsidRDefault="00A13D90" w:rsidP="00A13D90" w:rsidR="00A13D90">
      <w:pPr>
        <w:spacing w:after="0"/>
        <w:jc w:val="both"/>
      </w:pPr>
      <w:r>
        <w:t xml:space="preserve">           3. E-Oglasna ploča ovoga suda</w:t>
      </w:r>
    </w:p>
    <w:p w:rsidRDefault="00A13D90" w:rsidP="00A13D90" w:rsidR="00A13D90">
      <w:pPr>
        <w:spacing w:after="0"/>
        <w:jc w:val="both"/>
      </w:pPr>
      <w:r>
        <w:t xml:space="preserve">           </w:t>
      </w:r>
    </w:p>
    <w:p w:rsidRDefault="00A13D90" w:rsidP="00A13D90" w:rsidR="00A13D90">
      <w:pPr>
        <w:spacing w:after="0"/>
        <w:jc w:val="both"/>
      </w:pPr>
    </w:p>
    <w:p w:rsidRDefault="00A13D90" w:rsidP="00A13D90" w:rsidR="00A13D90">
      <w:pPr>
        <w:spacing w:after="0"/>
        <w:jc w:val="both"/>
      </w:pPr>
    </w:p>
    <w:p w:rsidRDefault="00AE649C" w:rsidP="00A13D90" w:rsidR="00AE649C" w:rsidRPr="00B76F3C">
      <w:pPr>
        <w:pStyle w:val="NormaleSPIS"/>
        <w:spacing w:after="0"/>
      </w:pPr>
    </w:p>
    <w:p w:rsidRDefault="00AB4602" w:rsidP="00A13D9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13D9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C16" w:rsidP="00537B78" w:rsidR="007B5C16">
      <w:r>
        <w:separator/>
      </w:r>
    </w:p>
  </w:endnote>
  <w:endnote w:id="0" w:type="continuationSeparator">
    <w:p w:rsidRDefault="007B5C16" w:rsidP="00537B78" w:rsidR="007B5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C16" w:rsidP="00537B78" w:rsidR="007B5C16">
      <w:r>
        <w:separator/>
      </w:r>
    </w:p>
  </w:footnote>
  <w:footnote w:id="0" w:type="continuationSeparator">
    <w:p w:rsidRDefault="007B5C16" w:rsidP="00537B78" w:rsidR="007B5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C16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D90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781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90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St-923/2016-40</izvorni_sadrzaj>
    <derivirana_varijabla naziv="DomainObject.Oznaka_1">St-923/2016-40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D-T-H-PECIK - društvo s ograničenom odgovornošću za građevinarstvo, proizvodnju, trgovinu i usluge u ste</izvorni_sadrzaj>
    <derivirana_varijabla naziv="DomainObject.Predmet.ProtustrankaFormated_1">  Stečajna masa iza D-T-H-PECIK - društvo s ograničenom odgovornošću za građevinarstvo, proizvodnju, trgovinu i usluge u ste</derivirana_varijabla>
  </DomainObject.Predmet.ProtustrankaFormated>
  <DomainObject.Predmet.ProtustrankaFormatedOIB>
    <izvorni_sadrzaj>  Stečajna masa iza D-T-H-PECIK - društvo s ograničenom odgovornošću za građevinarstvo, proizvodnju, trgovinu i usluge u ste, OIB 43000688616</izvorni_sadrzaj>
    <derivirana_varijabla naziv="DomainObject.Predmet.ProtustrankaFormatedOIB_1">  Stečajna masa iza D-T-H-PECIK - društvo s ograničenom odgovornošću za građevinarstvo, proizvodnju, trgovinu i usluge u ste, OIB 43000688616</derivirana_varijabla>
  </DomainObject.Predmet.ProtustrankaFormatedOIB>
  <DomainObject.Predmet.ProtustrankaFormatedWithAdress>
    <izvorni_sadrzaj> Stečajna masa iza D-T-H-PECIK - društvo s ograničenom odgovornošću za građevinarstvo, proizvodnju, trgovinu i usluge u ste, Ivana pl. Zajca 17, 40000 Čakovec</izvorni_sadrzaj>
    <derivirana_varijabla naziv="DomainObject.Predmet.ProtustrankaFormatedWithAdress_1"> Stečajna masa iza D-T-H-PECIK - društvo s ograničenom odgovornošću za građevinarstvo, proizvodnju, trgovinu i usluge u ste, Ivana pl. Zajca 17, 40000 Čakovec</derivirana_varijabla>
  </DomainObject.Predmet.ProtustrankaFormatedWithAdress>
  <DomainObject.Predmet.ProtustrankaFormatedWithAdressOIB>
    <izvorni_sadrzaj> Stečajna masa iza D-T-H-PECIK - društvo s ograničenom odgovornošću za građevinarstvo, proizvodnju, trgovinu i usluge u ste, OIB 43000688616, Ivana pl. Zajca 17, 40000 Čakovec</izvorni_sadrzaj>
    <derivirana_varijabla naziv="DomainObject.Predmet.ProtustrankaFormatedWithAdressOIB_1"> Stečajna masa iza D-T-H-PECIK - društvo s ograničenom odgovornošću za građevinarstvo, proizvodnju, trgovinu i usluge u ste, OIB 43000688616, Ivana pl. Zajca 17, 40000 Čakovec</derivirana_varijabla>
  </DomainObject.Predmet.ProtustrankaFormatedWithAdressOIB>
  <DomainObject.Predmet.ProtustrankaWithAdress>
    <izvorni_sadrzaj>Stečajna masa iza D-T-H-PECIK - društvo s ograničenom odgovornošću za građevinarstvo, proizvodnju, trgovinu i usluge u ste Ivana pl. Zajca 17, 40000 Čakovec</izvorni_sadrzaj>
    <derivirana_varijabla naziv="DomainObject.Predmet.ProtustrankaWithAdress_1">Stečajna masa iza D-T-H-PECIK - društvo s ograničenom odgovornošću za građevinarstvo, proizvodnju, trgovinu i usluge u ste Ivana pl. Zajca 17, 40000 Čakovec</derivirana_varijabla>
  </DomainObject.Predmet.ProtustrankaWithAdress>
  <DomainObject.Predmet.ProtustrankaWith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WithAdressOIB_1">Stečajna masa iza D-T-H-PECIK - društvo s ograničenom odgovornošću za građevinarstvo, proizvodnju, trgovinu i usluge u ste, OIB 43000688616, Ivana pl. Zajca 17, 40000 Čakovec</derivirana_varijabla>
  </DomainObject.Predmet.ProtustrankaWithAdressOIB>
  <DomainObject.Predmet.ProtustrankaNazivFormated>
    <izvorni_sadrzaj>Stečajna masa iza D-T-H-PECIK - društvo s ograničenom odgovornošću za građevinarstvo, proizvodnju, trgovinu i usluge u ste</izvorni_sadrzaj>
    <derivirana_varijabla naziv="DomainObject.Predmet.ProtustrankaNazivFormated_1">Stečajna masa iza D-T-H-PECIK - društvo s ograničenom odgovornošću za građevinarstvo, proizvodnju, trgovinu i usluge u ste</derivirana_varijabla>
  </DomainObject.Predmet.ProtustrankaNazivFormated>
  <DomainObject.Predmet.ProtustrankaNazivFormatedOIB>
    <izvorni_sadrzaj>Stečajna masa iza D-T-H-PECIK - društvo s ograničenom odgovornošću za građevinarstvo, proizvodnju, trgovinu i usluge u ste, OIB 43000688616</izvorni_sadrzaj>
    <derivirana_varijabla naziv="DomainObject.Predmet.ProtustrankaNazivFormatedOIB_1">Stečajna masa iza D-T-H-PECIK - društvo s ograničenom odgovornošću za građevinarstvo, proizvodnju, trgovinu i usluge u ste, OIB 43000688616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Stečajna masa iza D-T-H-PECIK - društvo s ograničenom odgovornošću za građevinarstvo, proizvodnju, trgovinu i usluge u ste</item>
    </izvorni_sadrzaj>
    <derivirana_varijabla naziv="DomainObject.Predmet.ProtuStrankaListFormated_1">
      <item>Stečajna masa iza D-T-H-PECIK - društvo s ograničenom odgovornošću za građevinarstvo, proizvodnju, trgovinu i usluge u ste</item>
    </derivirana_varijabla>
  </DomainObject.Predmet.ProtuStrankaListFormated>
  <DomainObject.Predmet.ProtuStrankaList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FormatedOIB_1">
      <item>Stečajna masa iza D-T-H-PECIK - društvo s ograničenom odgovornošću za građevinarstvo, proizvodnju, trgovinu i usluge u ste, OIB 43000688616</item>
    </derivirana_varijabla>
  </DomainObject.Predmet.ProtuStrankaListFormatedOIB>
  <DomainObject.Predmet.ProtuStrankaListFormatedWithAdress>
    <izvorni_sadrzaj>
      <item>Stečajna masa iza D-T-H-PECIK - društvo s ograničenom odgovornošću za građevinarstvo, proizvodnju, trgovinu i usluge u ste, Ivana pl. Zajca 17, 40000 Čakovec</item>
    </izvorni_sadrzaj>
    <derivirana_varijabla naziv="DomainObject.Predmet.ProtuStrankaListFormatedWithAdress_1">
      <item>Stečajna masa iza D-T-H-PECIK - društvo s ograničenom odgovornošću za građevinarstvo, proizvodnju, trgovinu i usluge u ste, Ivana pl. Zajca 17, 40000 Čakovec</item>
    </derivirana_varijabla>
  </DomainObject.Predmet.ProtuStrankaListFormatedWithAdress>
  <DomainObject.Predmet.ProtuStrankaListFormatedWithAdressOIB>
    <izvorni_sadrzaj>
      <item>Stečajna masa iza D-T-H-PECIK - društvo s ograničenom odgovornošću za građevinarstvo, proizvodnju, trgovinu i usluge u ste, OIB 43000688616, Ivana pl. Zajca 17, 40000 Čakovec</item>
    </izvorni_sadrzaj>
    <derivirana_varijabla naziv="DomainObject.Predmet.ProtuStrankaListFormatedWithAdressOIB_1">
      <item>Stečajna masa iza D-T-H-PECIK - društvo s ograničenom odgovornošću za građevinarstvo, proizvodnju, trgovinu i usluge u ste, OIB 43000688616, Ivana pl. Zajca 17, 40000 Čakovec</item>
    </derivirana_varijabla>
  </DomainObject.Predmet.ProtuStrankaListFormatedWithAdressOIB>
  <DomainObject.Predmet.ProtuStrankaListNazivFormated>
    <izvorni_sadrzaj>
      <item>Stečajna masa iza D-T-H-PECIK - društvo s ograničenom odgovornošću za građevinarstvo, proizvodnju, trgovinu i usluge u ste</item>
    </izvorni_sadrzaj>
    <derivirana_varijabla naziv="DomainObject.Predmet.ProtuStrankaListNazivFormated_1">
      <item>Stečajna masa iza D-T-H-PECIK - društvo s ograničenom odgovornošću za građevinarstvo, proizvodnju, trgovinu i usluge u ste</item>
    </derivirana_varijabla>
  </DomainObject.Predmet.ProtuStrankaListNazivFormated>
  <DomainObject.Predmet.ProtuStrankaListNaziv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NazivFormatedOIB_1">
      <item>Stečajna masa iza D-T-H-PECIK - društvo s ograničenom odgovornošću za građevinarstvo, proizvodnju, trgovinu i usluge u ste, OIB 43000688616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St-923/2016-40</izvorni_sadrzaj>
    <derivirana_varijabla naziv="DomainObject.PoslovniBrojDokumenta_1">St-923/2016-40</derivirana_varijabla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Stečajna masa iza D-T-H-PECIK - društvo s ograničenom odgovornošću za građevinarstvo, proizvodnju, trgovinu i usluge u ste</izvorni_sadrzaj>
    <derivirana_varijabla naziv="DomainObject.Predmet.ProtustrankaIDrugi_1">Stečajna masa iza D-T-H-PECIK - društvo s ograničenom odgovornošću za građevinarstvo, proizvodnju, trgovinu i usluge u ste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IDrugiAdressOIB_1">Stečajna masa iza D-T-H-PECIK - društvo s ograničenom odgovornošću za građevinarstvo, proizvodnju, trgovinu i usluge u ste, OIB 43000688616,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8AEFF-E4FA-4BBD-A28A-9BA78EB91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192</properties:Words>
  <properties:Characters>910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2019-01-17T07:24:00Z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St-923/2016-40 / Odluka - Rješenje - određivanje završnog ročišta vjerovnika (odluka_St-923_2016-40.docx)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