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484a" w14:paraId="1ca484a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St-</w:t>
      </w:r>
      <w:r w:rsidR="004F636E">
        <w:rPr>
          <w:rFonts w:hAnsi="Times New Roman" w:ascii="Times New Roman"/>
        </w:rPr>
        <w:t>68</w:t>
      </w:r>
      <w:r w:rsidR="00D569D8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/1</w:t>
      </w:r>
      <w:r w:rsidR="004F636E">
        <w:rPr>
          <w:rFonts w:hAnsi="Times New Roman" w:ascii="Times New Roman"/>
        </w:rPr>
        <w:t>7</w:t>
      </w:r>
      <w:r w:rsidR="00776504">
        <w:rPr>
          <w:rFonts w:hAnsi="Times New Roman" w:ascii="Times New Roman"/>
        </w:rPr>
        <w:t>-</w:t>
      </w:r>
      <w:r w:rsidR="00641615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5D5EEE" w:rsidR="00F6347A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>nad dužnikom</w:t>
      </w:r>
      <w:r w:rsidR="006A61B6">
        <w:rPr>
          <w:rFonts w:hAnsi="Times New Roman" w:ascii="Times New Roman"/>
        </w:rPr>
        <w:t xml:space="preserve"> </w:t>
      </w:r>
      <w:r w:rsidR="000C2B04" w:rsidRPr="000C2B04">
        <w:rPr>
          <w:rFonts w:hAnsi="Times New Roman" w:ascii="Times New Roman"/>
        </w:rPr>
        <w:t>ZADRUGA GREDA za proizvodnju, trgovinu i usluge</w:t>
      </w:r>
      <w:r w:rsidR="00725801" w:rsidRPr="000C2B04">
        <w:rPr>
          <w:rFonts w:hAnsi="Times New Roman" w:ascii="Times New Roman"/>
        </w:rPr>
        <w:t>,</w:t>
      </w:r>
      <w:r w:rsidR="00A902DC" w:rsidRPr="000C2B04">
        <w:rPr>
          <w:rFonts w:hAnsi="Times New Roman" w:ascii="Times New Roman"/>
        </w:rPr>
        <w:t xml:space="preserve"> </w:t>
      </w:r>
      <w:r w:rsidR="000C2B04" w:rsidRPr="000C2B04">
        <w:rPr>
          <w:rFonts w:eastAsiaTheme="minorHAnsi" w:hAnsi="Times New Roman" w:ascii="Times New Roman"/>
          <w:lang w:eastAsia="en-US"/>
        </w:rPr>
        <w:t xml:space="preserve">Greda, </w:t>
      </w:r>
      <w:r w:rsidR="000C2B04" w:rsidRPr="000C2B04">
        <w:rPr>
          <w:rFonts w:hAnsi="Times New Roman" w:ascii="Times New Roman"/>
        </w:rPr>
        <w:t>Greda 222</w:t>
      </w:r>
      <w:r w:rsidR="00C73A6B" w:rsidRPr="000C2B04">
        <w:rPr>
          <w:rFonts w:eastAsiaTheme="minorHAnsi" w:hAnsi="Times New Roman" w:ascii="Times New Roman"/>
          <w:lang w:eastAsia="en-US"/>
        </w:rPr>
        <w:t>,</w:t>
      </w:r>
      <w:r w:rsidR="00725801" w:rsidRPr="000C2B04">
        <w:rPr>
          <w:rFonts w:hAnsi="Times New Roman" w:ascii="Times New Roman"/>
        </w:rPr>
        <w:t xml:space="preserve"> OIB</w:t>
      </w:r>
      <w:r w:rsidR="005D5EEE" w:rsidRPr="000C2B04">
        <w:rPr>
          <w:rFonts w:hAnsi="Times New Roman" w:ascii="Times New Roman"/>
        </w:rPr>
        <w:t xml:space="preserve"> </w:t>
      </w:r>
      <w:r w:rsidR="000C2B04" w:rsidRPr="000C2B04">
        <w:rPr>
          <w:rFonts w:hAnsi="Times New Roman" w:ascii="Times New Roman"/>
        </w:rPr>
        <w:t>10116595643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 xml:space="preserve">dana </w:t>
      </w:r>
      <w:r w:rsidR="000C2B04">
        <w:rPr>
          <w:rFonts w:hAnsi="Times New Roman" w:ascii="Times New Roman"/>
        </w:rPr>
        <w:t>8. ožujka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5D5EEE">
        <w:rPr>
          <w:rFonts w:hAnsi="Times New Roman" w:ascii="Times New Roman"/>
        </w:rPr>
        <w:t>7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0C2B04" w:rsidRPr="000C2B04">
        <w:rPr>
          <w:rFonts w:hAnsi="Times New Roman" w:ascii="Times New Roman"/>
        </w:rPr>
        <w:t>Oliveri Svetopetrić</w:t>
      </w:r>
      <w:r w:rsidR="00BF3188" w:rsidRPr="000C2B04">
        <w:rPr>
          <w:rFonts w:hAnsi="Times New Roman" w:ascii="Times New Roman"/>
        </w:rPr>
        <w:t>,</w:t>
      </w:r>
      <w:r w:rsidR="000C2B04" w:rsidRPr="000C2B04">
        <w:rPr>
          <w:rFonts w:hAnsi="Times New Roman" w:ascii="Times New Roman"/>
        </w:rPr>
        <w:t xml:space="preserve"> Greda, Greda 222, </w:t>
      </w:r>
      <w:r w:rsidR="00BF3188" w:rsidRPr="000C2B04">
        <w:rPr>
          <w:rFonts w:hAnsi="Times New Roman" w:ascii="Times New Roman"/>
        </w:rPr>
        <w:t xml:space="preserve"> </w:t>
      </w:r>
      <w:r w:rsidRPr="000C2B04">
        <w:rPr>
          <w:rFonts w:hAnsi="Times New Roman" w:ascii="Times New Roman"/>
        </w:rPr>
        <w:t>OIB</w:t>
      </w:r>
      <w:r w:rsidR="006A61B6" w:rsidRPr="000C2B04">
        <w:rPr>
          <w:rFonts w:hAnsi="Times New Roman" w:ascii="Times New Roman"/>
        </w:rPr>
        <w:t xml:space="preserve"> </w:t>
      </w:r>
      <w:r w:rsidR="000C2B04" w:rsidRPr="000C2B04">
        <w:rPr>
          <w:rFonts w:hAnsi="Times New Roman" w:ascii="Times New Roman"/>
        </w:rPr>
        <w:t>88767915417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0C2B04">
        <w:rPr>
          <w:rFonts w:hAnsi="Times New Roman" w:ascii="Times New Roman"/>
          <w:color w:val="000000"/>
        </w:rPr>
        <w:t>roj 2001-682</w:t>
      </w:r>
      <w:r w:rsidRPr="0001633E">
        <w:rPr>
          <w:rFonts w:hAnsi="Times New Roman" w:ascii="Times New Roman"/>
          <w:color w:val="000000"/>
        </w:rPr>
        <w:t>1</w:t>
      </w:r>
      <w:r w:rsidR="006A61B6">
        <w:rPr>
          <w:rFonts w:hAnsi="Times New Roman" w:ascii="Times New Roman"/>
          <w:color w:val="000000"/>
        </w:rPr>
        <w:t>7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0C2B04">
        <w:rPr>
          <w:rFonts w:hAnsi="Times New Roman" w:ascii="Times New Roman"/>
          <w:color w:val="000000"/>
        </w:rPr>
        <w:t>001-682</w:t>
      </w:r>
      <w:r w:rsidRPr="0001633E">
        <w:rPr>
          <w:rFonts w:hAnsi="Times New Roman" w:ascii="Times New Roman"/>
          <w:color w:val="000000"/>
        </w:rPr>
        <w:t>1</w:t>
      </w:r>
      <w:r w:rsidR="006A61B6">
        <w:rPr>
          <w:rFonts w:hAnsi="Times New Roman" w:ascii="Times New Roman"/>
          <w:color w:val="000000"/>
        </w:rPr>
        <w:t>7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6A61B6" w:rsidRPr="006A61B6">
        <w:rPr>
          <w:rFonts w:eastAsia="Times New Roman" w:hAnsi="Times New Roman" w:ascii="Times New Roman"/>
        </w:rPr>
        <w:t xml:space="preserve"> </w:t>
      </w:r>
      <w:r w:rsidR="002C495D" w:rsidRPr="000C2B04">
        <w:rPr>
          <w:rFonts w:hAnsi="Times New Roman" w:ascii="Times New Roman"/>
        </w:rPr>
        <w:t xml:space="preserve">ZADRUGA GREDA za proizvodnju, trgovinu i usluge, </w:t>
      </w:r>
      <w:r w:rsidR="002C495D" w:rsidRPr="000C2B04">
        <w:rPr>
          <w:rFonts w:eastAsiaTheme="minorHAnsi" w:hAnsi="Times New Roman" w:ascii="Times New Roman"/>
          <w:lang w:eastAsia="en-US"/>
        </w:rPr>
        <w:t xml:space="preserve">Greda, </w:t>
      </w:r>
      <w:r w:rsidR="002C495D" w:rsidRPr="000C2B04">
        <w:rPr>
          <w:rFonts w:hAnsi="Times New Roman" w:ascii="Times New Roman"/>
        </w:rPr>
        <w:t>Greda 222</w:t>
      </w:r>
      <w:r w:rsidR="002C495D" w:rsidRPr="000C2B04">
        <w:rPr>
          <w:rFonts w:eastAsiaTheme="minorHAnsi" w:hAnsi="Times New Roman" w:ascii="Times New Roman"/>
          <w:lang w:eastAsia="en-US"/>
        </w:rPr>
        <w:t>,</w:t>
      </w:r>
      <w:r w:rsidR="002C495D" w:rsidRPr="000C2B04">
        <w:rPr>
          <w:rFonts w:hAnsi="Times New Roman" w:ascii="Times New Roman"/>
        </w:rPr>
        <w:t xml:space="preserve"> OIB 10116595643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2C495D">
        <w:rPr>
          <w:rFonts w:hAnsi="Times New Roman" w:ascii="Times New Roman"/>
        </w:rPr>
        <w:t>8. ožujka</w:t>
      </w:r>
      <w:r w:rsidR="006A61B6">
        <w:rPr>
          <w:rFonts w:hAnsi="Times New Roman" w:ascii="Times New Roman"/>
        </w:rPr>
        <w:t xml:space="preserve"> 2017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3B8" w:rsidP="00481288" w:rsidR="002063B8">
      <w:r>
        <w:separator/>
      </w:r>
    </w:p>
  </w:endnote>
  <w:endnote w:id="0" w:type="continuationSeparator">
    <w:p w:rsidRDefault="002063B8" w:rsidP="00481288" w:rsidR="00206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3B8" w:rsidP="00481288" w:rsidR="002063B8">
      <w:r>
        <w:separator/>
      </w:r>
    </w:p>
  </w:footnote>
  <w:footnote w:id="0" w:type="continuationSeparator">
    <w:p w:rsidRDefault="002063B8" w:rsidP="00481288" w:rsidR="002063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1615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6A61B6">
      <w:rPr>
        <w:rFonts w:hAnsi="Times New Roman" w:ascii="Times New Roman"/>
      </w:rPr>
      <w:t>68</w:t>
    </w:r>
    <w:r w:rsidR="002C495D">
      <w:rPr>
        <w:rFonts w:hAnsi="Times New Roman" w:ascii="Times New Roman"/>
      </w:rPr>
      <w:t>2</w:t>
    </w:r>
    <w:r w:rsidR="00725801" w:rsidRPr="00725801">
      <w:rPr>
        <w:rFonts w:hAnsi="Times New Roman" w:ascii="Times New Roman"/>
      </w:rPr>
      <w:t>/1</w:t>
    </w:r>
    <w:r w:rsidR="006A61B6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30E3C"/>
    <w:rsid w:val="0004622A"/>
    <w:rsid w:val="00060529"/>
    <w:rsid w:val="000965A0"/>
    <w:rsid w:val="000A21CB"/>
    <w:rsid w:val="000A62B5"/>
    <w:rsid w:val="000C2B04"/>
    <w:rsid w:val="00110E4F"/>
    <w:rsid w:val="00111060"/>
    <w:rsid w:val="00142EC5"/>
    <w:rsid w:val="00180468"/>
    <w:rsid w:val="002063B8"/>
    <w:rsid w:val="00245AF4"/>
    <w:rsid w:val="002734FB"/>
    <w:rsid w:val="002A2A5D"/>
    <w:rsid w:val="002A71E0"/>
    <w:rsid w:val="002C495D"/>
    <w:rsid w:val="003150EC"/>
    <w:rsid w:val="003765C1"/>
    <w:rsid w:val="004377CF"/>
    <w:rsid w:val="00481288"/>
    <w:rsid w:val="00492D49"/>
    <w:rsid w:val="004F2939"/>
    <w:rsid w:val="004F557C"/>
    <w:rsid w:val="004F636E"/>
    <w:rsid w:val="005A2DBA"/>
    <w:rsid w:val="005D5EEE"/>
    <w:rsid w:val="00641615"/>
    <w:rsid w:val="006A61B6"/>
    <w:rsid w:val="00714A30"/>
    <w:rsid w:val="00725801"/>
    <w:rsid w:val="007342BD"/>
    <w:rsid w:val="00764397"/>
    <w:rsid w:val="00776504"/>
    <w:rsid w:val="007D1D12"/>
    <w:rsid w:val="007D5568"/>
    <w:rsid w:val="00811BCB"/>
    <w:rsid w:val="0086652E"/>
    <w:rsid w:val="008A4D94"/>
    <w:rsid w:val="008A5AB5"/>
    <w:rsid w:val="009B0AD6"/>
    <w:rsid w:val="009F0A95"/>
    <w:rsid w:val="00A03E42"/>
    <w:rsid w:val="00A4307A"/>
    <w:rsid w:val="00A83AA8"/>
    <w:rsid w:val="00A902DC"/>
    <w:rsid w:val="00A90928"/>
    <w:rsid w:val="00B0699D"/>
    <w:rsid w:val="00B13B4C"/>
    <w:rsid w:val="00B22578"/>
    <w:rsid w:val="00BE66CF"/>
    <w:rsid w:val="00BF3188"/>
    <w:rsid w:val="00C242A1"/>
    <w:rsid w:val="00C73A6B"/>
    <w:rsid w:val="00CA0FFB"/>
    <w:rsid w:val="00CF1A6A"/>
    <w:rsid w:val="00D569D8"/>
    <w:rsid w:val="00D947EA"/>
    <w:rsid w:val="00DF3CA9"/>
    <w:rsid w:val="00E7613F"/>
    <w:rsid w:val="00EC0460"/>
    <w:rsid w:val="00EC24C2"/>
    <w:rsid w:val="00ED1090"/>
    <w:rsid w:val="00F06E29"/>
    <w:rsid w:val="00F27C2D"/>
    <w:rsid w:val="00F36F6B"/>
    <w:rsid w:val="00F4154A"/>
    <w:rsid w:val="00F6347A"/>
    <w:rsid w:val="00F63E94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5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5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57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5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5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5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5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57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5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5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25308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916391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6419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2339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65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27088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1520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553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3345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586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3028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St-682/2017-3</izvorni_sadrzaj>
    <derivirana_varijabla naziv="DomainObject.Oznaka_1">St-682/2017-3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St-682/2017</izvorni_sadrzaj>
    <derivirana_varijabla naziv="DomainObject.Predmet.OznakaBroj_1">St-682/2017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GREDA za proizvodnju, trgovinu i usluge</izvorni_sadrzaj>
    <derivirana_varijabla naziv="DomainObject.Predmet.ProtustrankaFormated_1">  ZADRUGA GREDA za proizvodnju, trgovinu i usluge</derivirana_varijabla>
  </DomainObject.Predmet.ProtustrankaFormated>
  <DomainObject.Predmet.ProtustrankaFormatedOIB>
    <izvorni_sadrzaj>  ZADRUGA GREDA za proizvodnju, trgovinu i usluge, OIB 10116595643</izvorni_sadrzaj>
    <derivirana_varijabla naziv="DomainObject.Predmet.ProtustrankaFormatedOIB_1">  ZADRUGA GREDA za proizvodnju, trgovinu i usluge, OIB 10116595643</derivirana_varijabla>
  </DomainObject.Predmet.ProtustrankaFormatedOIB>
  <DomainObject.Predmet.ProtustrankaFormatedWithAdress>
    <izvorni_sadrzaj> ZADRUGA GREDA za proizvodnju, trgovinu i usluge, Greda 222, 44273 Greda</izvorni_sadrzaj>
    <derivirana_varijabla naziv="DomainObject.Predmet.ProtustrankaFormatedWithAdress_1"> ZADRUGA GREDA za proizvodnju, trgovinu i usluge, Greda 222, 44273 Greda</derivirana_varijabla>
  </DomainObject.Predmet.ProtustrankaFormatedWithAdress>
  <DomainObject.Predmet.ProtustrankaFormatedWithAdressOIB>
    <izvorni_sadrzaj> ZADRUGA GREDA za proizvodnju, trgovinu i usluge, OIB 10116595643, Greda 222, 44273 Greda</izvorni_sadrzaj>
    <derivirana_varijabla naziv="DomainObject.Predmet.ProtustrankaFormatedWithAdressOIB_1"> ZADRUGA GREDA za proizvodnju, trgovinu i usluge, OIB 10116595643, Greda 222, 44273 Greda</derivirana_varijabla>
  </DomainObject.Predmet.ProtustrankaFormatedWithAdressOIB>
  <DomainObject.Predmet.ProtustrankaWithAdress>
    <izvorni_sadrzaj>ZADRUGA GREDA za proizvodnju, trgovinu i usluge Greda 222, 44273 Greda</izvorni_sadrzaj>
    <derivirana_varijabla naziv="DomainObject.Predmet.ProtustrankaWithAdress_1">ZADRUGA GREDA za proizvodnju, trgovinu i usluge Greda 222, 44273 Greda</derivirana_varijabla>
  </DomainObject.Predmet.ProtustrankaWithAdress>
  <DomainObject.Predmet.ProtustrankaWithAdressOIB>
    <izvorni_sadrzaj>ZADRUGA GREDA za proizvodnju, trgovinu i usluge, OIB 10116595643, Greda 222, 44273 Greda</izvorni_sadrzaj>
    <derivirana_varijabla naziv="DomainObject.Predmet.ProtustrankaWithAdressOIB_1">ZADRUGA GREDA za proizvodnju, trgovinu i usluge, OIB 10116595643, Greda 222, 44273 Greda</derivirana_varijabla>
  </DomainObject.Predmet.ProtustrankaWithAdressOIB>
  <DomainObject.Predmet.ProtustrankaNazivFormated>
    <izvorni_sadrzaj>ZADRUGA GREDA za proizvodnju, trgovinu i usluge</izvorni_sadrzaj>
    <derivirana_varijabla naziv="DomainObject.Predmet.ProtustrankaNazivFormated_1">ZADRUGA GREDA za proizvodnju, trgovinu i usluge</derivirana_varijabla>
  </DomainObject.Predmet.ProtustrankaNazivFormated>
  <DomainObject.Predmet.ProtustrankaNazivFormatedOIB>
    <izvorni_sadrzaj>ZADRUGA GREDA za proizvodnju, trgovinu i usluge, OIB 10116595643</izvorni_sadrzaj>
    <derivirana_varijabla naziv="DomainObject.Predmet.ProtustrankaNazivFormatedOIB_1">ZADRUGA GREDA za proizvodnju, trgovinu i usluge, OIB 10116595643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GREDA za proizvodnju, trgovinu i usluge</item>
    </izvorni_sadrzaj>
    <derivirana_varijabla naziv="DomainObject.Predmet.ProtuStrankaListFormated_1">
      <item>ZADRUGA GREDA za proizvodnju, trgovinu i usluge</item>
    </derivirana_varijabla>
  </DomainObject.Predmet.ProtuStrankaListFormated>
  <DomainObject.Predmet.ProtuStrankaListFormatedOIB>
    <izvorni_sadrzaj>
      <item>ZADRUGA GREDA za proizvodnju, trgovinu i usluge, OIB 10116595643</item>
    </izvorni_sadrzaj>
    <derivirana_varijabla naziv="DomainObject.Predmet.ProtuStrankaListFormatedOIB_1">
      <item>ZADRUGA GREDA za proizvodnju, trgovinu i usluge, OIB 10116595643</item>
    </derivirana_varijabla>
  </DomainObject.Predmet.ProtuStrankaListFormatedOIB>
  <DomainObject.Predmet.ProtuStrankaListFormatedWithAdress>
    <izvorni_sadrzaj>
      <item>ZADRUGA GREDA za proizvodnju, trgovinu i usluge, Greda 222, 44273 Greda</item>
    </izvorni_sadrzaj>
    <derivirana_varijabla naziv="DomainObject.Predmet.ProtuStrankaListFormatedWithAdress_1">
      <item>ZADRUGA GREDA za proizvodnju, trgovinu i usluge, Greda 222, 44273 Greda</item>
    </derivirana_varijabla>
  </DomainObject.Predmet.ProtuStrankaListFormatedWithAdress>
  <DomainObject.Predmet.ProtuStrankaListFormatedWithAdressOIB>
    <izvorni_sadrzaj>
      <item>ZADRUGA GREDA za proizvodnju, trgovinu i usluge, OIB 10116595643, Greda 222, 44273 Greda</item>
    </izvorni_sadrzaj>
    <derivirana_varijabla naziv="DomainObject.Predmet.ProtuStrankaListFormatedWithAdressOIB_1">
      <item>ZADRUGA GREDA za proizvodnju, trgovinu i usluge, OIB 10116595643, Greda 222, 44273 Greda</item>
    </derivirana_varijabla>
  </DomainObject.Predmet.ProtuStrankaListFormatedWithAdressOIB>
  <DomainObject.Predmet.ProtuStrankaListNazivFormated>
    <izvorni_sadrzaj>
      <item>ZADRUGA GREDA za proizvodnju, trgovinu i usluge</item>
    </izvorni_sadrzaj>
    <derivirana_varijabla naziv="DomainObject.Predmet.ProtuStrankaListNazivFormated_1">
      <item>ZADRUGA GREDA za proizvodnju, trgovinu i usluge</item>
    </derivirana_varijabla>
  </DomainObject.Predmet.ProtuStrankaListNazivFormated>
  <DomainObject.Predmet.ProtuStrankaListNazivFormatedOIB>
    <izvorni_sadrzaj>
      <item>ZADRUGA GREDA za proizvodnju, trgovinu i usluge, OIB 10116595643</item>
    </izvorni_sadrzaj>
    <derivirana_varijabla naziv="DomainObject.Predmet.ProtuStrankaListNazivFormatedOIB_1">
      <item>ZADRUGA GREDA za proizvodnju, trgovinu i usluge, OIB 10116595643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St-682/2017-3</izvorni_sadrzaj>
    <derivirana_varijabla naziv="DomainObject.PoslovniBrojDokumenta_1">St-682/2017-3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GREDA za proizvodnju, trgovinu i usluge</izvorni_sadrzaj>
    <derivirana_varijabla naziv="DomainObject.Predmet.ProtustrankaIDrugi_1">ZADRUGA GREDA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ZADRUGA GREDA za proizvodnju, trgovinu i usluge, OIB 10116595643, Greda 222, 44273 Greda</izvorni_sadrzaj>
    <derivirana_varijabla naziv="DomainObject.Predmet.ProtustrankaIDrugiAdressOIB_1">ZADRUGA GREDA za proizvodnju, trgovinu i usluge, OIB 10116595643, Greda 222, 44273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GREDA za proizvodnju, trgovinu i usluge</item>
    </izvorni_sadrzaj>
    <derivirana_varijabla naziv="DomainObject.Predmet.SudioniciListNaziv_1">
      <item>FINA Regionalni centar Zagreb</item>
      <item>ZADRUGA GREDA za proizvodnju,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ZADRUGA GREDA za proizvodnju, trgovinu i usluge, OIB 10116595643, Greda 222,44273 Greda</item>
    </izvorni_sadrzaj>
    <derivirana_varijabla naziv="DomainObject.Predmet.SudioniciListAdressOIB_1">
      <item>FINA Regionalni centar Zagreb, OIB 85821130368, Trg svibanjskih žrtava 1995. br. 1,10000 Zagreb</item>
      <item>ZADRUGA GREDA za proizvodnju, trgovinu i usluge, OIB 10116595643, Greda 222,44273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10116595643</item>
    </izvorni_sadrzaj>
    <derivirana_varijabla naziv="DomainObject.Predmet.SudioniciListNazivOIB_1">
      <item>, OIB 85821130368</item>
      <item>, OIB 10116595643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256ABC-304B-4361-B270-EF0249B221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3071</properties:Characters>
  <properties:Lines>81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2017-03-08T12:09:00Z</dcterms:created>
  <dc:creator>Žana Livaja</dc:creator>
  <cp:lastModifiedBy>Marina Markić</cp:lastModifiedBy>
  <cp:lastPrinted>2017-03-08T12:14:00Z</cp:lastPrinted>
  <dcterms:modified xmlns:xsi="http://www.w3.org/2001/XMLSchema-instance" xsi:type="dcterms:W3CDTF">2017-03-08T12:15:00Z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St-682/2017-3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